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DF04C8" w14:textId="2EBE9C91" w:rsidR="008A7A82" w:rsidRDefault="00B95FC3" w:rsidP="008A7A82">
      <w:pPr>
        <w:pStyle w:val="CRCoverPage"/>
        <w:tabs>
          <w:tab w:val="right" w:pos="9639"/>
        </w:tabs>
        <w:spacing w:after="0"/>
        <w:rPr>
          <w:b/>
          <w:i/>
          <w:noProof/>
          <w:sz w:val="28"/>
        </w:rPr>
      </w:pPr>
      <w:r>
        <w:rPr>
          <w:b/>
          <w:noProof/>
          <w:sz w:val="24"/>
        </w:rPr>
        <w:t xml:space="preserve">3GPP </w:t>
      </w:r>
      <w:r w:rsidRPr="0098782F">
        <w:rPr>
          <w:b/>
          <w:noProof/>
          <w:sz w:val="24"/>
        </w:rPr>
        <w:t>TSG-RAN WG4 Meeting #</w:t>
      </w:r>
      <w:r w:rsidR="00DD505C">
        <w:rPr>
          <w:b/>
          <w:noProof/>
          <w:sz w:val="24"/>
        </w:rPr>
        <w:t>10</w:t>
      </w:r>
      <w:r w:rsidR="00774F82">
        <w:rPr>
          <w:b/>
          <w:noProof/>
          <w:sz w:val="24"/>
        </w:rPr>
        <w:t>4</w:t>
      </w:r>
      <w:r w:rsidR="008F1C92">
        <w:rPr>
          <w:b/>
          <w:noProof/>
          <w:sz w:val="24"/>
        </w:rPr>
        <w:t>-</w:t>
      </w:r>
      <w:r>
        <w:rPr>
          <w:b/>
          <w:noProof/>
          <w:sz w:val="24"/>
        </w:rPr>
        <w:t>e</w:t>
      </w:r>
      <w:r w:rsidR="008A7A82">
        <w:rPr>
          <w:b/>
          <w:i/>
          <w:noProof/>
          <w:sz w:val="28"/>
        </w:rPr>
        <w:tab/>
      </w:r>
      <w:r w:rsidR="00172561" w:rsidRPr="00172561">
        <w:rPr>
          <w:b/>
          <w:i/>
          <w:noProof/>
          <w:sz w:val="28"/>
        </w:rPr>
        <w:t>R4-</w:t>
      </w:r>
      <w:r w:rsidR="000E376C" w:rsidRPr="00172561">
        <w:rPr>
          <w:b/>
          <w:i/>
          <w:noProof/>
          <w:sz w:val="28"/>
        </w:rPr>
        <w:t>2</w:t>
      </w:r>
      <w:r w:rsidR="000E376C">
        <w:rPr>
          <w:b/>
          <w:i/>
          <w:noProof/>
          <w:sz w:val="28"/>
        </w:rPr>
        <w:t>2</w:t>
      </w:r>
      <w:r w:rsidR="00C42A61">
        <w:rPr>
          <w:b/>
          <w:i/>
          <w:noProof/>
          <w:sz w:val="28"/>
        </w:rPr>
        <w:t>11960</w:t>
      </w:r>
    </w:p>
    <w:p w14:paraId="67A8CCB8" w14:textId="53BE6570" w:rsidR="00B95FC3" w:rsidRPr="002D4DA1" w:rsidRDefault="00B95FC3" w:rsidP="00B95FC3">
      <w:pPr>
        <w:pStyle w:val="a4"/>
        <w:tabs>
          <w:tab w:val="right" w:pos="9639"/>
        </w:tabs>
        <w:rPr>
          <w:b w:val="0"/>
          <w:sz w:val="24"/>
        </w:rPr>
      </w:pPr>
      <w:r w:rsidRPr="0091645B">
        <w:rPr>
          <w:sz w:val="24"/>
        </w:rPr>
        <w:t xml:space="preserve">Electronic Meeting, </w:t>
      </w:r>
      <w:r w:rsidR="00774F82">
        <w:rPr>
          <w:sz w:val="24"/>
        </w:rPr>
        <w:t>15</w:t>
      </w:r>
      <w:r w:rsidR="0020391E">
        <w:rPr>
          <w:sz w:val="24"/>
          <w:vertAlign w:val="superscript"/>
        </w:rPr>
        <w:t>t</w:t>
      </w:r>
      <w:r w:rsidR="008F1C92">
        <w:rPr>
          <w:sz w:val="24"/>
          <w:vertAlign w:val="superscript"/>
        </w:rPr>
        <w:t>h</w:t>
      </w:r>
      <w:r w:rsidR="00DD505C" w:rsidRPr="0091645B">
        <w:rPr>
          <w:sz w:val="24"/>
        </w:rPr>
        <w:t xml:space="preserve"> </w:t>
      </w:r>
      <w:r w:rsidR="00774F82">
        <w:rPr>
          <w:sz w:val="24"/>
        </w:rPr>
        <w:t>Aug</w:t>
      </w:r>
      <w:r w:rsidR="00EA5992">
        <w:rPr>
          <w:sz w:val="24"/>
        </w:rPr>
        <w:t xml:space="preserve">. </w:t>
      </w:r>
      <w:r w:rsidR="00DD505C" w:rsidRPr="0091645B">
        <w:rPr>
          <w:sz w:val="24"/>
        </w:rPr>
        <w:t xml:space="preserve">– </w:t>
      </w:r>
      <w:r w:rsidR="00774F82">
        <w:rPr>
          <w:sz w:val="24"/>
        </w:rPr>
        <w:t>26</w:t>
      </w:r>
      <w:r w:rsidR="00774F82">
        <w:rPr>
          <w:sz w:val="24"/>
          <w:vertAlign w:val="superscript"/>
        </w:rPr>
        <w:t>th</w:t>
      </w:r>
      <w:r w:rsidR="00DD505C" w:rsidRPr="0091645B">
        <w:rPr>
          <w:sz w:val="24"/>
        </w:rPr>
        <w:t xml:space="preserve"> </w:t>
      </w:r>
      <w:r w:rsidR="00774F82">
        <w:rPr>
          <w:sz w:val="24"/>
        </w:rPr>
        <w:t>Aug</w:t>
      </w:r>
      <w:r>
        <w:rPr>
          <w:sz w:val="24"/>
        </w:rPr>
        <w:t>, 202</w:t>
      </w:r>
      <w:r w:rsidR="008F1C92">
        <w:rPr>
          <w:sz w:val="24"/>
        </w:rPr>
        <w:t>2</w:t>
      </w:r>
      <w:r w:rsidRPr="0091645B">
        <w:rPr>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AE57D29" w:rsidR="001E41F3" w:rsidRDefault="00305409" w:rsidP="006B23D2">
            <w:pPr>
              <w:pStyle w:val="CRCoverPage"/>
              <w:spacing w:after="0"/>
              <w:jc w:val="right"/>
              <w:rPr>
                <w:i/>
                <w:noProof/>
              </w:rPr>
            </w:pPr>
            <w:r>
              <w:rPr>
                <w:i/>
                <w:noProof/>
                <w:sz w:val="14"/>
              </w:rPr>
              <w:t>CR-Form-v</w:t>
            </w:r>
            <w:r w:rsidR="008863B9">
              <w:rPr>
                <w:i/>
                <w:noProof/>
                <w:sz w:val="14"/>
              </w:rPr>
              <w:t>12.</w:t>
            </w:r>
            <w:r w:rsidR="006B23D2">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8A7A82" w:rsidRDefault="001E41F3" w:rsidP="008A7A82">
            <w:pPr>
              <w:pStyle w:val="CRCoverPage"/>
              <w:spacing w:after="0"/>
              <w:jc w:val="center"/>
              <w:rPr>
                <w:b/>
                <w:noProof/>
                <w:sz w:val="28"/>
              </w:rPr>
            </w:pPr>
          </w:p>
        </w:tc>
        <w:tc>
          <w:tcPr>
            <w:tcW w:w="1559" w:type="dxa"/>
            <w:shd w:val="pct30" w:color="FFFF00" w:fill="auto"/>
          </w:tcPr>
          <w:p w14:paraId="52508B66" w14:textId="767B8E22" w:rsidR="001E41F3" w:rsidRPr="008A7A82" w:rsidRDefault="008A7A82" w:rsidP="008A7A82">
            <w:pPr>
              <w:pStyle w:val="CRCoverPage"/>
              <w:spacing w:after="0"/>
              <w:jc w:val="center"/>
              <w:rPr>
                <w:b/>
                <w:noProof/>
                <w:sz w:val="28"/>
              </w:rPr>
            </w:pPr>
            <w:r w:rsidRPr="008A7A82">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83157A" w:rsidR="001E41F3" w:rsidRPr="00410371" w:rsidRDefault="00C42A61" w:rsidP="008A7A82">
            <w:pPr>
              <w:pStyle w:val="CRCoverPage"/>
              <w:spacing w:after="0"/>
              <w:jc w:val="center"/>
              <w:rPr>
                <w:noProof/>
              </w:rPr>
            </w:pPr>
            <w:r>
              <w:rPr>
                <w:b/>
                <w:noProof/>
                <w:sz w:val="28"/>
              </w:rPr>
              <w:t>2435</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FEB4AA" w:rsidR="001E41F3" w:rsidRPr="00410371" w:rsidRDefault="006B23D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3085DE" w:rsidR="001E41F3" w:rsidRPr="00410371" w:rsidRDefault="008A7A82" w:rsidP="006B23D2">
            <w:pPr>
              <w:pStyle w:val="CRCoverPage"/>
              <w:spacing w:after="0"/>
              <w:jc w:val="center"/>
              <w:rPr>
                <w:noProof/>
                <w:sz w:val="28"/>
              </w:rPr>
            </w:pPr>
            <w:r w:rsidRPr="00516E06">
              <w:rPr>
                <w:b/>
                <w:noProof/>
                <w:sz w:val="28"/>
              </w:rPr>
              <w:fldChar w:fldCharType="begin"/>
            </w:r>
            <w:r w:rsidRPr="00516E06">
              <w:rPr>
                <w:b/>
                <w:noProof/>
                <w:sz w:val="28"/>
              </w:rPr>
              <w:instrText xml:space="preserve"> DOCPROPERTY  Version  \* MERGEFORMAT </w:instrText>
            </w:r>
            <w:r w:rsidRPr="00516E06">
              <w:rPr>
                <w:b/>
                <w:noProof/>
                <w:sz w:val="28"/>
              </w:rPr>
              <w:fldChar w:fldCharType="separate"/>
            </w:r>
            <w:r w:rsidRPr="00516E06">
              <w:rPr>
                <w:b/>
                <w:noProof/>
                <w:sz w:val="28"/>
              </w:rPr>
              <w:t>1</w:t>
            </w:r>
            <w:r w:rsidR="00D0408F" w:rsidRPr="00516E06">
              <w:rPr>
                <w:b/>
                <w:noProof/>
                <w:sz w:val="28"/>
              </w:rPr>
              <w:t>7</w:t>
            </w:r>
            <w:r w:rsidRPr="00516E06">
              <w:rPr>
                <w:b/>
                <w:noProof/>
                <w:sz w:val="28"/>
              </w:rPr>
              <w:t>.</w:t>
            </w:r>
            <w:r w:rsidR="00744949">
              <w:rPr>
                <w:b/>
                <w:noProof/>
                <w:sz w:val="28"/>
              </w:rPr>
              <w:t>6</w:t>
            </w:r>
            <w:r w:rsidRPr="00516E06">
              <w:rPr>
                <w:b/>
                <w:noProof/>
                <w:sz w:val="28"/>
              </w:rPr>
              <w:t>.0</w:t>
            </w:r>
            <w:r w:rsidRPr="00516E06">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6B9510" w:rsidR="00F25D98" w:rsidRDefault="008A7A8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CBDB11" w:rsidR="001E41F3" w:rsidRDefault="00EA5992" w:rsidP="00744949">
            <w:pPr>
              <w:pStyle w:val="CRCoverPage"/>
              <w:spacing w:after="0"/>
              <w:rPr>
                <w:noProof/>
              </w:rPr>
            </w:pPr>
            <w:r w:rsidRPr="00EA5992">
              <w:t xml:space="preserve">CR on </w:t>
            </w:r>
            <w:r w:rsidR="00744949">
              <w:t>measurement</w:t>
            </w:r>
            <w:r w:rsidR="00182319" w:rsidRPr="00182319">
              <w:t xml:space="preserve"> accuracy</w:t>
            </w:r>
            <w:r w:rsidRPr="00EA5992">
              <w:t xml:space="preserve"> </w:t>
            </w:r>
            <w:r w:rsidR="00744949">
              <w:t xml:space="preserve">requirements </w:t>
            </w:r>
            <w:r w:rsidRPr="00EA5992">
              <w:t>for NTN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6C5CE7" w:rsidR="001E41F3" w:rsidRDefault="008F1C92">
            <w:pPr>
              <w:pStyle w:val="CRCoverPage"/>
              <w:spacing w:after="0"/>
              <w:ind w:left="100"/>
              <w:rPr>
                <w:noProof/>
              </w:rPr>
            </w:pPr>
            <w:r>
              <w:rPr>
                <w:noProof/>
              </w:rP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FEA0AC" w:rsidR="001E41F3" w:rsidRDefault="008A7A82"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5EB06C" w:rsidR="001E41F3" w:rsidRDefault="0072287B">
            <w:pPr>
              <w:pStyle w:val="CRCoverPage"/>
              <w:spacing w:after="0"/>
              <w:ind w:left="100"/>
              <w:rPr>
                <w:noProof/>
              </w:rPr>
            </w:pPr>
            <w:r w:rsidRPr="00B513B0">
              <w:rPr>
                <w:rFonts w:cs="Arial"/>
                <w:sz w:val="18"/>
                <w:szCs w:val="18"/>
                <w:lang w:eastAsia="ja-JP"/>
              </w:rPr>
              <w:t>NR_NTN_solutions-</w:t>
            </w:r>
            <w:r w:rsidR="00744949">
              <w:rPr>
                <w:rFonts w:cs="Arial"/>
                <w:sz w:val="18"/>
                <w:szCs w:val="18"/>
                <w:lang w:eastAsia="ja-JP"/>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7C8E70" w:rsidR="001E41F3" w:rsidRDefault="00B95FC3" w:rsidP="006B23D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A5992">
              <w:rPr>
                <w:noProof/>
              </w:rPr>
              <w:t>2022</w:t>
            </w:r>
            <w:r>
              <w:rPr>
                <w:noProof/>
              </w:rPr>
              <w:t>-</w:t>
            </w:r>
            <w:r w:rsidR="00101529">
              <w:rPr>
                <w:noProof/>
              </w:rPr>
              <w:t>8</w:t>
            </w:r>
            <w:r>
              <w:rPr>
                <w:noProof/>
              </w:rPr>
              <w:t>-</w:t>
            </w:r>
            <w:r>
              <w:rPr>
                <w:noProof/>
              </w:rPr>
              <w:fldChar w:fldCharType="end"/>
            </w:r>
            <w:r w:rsidR="00101529">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E287381" w:rsidR="001E41F3" w:rsidRDefault="0070673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D13AFE" w:rsidR="001E41F3" w:rsidRDefault="008A7A8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70673F">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8D8D5E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6B23D2">
              <w:rPr>
                <w:i/>
                <w:noProof/>
                <w:sz w:val="18"/>
              </w:rPr>
              <w:t>Rel-16</w:t>
            </w:r>
            <w:r w:rsidR="006B23D2">
              <w:rPr>
                <w:i/>
                <w:noProof/>
                <w:sz w:val="18"/>
              </w:rPr>
              <w:tab/>
              <w:t>(Release 16)</w:t>
            </w:r>
            <w:r w:rsidR="006B23D2">
              <w:rPr>
                <w:i/>
                <w:noProof/>
                <w:sz w:val="18"/>
              </w:rPr>
              <w:br/>
              <w:t>Rel-17</w:t>
            </w:r>
            <w:r w:rsidR="006B23D2">
              <w:rPr>
                <w:i/>
                <w:noProof/>
                <w:sz w:val="18"/>
              </w:rPr>
              <w:tab/>
              <w:t>(Release 17)</w:t>
            </w:r>
            <w:r w:rsidR="006B23D2">
              <w:rPr>
                <w:i/>
                <w:noProof/>
                <w:sz w:val="18"/>
              </w:rPr>
              <w:br/>
              <w:t>Rel-18</w:t>
            </w:r>
            <w:r w:rsidR="006B23D2">
              <w:rPr>
                <w:i/>
                <w:noProof/>
                <w:sz w:val="18"/>
              </w:rPr>
              <w:tab/>
              <w:t>(Release 18)</w:t>
            </w:r>
            <w:r w:rsidR="006B23D2">
              <w:rPr>
                <w:i/>
                <w:noProof/>
                <w:sz w:val="18"/>
              </w:rPr>
              <w:br/>
              <w:t>Rel-19</w:t>
            </w:r>
            <w:r w:rsidR="006B23D2">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D45624C" w:rsidR="00513B39" w:rsidRPr="002872B5" w:rsidRDefault="008F1C92" w:rsidP="00744949">
            <w:pPr>
              <w:pStyle w:val="CRCoverPage"/>
              <w:spacing w:after="0"/>
              <w:rPr>
                <w:noProof/>
              </w:rPr>
            </w:pPr>
            <w:r>
              <w:rPr>
                <w:rFonts w:cs="Arial"/>
                <w:bCs/>
                <w:iCs/>
                <w:szCs w:val="18"/>
              </w:rPr>
              <w:t xml:space="preserve">The </w:t>
            </w:r>
            <w:r w:rsidR="00182319" w:rsidRPr="00182319">
              <w:t xml:space="preserve">UE </w:t>
            </w:r>
            <w:r w:rsidR="00744949">
              <w:t>measurement</w:t>
            </w:r>
            <w:r w:rsidR="00182319" w:rsidRPr="00182319">
              <w:t xml:space="preserve"> accuracy</w:t>
            </w:r>
            <w:r w:rsidR="0072287B">
              <w:rPr>
                <w:rFonts w:cs="Arial"/>
                <w:bCs/>
                <w:iCs/>
                <w:szCs w:val="18"/>
              </w:rPr>
              <w:t xml:space="preserve"> for NR NTN</w:t>
            </w:r>
            <w:r w:rsidR="0070673F">
              <w:rPr>
                <w:rFonts w:cs="Arial"/>
                <w:bCs/>
                <w:iCs/>
                <w:szCs w:val="18"/>
              </w:rPr>
              <w:t xml:space="preserve"> </w:t>
            </w:r>
            <w:r w:rsidR="00420615">
              <w:rPr>
                <w:rFonts w:cs="Arial"/>
                <w:bCs/>
                <w:iCs/>
                <w:szCs w:val="18"/>
              </w:rPr>
              <w:t>was</w:t>
            </w:r>
            <w:r>
              <w:rPr>
                <w:rFonts w:cs="Arial"/>
                <w:bCs/>
                <w:iCs/>
                <w:szCs w:val="18"/>
              </w:rPr>
              <w:t xml:space="preserve"> </w:t>
            </w:r>
            <w:r w:rsidR="00744949">
              <w:rPr>
                <w:rFonts w:cs="Arial"/>
                <w:bCs/>
                <w:iCs/>
                <w:szCs w:val="18"/>
              </w:rPr>
              <w:t>not</w:t>
            </w:r>
            <w:r w:rsidR="00887AE4">
              <w:rPr>
                <w:rFonts w:cs="Arial"/>
                <w:bCs/>
                <w:iCs/>
                <w:szCs w:val="18"/>
              </w:rPr>
              <w:t xml:space="preserve"> introduced in</w:t>
            </w:r>
            <w:r w:rsidR="00744949">
              <w:rPr>
                <w:rFonts w:cs="Arial"/>
                <w:bCs/>
                <w:iCs/>
                <w:szCs w:val="18"/>
              </w:rPr>
              <w:t xml:space="preserve"> TS38.133</w:t>
            </w:r>
            <w:r w:rsidR="0070673F">
              <w:rPr>
                <w:rFonts w:cs="Arial"/>
                <w:bCs/>
                <w:iCs/>
                <w:szCs w:val="18"/>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457D996" w:rsidR="00F00114" w:rsidRDefault="0020391E" w:rsidP="00887AE4">
            <w:pPr>
              <w:pStyle w:val="CRCoverPage"/>
              <w:spacing w:after="0"/>
              <w:rPr>
                <w:noProof/>
              </w:rPr>
            </w:pPr>
            <w:r>
              <w:rPr>
                <w:noProof/>
              </w:rPr>
              <w:t>Introduce the</w:t>
            </w:r>
            <w:r w:rsidR="00887AE4">
              <w:rPr>
                <w:noProof/>
              </w:rPr>
              <w:t xml:space="preserve"> measurement accuracy</w:t>
            </w:r>
            <w:r w:rsidR="008F1C92">
              <w:rPr>
                <w:noProof/>
              </w:rPr>
              <w:t xml:space="preserve"> </w:t>
            </w:r>
            <w:r w:rsidR="0072287B">
              <w:rPr>
                <w:rFonts w:cs="Arial"/>
                <w:bCs/>
                <w:iCs/>
                <w:szCs w:val="18"/>
              </w:rPr>
              <w:t>requirements</w:t>
            </w:r>
            <w:r w:rsidR="00AA670F">
              <w:rPr>
                <w:rFonts w:cs="Arial"/>
                <w:bCs/>
                <w:iCs/>
                <w:szCs w:val="18"/>
              </w:rPr>
              <w:t xml:space="preserve"> </w:t>
            </w:r>
            <w:r w:rsidR="0072287B">
              <w:rPr>
                <w:rFonts w:cs="Arial"/>
                <w:bCs/>
                <w:iCs/>
                <w:szCs w:val="18"/>
              </w:rPr>
              <w:t>for NR NTN</w:t>
            </w:r>
            <w:r w:rsidR="00887AE4">
              <w:rPr>
                <w:rFonts w:cs="Arial"/>
                <w:bCs/>
                <w:iCs/>
                <w:szCs w:val="18"/>
              </w:rPr>
              <w:t xml:space="preserve"> RRM</w:t>
            </w:r>
            <w:r w:rsidR="002A49C6">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87AE4"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2D511C" w:rsidR="00466EE2" w:rsidRDefault="002A49C6" w:rsidP="00887AE4">
            <w:pPr>
              <w:pStyle w:val="CRCoverPage"/>
              <w:spacing w:after="0"/>
              <w:rPr>
                <w:noProof/>
              </w:rPr>
            </w:pPr>
            <w:r>
              <w:rPr>
                <w:noProof/>
              </w:rPr>
              <w:t>The</w:t>
            </w:r>
            <w:r w:rsidR="00EA5992">
              <w:rPr>
                <w:noProof/>
              </w:rPr>
              <w:t xml:space="preserve"> </w:t>
            </w:r>
            <w:r w:rsidR="00887AE4">
              <w:rPr>
                <w:noProof/>
              </w:rPr>
              <w:t>measurement accuracy</w:t>
            </w:r>
            <w:r w:rsidR="00887AE4">
              <w:rPr>
                <w:rFonts w:cs="Arial"/>
                <w:bCs/>
                <w:iCs/>
                <w:szCs w:val="18"/>
              </w:rPr>
              <w:t xml:space="preserve"> </w:t>
            </w:r>
            <w:r w:rsidR="00EA5992">
              <w:rPr>
                <w:rFonts w:cs="Arial"/>
                <w:bCs/>
                <w:iCs/>
                <w:szCs w:val="18"/>
              </w:rPr>
              <w:t>requirement</w:t>
            </w:r>
            <w:r w:rsidR="00887AE4">
              <w:rPr>
                <w:rFonts w:cs="Arial"/>
                <w:bCs/>
                <w:iCs/>
                <w:szCs w:val="18"/>
              </w:rPr>
              <w:t xml:space="preserve">s </w:t>
            </w:r>
            <w:r w:rsidR="00EA5992">
              <w:rPr>
                <w:rFonts w:cs="Arial"/>
                <w:bCs/>
                <w:iCs/>
                <w:szCs w:val="18"/>
              </w:rPr>
              <w:t>for NR NTN</w:t>
            </w:r>
            <w:r w:rsidR="00260F4A">
              <w:rPr>
                <w:noProof/>
              </w:rPr>
              <w:t xml:space="preserve"> </w:t>
            </w:r>
            <w:r w:rsidR="008F1C92">
              <w:rPr>
                <w:noProof/>
              </w:rPr>
              <w:t>are</w:t>
            </w:r>
            <w:r w:rsidR="00260F4A">
              <w:rPr>
                <w:noProof/>
              </w:rPr>
              <w:t xml:space="preserve"> </w:t>
            </w:r>
            <w:r w:rsidR="0070673F">
              <w:rPr>
                <w:noProof/>
              </w:rPr>
              <w:t>missing</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01AED8" w:rsidR="001E41F3" w:rsidRDefault="005E5270" w:rsidP="00D013F0">
            <w:pPr>
              <w:pStyle w:val="CRCoverPage"/>
              <w:spacing w:after="0"/>
              <w:rPr>
                <w:noProof/>
              </w:rPr>
            </w:pPr>
            <w:r>
              <w:rPr>
                <w:rFonts w:eastAsia="宋体"/>
                <w:lang w:val="en-US" w:eastAsia="ko-KR"/>
              </w:rPr>
              <w:t xml:space="preserve">New </w:t>
            </w:r>
            <w:r w:rsidR="00070CE7">
              <w:rPr>
                <w:rFonts w:eastAsia="宋体"/>
                <w:lang w:val="en-US" w:eastAsia="ko-KR"/>
              </w:rPr>
              <w:t>10.1.38, 10.1.39, 10.1.40, 10.1.41, 10.1.42, 10.1.43 and 10.1.44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957894" w:rsidR="001E41F3" w:rsidRDefault="008A7A8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C5817CA" w:rsidR="001E41F3" w:rsidRDefault="008A7A8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50F1C7" w:rsidR="001E41F3" w:rsidRDefault="008A7A82">
            <w:pPr>
              <w:pStyle w:val="CRCoverPage"/>
              <w:spacing w:after="0"/>
              <w:ind w:left="99"/>
              <w:rPr>
                <w:noProof/>
              </w:rPr>
            </w:pPr>
            <w:r>
              <w:rPr>
                <w:noProof/>
              </w:rPr>
              <w:t>TS38.533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3F7F9C" w:rsidR="001E41F3" w:rsidRDefault="008A7A8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58BD2ABB"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F10A80" w14:textId="58C366F8" w:rsidR="00C641E2" w:rsidRPr="006B23D2" w:rsidRDefault="00C641E2" w:rsidP="006B23D2">
      <w:pPr>
        <w:pStyle w:val="2"/>
        <w:rPr>
          <w:color w:val="FF0000"/>
        </w:rPr>
      </w:pPr>
      <w:r w:rsidRPr="006B23D2">
        <w:rPr>
          <w:color w:val="FF0000"/>
          <w:lang w:eastAsia="zh-CN"/>
        </w:rPr>
        <w:lastRenderedPageBreak/>
        <w:t xml:space="preserve">&lt;&lt; </w:t>
      </w:r>
      <w:r w:rsidRPr="006B23D2">
        <w:rPr>
          <w:rFonts w:hint="eastAsia"/>
          <w:color w:val="FF0000"/>
          <w:lang w:eastAsia="zh-CN"/>
        </w:rPr>
        <w:t>Start of Change</w:t>
      </w:r>
      <w:r w:rsidRPr="006B23D2">
        <w:rPr>
          <w:rFonts w:eastAsiaTheme="minorEastAsia" w:hint="eastAsia"/>
          <w:color w:val="FF0000"/>
          <w:lang w:eastAsia="zh-CN"/>
        </w:rPr>
        <w:t xml:space="preserve"> #1</w:t>
      </w:r>
      <w:r w:rsidRPr="006B23D2">
        <w:rPr>
          <w:color w:val="FF0000"/>
          <w:lang w:eastAsia="zh-CN"/>
        </w:rPr>
        <w:t>&gt;&gt;</w:t>
      </w:r>
    </w:p>
    <w:p w14:paraId="43211BBF" w14:textId="480B3E1B" w:rsidR="00666145" w:rsidRPr="009C5807" w:rsidRDefault="00666145" w:rsidP="00666145">
      <w:pPr>
        <w:pStyle w:val="30"/>
        <w:rPr>
          <w:ins w:id="2" w:author="Xiaomi" w:date="2022-08-08T20:03:00Z"/>
          <w:lang w:val="en-US"/>
        </w:rPr>
      </w:pPr>
      <w:bookmarkStart w:id="3" w:name="OLE_LINK22"/>
      <w:ins w:id="4" w:author="Xiaomi" w:date="2022-08-08T20:03:00Z">
        <w:r w:rsidRPr="009C5807">
          <w:rPr>
            <w:lang w:val="en-US"/>
          </w:rPr>
          <w:t>1</w:t>
        </w:r>
        <w:r>
          <w:rPr>
            <w:lang w:val="en-US"/>
          </w:rPr>
          <w:t>0.1.</w:t>
        </w:r>
      </w:ins>
      <w:ins w:id="5" w:author="Xiaomi" w:date="2022-08-08T20:05:00Z">
        <w:r>
          <w:rPr>
            <w:lang w:val="en-US"/>
          </w:rPr>
          <w:t>38</w:t>
        </w:r>
      </w:ins>
      <w:ins w:id="6" w:author="Xiaomi" w:date="2022-08-08T20:03:00Z">
        <w:r w:rsidRPr="009C5807">
          <w:rPr>
            <w:lang w:val="en-US"/>
          </w:rPr>
          <w:tab/>
          <w:t xml:space="preserve">Intra-frequency RSRP accuracy requirements for </w:t>
        </w:r>
      </w:ins>
      <w:ins w:id="7" w:author="Xiaomi" w:date="2022-08-08T20:05:00Z">
        <w:r>
          <w:rPr>
            <w:lang w:val="en-US"/>
          </w:rPr>
          <w:t>satellite access</w:t>
        </w:r>
      </w:ins>
    </w:p>
    <w:p w14:paraId="68323784" w14:textId="070A4A74" w:rsidR="00666145" w:rsidRPr="009C5807" w:rsidRDefault="00666145" w:rsidP="00666145">
      <w:pPr>
        <w:pStyle w:val="40"/>
        <w:rPr>
          <w:ins w:id="8" w:author="Xiaomi" w:date="2022-08-08T20:03:00Z"/>
          <w:lang w:val="en-US"/>
        </w:rPr>
      </w:pPr>
      <w:ins w:id="9" w:author="Xiaomi" w:date="2022-08-08T20:03:00Z">
        <w:r w:rsidRPr="009C5807">
          <w:rPr>
            <w:lang w:val="en-US"/>
          </w:rPr>
          <w:t>1</w:t>
        </w:r>
        <w:r>
          <w:rPr>
            <w:lang w:val="en-US"/>
          </w:rPr>
          <w:t>0.1.</w:t>
        </w:r>
      </w:ins>
      <w:ins w:id="10" w:author="Xiaomi" w:date="2022-08-08T20:05:00Z">
        <w:r>
          <w:rPr>
            <w:lang w:val="en-US"/>
          </w:rPr>
          <w:t>38</w:t>
        </w:r>
      </w:ins>
      <w:ins w:id="11" w:author="Xiaomi" w:date="2022-08-08T20:03:00Z">
        <w:r w:rsidRPr="009C5807">
          <w:rPr>
            <w:lang w:val="en-US"/>
          </w:rPr>
          <w:t>.1</w:t>
        </w:r>
        <w:r w:rsidRPr="009C5807">
          <w:rPr>
            <w:lang w:val="en-US"/>
          </w:rPr>
          <w:tab/>
          <w:t>Intra-frequency SS-RSRP accuracy requirements</w:t>
        </w:r>
      </w:ins>
    </w:p>
    <w:bookmarkEnd w:id="3"/>
    <w:p w14:paraId="6988A794" w14:textId="25D7F7FE" w:rsidR="00666145" w:rsidRPr="009C5807" w:rsidRDefault="00666145" w:rsidP="00666145">
      <w:pPr>
        <w:pStyle w:val="5"/>
        <w:rPr>
          <w:ins w:id="12" w:author="Xiaomi" w:date="2022-08-08T20:03:00Z"/>
        </w:rPr>
      </w:pPr>
      <w:ins w:id="13" w:author="Xiaomi" w:date="2022-08-08T20:03:00Z">
        <w:r w:rsidRPr="009C5807">
          <w:t>1</w:t>
        </w:r>
        <w:r>
          <w:t>0.1.</w:t>
        </w:r>
      </w:ins>
      <w:ins w:id="14" w:author="Xiaomi" w:date="2022-08-08T20:05:00Z">
        <w:r>
          <w:t>38</w:t>
        </w:r>
      </w:ins>
      <w:ins w:id="15" w:author="Xiaomi" w:date="2022-08-08T20:03:00Z">
        <w:r w:rsidRPr="009C5807">
          <w:t>.1.1</w:t>
        </w:r>
        <w:r w:rsidRPr="009C5807">
          <w:tab/>
          <w:t xml:space="preserve">Absolute </w:t>
        </w:r>
        <w:r w:rsidRPr="009C5807">
          <w:rPr>
            <w:lang w:val="en-US"/>
          </w:rPr>
          <w:t xml:space="preserve">SS-RSRP </w:t>
        </w:r>
        <w:r w:rsidRPr="009C5807">
          <w:t>Accuracy</w:t>
        </w:r>
      </w:ins>
    </w:p>
    <w:p w14:paraId="3A91D6CC" w14:textId="36056C6D" w:rsidR="00666145" w:rsidRDefault="00666145" w:rsidP="00666145">
      <w:pPr>
        <w:rPr>
          <w:ins w:id="16" w:author="Xiaomi" w:date="2022-08-08T20:03:00Z"/>
          <w:rFonts w:cs="v4.2.0"/>
          <w:i/>
        </w:rPr>
      </w:pPr>
      <w:ins w:id="17" w:author="Xiaomi" w:date="2022-08-08T20:03:00Z">
        <w:r>
          <w:rPr>
            <w:rFonts w:cs="v4.2.0"/>
          </w:rPr>
          <w:t xml:space="preserve">Unless otherwise specified, the requirements for absolute accuracy of </w:t>
        </w:r>
        <w:r>
          <w:rPr>
            <w:rFonts w:cs="v4.2.0"/>
            <w:lang w:eastAsia="zh-CN"/>
          </w:rPr>
          <w:t>SS-RSRP</w:t>
        </w:r>
        <w:r>
          <w:rPr>
            <w:rFonts w:cs="v4.2.0"/>
          </w:rPr>
          <w:t xml:space="preserve"> in this clause apply to a cell on the same frequency as that of the serving cell in FR1.</w:t>
        </w:r>
        <w:r>
          <w:rPr>
            <w:lang w:eastAsia="zh-CN"/>
          </w:rPr>
          <w:t xml:space="preserve"> </w:t>
        </w:r>
      </w:ins>
    </w:p>
    <w:p w14:paraId="07EA1785" w14:textId="19D1B2B0" w:rsidR="00666145" w:rsidRPr="009C5807" w:rsidRDefault="00666145" w:rsidP="00666145">
      <w:pPr>
        <w:rPr>
          <w:ins w:id="18" w:author="Xiaomi" w:date="2022-08-08T20:03:00Z"/>
          <w:rFonts w:cs="v4.2.0"/>
        </w:rPr>
      </w:pPr>
      <w:ins w:id="19" w:author="Xiaomi" w:date="2022-08-08T20:03:00Z">
        <w:r w:rsidRPr="009C5807">
          <w:rPr>
            <w:rFonts w:cs="v4.2.0"/>
          </w:rPr>
          <w:t xml:space="preserve">The accuracy requirements in Table </w:t>
        </w:r>
        <w:r>
          <w:rPr>
            <w:rFonts w:cs="v4.2.0"/>
            <w:lang w:eastAsia="zh-CN"/>
          </w:rPr>
          <w:t>10.1.</w:t>
        </w:r>
      </w:ins>
      <w:ins w:id="20" w:author="Xiaomi" w:date="2022-08-08T20:06:00Z">
        <w:r>
          <w:rPr>
            <w:rFonts w:cs="v4.2.0"/>
            <w:lang w:eastAsia="zh-CN"/>
          </w:rPr>
          <w:t>38</w:t>
        </w:r>
      </w:ins>
      <w:ins w:id="21" w:author="Xiaomi" w:date="2022-08-08T20:03:00Z">
        <w:r w:rsidRPr="009C5807">
          <w:rPr>
            <w:rFonts w:cs="v4.2.0"/>
            <w:lang w:eastAsia="zh-CN"/>
          </w:rPr>
          <w:t>.1.1</w:t>
        </w:r>
        <w:r w:rsidRPr="009C5807">
          <w:rPr>
            <w:rFonts w:cs="v4.2.0"/>
          </w:rPr>
          <w:t>-1 are valid under the following conditions:</w:t>
        </w:r>
      </w:ins>
    </w:p>
    <w:p w14:paraId="3A9500C4" w14:textId="112FE762" w:rsidR="00666145" w:rsidRPr="009C5807" w:rsidRDefault="00666145" w:rsidP="00666145">
      <w:pPr>
        <w:pStyle w:val="B10"/>
        <w:rPr>
          <w:ins w:id="22" w:author="Xiaomi" w:date="2022-08-08T20:03:00Z"/>
          <w:rFonts w:cs="v4.2.0"/>
        </w:rPr>
      </w:pPr>
      <w:ins w:id="23" w:author="Xiaomi" w:date="2022-08-08T20:03:00Z">
        <w:r w:rsidRPr="009C5807">
          <w:t>-</w:t>
        </w:r>
        <w:r w:rsidRPr="009C5807">
          <w:tab/>
          <w:t>Conditions defined in clause </w:t>
        </w:r>
      </w:ins>
      <w:ins w:id="24" w:author="Xiaomi" w:date="2022-08-08T20:06:00Z">
        <w:r>
          <w:t>[</w:t>
        </w:r>
      </w:ins>
      <w:ins w:id="25" w:author="Xiaomi" w:date="2022-08-08T20:03:00Z">
        <w:r w:rsidRPr="009C5807">
          <w:t>7.3 of TS 38.101-1</w:t>
        </w:r>
      </w:ins>
      <w:ins w:id="26" w:author="Xiaomi" w:date="2022-08-08T20:06:00Z">
        <w:r>
          <w:t>]</w:t>
        </w:r>
      </w:ins>
      <w:ins w:id="27" w:author="Xiaomi" w:date="2022-08-08T20:03:00Z">
        <w:r w:rsidRPr="009C5807">
          <w:t xml:space="preserve"> [</w:t>
        </w:r>
      </w:ins>
      <w:ins w:id="28" w:author="Xiaomi" w:date="2022-08-08T20:06:00Z">
        <w:r>
          <w:t>TBD</w:t>
        </w:r>
      </w:ins>
      <w:ins w:id="29" w:author="Xiaomi" w:date="2022-08-08T20:03:00Z">
        <w:r w:rsidRPr="009C5807">
          <w:t>] for reference sensitivity are fulfilled.</w:t>
        </w:r>
      </w:ins>
    </w:p>
    <w:p w14:paraId="014B2291" w14:textId="3AB69D1C" w:rsidR="00666145" w:rsidRPr="009C5807" w:rsidRDefault="00666145" w:rsidP="00666145">
      <w:pPr>
        <w:pStyle w:val="B10"/>
        <w:rPr>
          <w:ins w:id="30" w:author="Xiaomi" w:date="2022-08-08T20:03:00Z"/>
          <w:lang w:eastAsia="zh-CN"/>
        </w:rPr>
      </w:pPr>
      <w:ins w:id="31" w:author="Xiaomi" w:date="2022-08-08T20:03:00Z">
        <w:r w:rsidRPr="009C5807">
          <w:t>-</w:t>
        </w:r>
        <w:r w:rsidRPr="009C5807">
          <w:tab/>
          <w:t xml:space="preserve">Conditions for intra-frequency measurements are fulfilled according to </w:t>
        </w:r>
      </w:ins>
      <w:ins w:id="32" w:author="Xiaomi" w:date="2022-08-08T20:07:00Z">
        <w:r>
          <w:t>[</w:t>
        </w:r>
      </w:ins>
      <w:ins w:id="33" w:author="Xiaomi" w:date="2022-08-08T20:03:00Z">
        <w:r w:rsidRPr="009C5807">
          <w:t>Annex B.2.2</w:t>
        </w:r>
      </w:ins>
      <w:ins w:id="34" w:author="Xiaomi" w:date="2022-08-08T20:07:00Z">
        <w:r>
          <w:t>]</w:t>
        </w:r>
      </w:ins>
      <w:ins w:id="35" w:author="Xiaomi" w:date="2022-08-08T20:03:00Z">
        <w:r w:rsidRPr="009C5807">
          <w:t xml:space="preserve"> for a corresponding Band </w:t>
        </w:r>
        <w:r w:rsidRPr="009C5807">
          <w:rPr>
            <w:rFonts w:cs="v4.2.0"/>
            <w:lang w:eastAsia="ko-KR"/>
          </w:rPr>
          <w:t>for each relevant SSB</w:t>
        </w:r>
        <w:r w:rsidRPr="009C5807">
          <w:t>.</w:t>
        </w:r>
      </w:ins>
    </w:p>
    <w:p w14:paraId="3A79D377" w14:textId="1F636AD1" w:rsidR="00666145" w:rsidRPr="009C5807" w:rsidRDefault="00666145" w:rsidP="00666145">
      <w:pPr>
        <w:pStyle w:val="TAH"/>
        <w:rPr>
          <w:ins w:id="36" w:author="Xiaomi" w:date="2022-08-08T20:03:00Z"/>
        </w:rPr>
      </w:pPr>
      <w:ins w:id="37" w:author="Xiaomi" w:date="2022-08-08T20:03:00Z">
        <w:r>
          <w:t>Table 10.1.</w:t>
        </w:r>
      </w:ins>
      <w:ins w:id="38" w:author="Xiaomi" w:date="2022-08-08T20:07:00Z">
        <w:r>
          <w:t>38</w:t>
        </w:r>
      </w:ins>
      <w:ins w:id="39" w:author="Xiaomi" w:date="2022-08-08T20:03:00Z">
        <w:r w:rsidRPr="009C5807">
          <w:t>.1.1-1: SS-RSRP Intra frequency absolute accuracy in FR1</w:t>
        </w:r>
      </w:ins>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666145" w:rsidRPr="009C5807" w14:paraId="5ECCB744" w14:textId="77777777" w:rsidTr="00D5483A">
        <w:trPr>
          <w:jc w:val="center"/>
          <w:ins w:id="40" w:author="Xiaomi" w:date="2022-08-08T20:03:00Z"/>
        </w:trPr>
        <w:tc>
          <w:tcPr>
            <w:tcW w:w="2091" w:type="dxa"/>
            <w:gridSpan w:val="2"/>
            <w:tcBorders>
              <w:top w:val="single" w:sz="4" w:space="0" w:color="auto"/>
              <w:left w:val="single" w:sz="4" w:space="0" w:color="auto"/>
              <w:bottom w:val="single" w:sz="6" w:space="0" w:color="auto"/>
              <w:right w:val="single" w:sz="6" w:space="0" w:color="auto"/>
            </w:tcBorders>
            <w:shd w:val="clear" w:color="auto" w:fill="auto"/>
          </w:tcPr>
          <w:p w14:paraId="6EB25E4F" w14:textId="77777777" w:rsidR="00666145" w:rsidRPr="009C5807" w:rsidRDefault="00666145" w:rsidP="00D5483A">
            <w:pPr>
              <w:pStyle w:val="TAH"/>
              <w:rPr>
                <w:ins w:id="41" w:author="Xiaomi" w:date="2022-08-08T20:03:00Z"/>
              </w:rPr>
            </w:pPr>
            <w:ins w:id="42" w:author="Xiaomi" w:date="2022-08-08T20:03:00Z">
              <w:r w:rsidRPr="009C5807">
                <w:t>Accuracy</w:t>
              </w:r>
            </w:ins>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tcPr>
          <w:p w14:paraId="4BD8FF73" w14:textId="77777777" w:rsidR="00666145" w:rsidRPr="009C5807" w:rsidRDefault="00666145" w:rsidP="00D5483A">
            <w:pPr>
              <w:pStyle w:val="TAH"/>
              <w:rPr>
                <w:ins w:id="43" w:author="Xiaomi" w:date="2022-08-08T20:03:00Z"/>
              </w:rPr>
            </w:pPr>
            <w:ins w:id="44" w:author="Xiaomi" w:date="2022-08-08T20:03:00Z">
              <w:r w:rsidRPr="009C5807">
                <w:t>Conditions</w:t>
              </w:r>
            </w:ins>
          </w:p>
        </w:tc>
      </w:tr>
      <w:tr w:rsidR="00666145" w:rsidRPr="009C5807" w14:paraId="68F37CCC" w14:textId="77777777" w:rsidTr="00D5483A">
        <w:trPr>
          <w:jc w:val="center"/>
          <w:ins w:id="45" w:author="Xiaomi" w:date="2022-08-08T20:03:00Z"/>
        </w:trPr>
        <w:tc>
          <w:tcPr>
            <w:tcW w:w="1036" w:type="dxa"/>
            <w:tcBorders>
              <w:top w:val="single" w:sz="6" w:space="0" w:color="auto"/>
              <w:left w:val="single" w:sz="4" w:space="0" w:color="auto"/>
              <w:right w:val="single" w:sz="6" w:space="0" w:color="auto"/>
            </w:tcBorders>
            <w:shd w:val="clear" w:color="auto" w:fill="auto"/>
          </w:tcPr>
          <w:p w14:paraId="6E9F9965" w14:textId="77777777" w:rsidR="00666145" w:rsidRPr="009C5807" w:rsidRDefault="00666145" w:rsidP="00D5483A">
            <w:pPr>
              <w:pStyle w:val="TAH"/>
              <w:rPr>
                <w:ins w:id="46" w:author="Xiaomi" w:date="2022-08-08T20:03:00Z"/>
              </w:rPr>
            </w:pPr>
            <w:ins w:id="47" w:author="Xiaomi" w:date="2022-08-08T20:03:00Z">
              <w:r w:rsidRPr="009C5807">
                <w:t>Normal condition</w:t>
              </w:r>
            </w:ins>
          </w:p>
        </w:tc>
        <w:tc>
          <w:tcPr>
            <w:tcW w:w="1055" w:type="dxa"/>
            <w:tcBorders>
              <w:top w:val="single" w:sz="6" w:space="0" w:color="auto"/>
              <w:left w:val="single" w:sz="6" w:space="0" w:color="auto"/>
              <w:right w:val="single" w:sz="6" w:space="0" w:color="auto"/>
            </w:tcBorders>
            <w:shd w:val="clear" w:color="auto" w:fill="auto"/>
          </w:tcPr>
          <w:p w14:paraId="7BCCB4E5" w14:textId="77777777" w:rsidR="00666145" w:rsidRPr="009C5807" w:rsidRDefault="00666145" w:rsidP="00D5483A">
            <w:pPr>
              <w:pStyle w:val="TAH"/>
              <w:rPr>
                <w:ins w:id="48" w:author="Xiaomi" w:date="2022-08-08T20:03:00Z"/>
              </w:rPr>
            </w:pPr>
            <w:ins w:id="49" w:author="Xiaomi" w:date="2022-08-08T20:03:00Z">
              <w:r w:rsidRPr="009C5807">
                <w:t>Extreme condition</w:t>
              </w:r>
            </w:ins>
          </w:p>
        </w:tc>
        <w:tc>
          <w:tcPr>
            <w:tcW w:w="833" w:type="dxa"/>
            <w:tcBorders>
              <w:top w:val="single" w:sz="6" w:space="0" w:color="auto"/>
              <w:left w:val="single" w:sz="6" w:space="0" w:color="auto"/>
              <w:right w:val="single" w:sz="6" w:space="0" w:color="auto"/>
            </w:tcBorders>
            <w:shd w:val="clear" w:color="auto" w:fill="auto"/>
          </w:tcPr>
          <w:p w14:paraId="7744A31C" w14:textId="77777777" w:rsidR="00666145" w:rsidRPr="009C5807" w:rsidRDefault="00666145" w:rsidP="00D5483A">
            <w:pPr>
              <w:pStyle w:val="TAH"/>
              <w:rPr>
                <w:ins w:id="50" w:author="Xiaomi" w:date="2022-08-08T20:03:00Z"/>
              </w:rPr>
            </w:pPr>
            <w:ins w:id="51" w:author="Xiaomi" w:date="2022-08-08T20:03:00Z">
              <w:r w:rsidRPr="009C5807">
                <w:t>SSB Ês/Iot</w:t>
              </w:r>
            </w:ins>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tcPr>
          <w:p w14:paraId="1F3254FF" w14:textId="77777777" w:rsidR="00666145" w:rsidRPr="009C5807" w:rsidRDefault="00666145" w:rsidP="00D5483A">
            <w:pPr>
              <w:pStyle w:val="TAH"/>
              <w:rPr>
                <w:ins w:id="52" w:author="Xiaomi" w:date="2022-08-08T20:03:00Z"/>
              </w:rPr>
            </w:pPr>
            <w:ins w:id="53" w:author="Xiaomi" w:date="2022-08-08T20:03:00Z">
              <w:r w:rsidRPr="009C5807">
                <w:t>Io</w:t>
              </w:r>
              <w:r w:rsidRPr="009C5807">
                <w:rPr>
                  <w:vertAlign w:val="superscript"/>
                </w:rPr>
                <w:t xml:space="preserve"> Note 1</w:t>
              </w:r>
              <w:r w:rsidRPr="009C5807">
                <w:t xml:space="preserve"> range</w:t>
              </w:r>
            </w:ins>
          </w:p>
        </w:tc>
      </w:tr>
      <w:tr w:rsidR="00666145" w:rsidRPr="009C5807" w14:paraId="40638DCA" w14:textId="77777777" w:rsidTr="00D5483A">
        <w:trPr>
          <w:jc w:val="center"/>
          <w:ins w:id="54" w:author="Xiaomi" w:date="2022-08-08T20:03:00Z"/>
        </w:trPr>
        <w:tc>
          <w:tcPr>
            <w:tcW w:w="1036" w:type="dxa"/>
            <w:tcBorders>
              <w:left w:val="single" w:sz="4" w:space="0" w:color="auto"/>
              <w:bottom w:val="single" w:sz="4" w:space="0" w:color="auto"/>
              <w:right w:val="single" w:sz="6" w:space="0" w:color="auto"/>
            </w:tcBorders>
            <w:shd w:val="clear" w:color="auto" w:fill="auto"/>
          </w:tcPr>
          <w:p w14:paraId="600786DC" w14:textId="77777777" w:rsidR="00666145" w:rsidRPr="009C5807" w:rsidRDefault="00666145" w:rsidP="00D5483A">
            <w:pPr>
              <w:pStyle w:val="TAH"/>
              <w:rPr>
                <w:ins w:id="55" w:author="Xiaomi" w:date="2022-08-08T20:03:00Z"/>
              </w:rPr>
            </w:pPr>
          </w:p>
        </w:tc>
        <w:tc>
          <w:tcPr>
            <w:tcW w:w="1055" w:type="dxa"/>
            <w:tcBorders>
              <w:left w:val="single" w:sz="6" w:space="0" w:color="auto"/>
              <w:bottom w:val="single" w:sz="6" w:space="0" w:color="auto"/>
              <w:right w:val="single" w:sz="6" w:space="0" w:color="auto"/>
            </w:tcBorders>
            <w:shd w:val="clear" w:color="auto" w:fill="auto"/>
          </w:tcPr>
          <w:p w14:paraId="1BCD7D37" w14:textId="77777777" w:rsidR="00666145" w:rsidRPr="009C5807" w:rsidRDefault="00666145" w:rsidP="00D5483A">
            <w:pPr>
              <w:pStyle w:val="TAH"/>
              <w:rPr>
                <w:ins w:id="56" w:author="Xiaomi" w:date="2022-08-08T20:03:00Z"/>
              </w:rPr>
            </w:pPr>
          </w:p>
        </w:tc>
        <w:tc>
          <w:tcPr>
            <w:tcW w:w="833" w:type="dxa"/>
            <w:tcBorders>
              <w:left w:val="single" w:sz="6" w:space="0" w:color="auto"/>
              <w:bottom w:val="single" w:sz="6" w:space="0" w:color="auto"/>
              <w:right w:val="single" w:sz="6" w:space="0" w:color="auto"/>
            </w:tcBorders>
            <w:shd w:val="clear" w:color="auto" w:fill="auto"/>
          </w:tcPr>
          <w:p w14:paraId="354971E9" w14:textId="77777777" w:rsidR="00666145" w:rsidRPr="009C5807" w:rsidRDefault="00666145" w:rsidP="00D5483A">
            <w:pPr>
              <w:pStyle w:val="TAH"/>
              <w:rPr>
                <w:ins w:id="57" w:author="Xiaomi" w:date="2022-08-08T20:03:00Z"/>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5DA3C3B2" w14:textId="77777777" w:rsidR="00666145" w:rsidRPr="009C5807" w:rsidRDefault="00666145" w:rsidP="00D5483A">
            <w:pPr>
              <w:pStyle w:val="TAH"/>
              <w:rPr>
                <w:ins w:id="58" w:author="Xiaomi" w:date="2022-08-08T20:03:00Z"/>
              </w:rPr>
            </w:pPr>
            <w:ins w:id="59" w:author="Xiaomi" w:date="2022-08-08T20:03:00Z">
              <w:r w:rsidRPr="009C5807">
                <w:t>NR operating band groups</w:t>
              </w:r>
              <w:r w:rsidRPr="009C5807">
                <w:rPr>
                  <w:vertAlign w:val="superscript"/>
                </w:rPr>
                <w:t xml:space="preserve"> Note 2</w:t>
              </w:r>
            </w:ins>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tcPr>
          <w:p w14:paraId="6E976B83" w14:textId="77777777" w:rsidR="00666145" w:rsidRPr="009C5807" w:rsidRDefault="00666145" w:rsidP="00D5483A">
            <w:pPr>
              <w:pStyle w:val="TAH"/>
              <w:rPr>
                <w:ins w:id="60" w:author="Xiaomi" w:date="2022-08-08T20:03:00Z"/>
              </w:rPr>
            </w:pPr>
            <w:ins w:id="61" w:author="Xiaomi" w:date="2022-08-08T20:03:00Z">
              <w:r w:rsidRPr="009C5807">
                <w:t>Minimum Io</w:t>
              </w:r>
            </w:ins>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4204775A" w14:textId="77777777" w:rsidR="00666145" w:rsidRPr="009C5807" w:rsidRDefault="00666145" w:rsidP="00D5483A">
            <w:pPr>
              <w:pStyle w:val="TAH"/>
              <w:rPr>
                <w:ins w:id="62" w:author="Xiaomi" w:date="2022-08-08T20:03:00Z"/>
              </w:rPr>
            </w:pPr>
            <w:ins w:id="63" w:author="Xiaomi" w:date="2022-08-08T20:03:00Z">
              <w:r w:rsidRPr="009C5807">
                <w:t>Maximum Io</w:t>
              </w:r>
            </w:ins>
          </w:p>
        </w:tc>
      </w:tr>
      <w:tr w:rsidR="00666145" w:rsidRPr="009C5807" w14:paraId="5CF101B1" w14:textId="77777777" w:rsidTr="00D5483A">
        <w:trPr>
          <w:trHeight w:val="308"/>
          <w:jc w:val="center"/>
          <w:ins w:id="64" w:author="Xiaomi" w:date="2022-08-08T20:03:00Z"/>
        </w:trPr>
        <w:tc>
          <w:tcPr>
            <w:tcW w:w="1036" w:type="dxa"/>
            <w:tcBorders>
              <w:top w:val="single" w:sz="4" w:space="0" w:color="auto"/>
              <w:left w:val="single" w:sz="4" w:space="0" w:color="auto"/>
              <w:right w:val="single" w:sz="6" w:space="0" w:color="auto"/>
            </w:tcBorders>
            <w:shd w:val="clear" w:color="auto" w:fill="auto"/>
          </w:tcPr>
          <w:p w14:paraId="46434CE8" w14:textId="77777777" w:rsidR="00666145" w:rsidRPr="009C5807" w:rsidRDefault="00666145" w:rsidP="00D5483A">
            <w:pPr>
              <w:pStyle w:val="TAH"/>
              <w:rPr>
                <w:ins w:id="65" w:author="Xiaomi" w:date="2022-08-08T20:03:00Z"/>
              </w:rPr>
            </w:pPr>
            <w:ins w:id="66" w:author="Xiaomi" w:date="2022-08-08T20:03:00Z">
              <w:r w:rsidRPr="009C5807">
                <w:t>dB</w:t>
              </w:r>
            </w:ins>
          </w:p>
        </w:tc>
        <w:tc>
          <w:tcPr>
            <w:tcW w:w="1055" w:type="dxa"/>
            <w:tcBorders>
              <w:top w:val="single" w:sz="6" w:space="0" w:color="auto"/>
              <w:left w:val="single" w:sz="6" w:space="0" w:color="auto"/>
              <w:right w:val="single" w:sz="6" w:space="0" w:color="auto"/>
            </w:tcBorders>
            <w:shd w:val="clear" w:color="auto" w:fill="auto"/>
          </w:tcPr>
          <w:p w14:paraId="1EEA47E9" w14:textId="77777777" w:rsidR="00666145" w:rsidRPr="009C5807" w:rsidRDefault="00666145" w:rsidP="00D5483A">
            <w:pPr>
              <w:pStyle w:val="TAH"/>
              <w:rPr>
                <w:ins w:id="67" w:author="Xiaomi" w:date="2022-08-08T20:03:00Z"/>
              </w:rPr>
            </w:pPr>
            <w:ins w:id="68" w:author="Xiaomi" w:date="2022-08-08T20:03:00Z">
              <w:r w:rsidRPr="009C5807">
                <w:t>dB</w:t>
              </w:r>
            </w:ins>
          </w:p>
        </w:tc>
        <w:tc>
          <w:tcPr>
            <w:tcW w:w="833" w:type="dxa"/>
            <w:tcBorders>
              <w:top w:val="single" w:sz="6" w:space="0" w:color="auto"/>
              <w:left w:val="single" w:sz="6" w:space="0" w:color="auto"/>
              <w:right w:val="single" w:sz="6" w:space="0" w:color="auto"/>
            </w:tcBorders>
            <w:shd w:val="clear" w:color="auto" w:fill="auto"/>
          </w:tcPr>
          <w:p w14:paraId="1CD57124" w14:textId="77777777" w:rsidR="00666145" w:rsidRPr="009C5807" w:rsidRDefault="00666145" w:rsidP="00D5483A">
            <w:pPr>
              <w:pStyle w:val="TAH"/>
              <w:rPr>
                <w:ins w:id="69" w:author="Xiaomi" w:date="2022-08-08T20:03:00Z"/>
              </w:rPr>
            </w:pPr>
            <w:ins w:id="70" w:author="Xiaomi" w:date="2022-08-08T20:03:00Z">
              <w:r w:rsidRPr="009C5807">
                <w:t>dB</w:t>
              </w:r>
            </w:ins>
          </w:p>
        </w:tc>
        <w:tc>
          <w:tcPr>
            <w:tcW w:w="2530" w:type="dxa"/>
            <w:tcBorders>
              <w:top w:val="single" w:sz="6" w:space="0" w:color="auto"/>
              <w:left w:val="single" w:sz="6" w:space="0" w:color="auto"/>
              <w:right w:val="single" w:sz="4" w:space="0" w:color="auto"/>
            </w:tcBorders>
            <w:shd w:val="clear" w:color="auto" w:fill="auto"/>
          </w:tcPr>
          <w:p w14:paraId="43622E19" w14:textId="77777777" w:rsidR="00666145" w:rsidRPr="009C5807" w:rsidRDefault="00666145" w:rsidP="00D5483A">
            <w:pPr>
              <w:pStyle w:val="TAH"/>
              <w:rPr>
                <w:ins w:id="71" w:author="Xiaomi" w:date="2022-08-08T20:03:00Z"/>
              </w:rPr>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tcPr>
          <w:p w14:paraId="288F3B84" w14:textId="77777777" w:rsidR="00666145" w:rsidRPr="009C5807" w:rsidRDefault="00666145" w:rsidP="00D5483A">
            <w:pPr>
              <w:pStyle w:val="TAH"/>
              <w:rPr>
                <w:ins w:id="72" w:author="Xiaomi" w:date="2022-08-08T20:03:00Z"/>
              </w:rPr>
            </w:pPr>
            <w:ins w:id="73" w:author="Xiaomi" w:date="2022-08-08T20:03:00Z">
              <w:r w:rsidRPr="009C5807">
                <w:rPr>
                  <w:rFonts w:cs="Arial"/>
                </w:rPr>
                <w:t xml:space="preserve">dBm / </w:t>
              </w:r>
              <w:r w:rsidRPr="009C5807">
                <w:t>SCS</w:t>
              </w:r>
              <w:r w:rsidRPr="009C5807">
                <w:rPr>
                  <w:vertAlign w:val="subscript"/>
                </w:rPr>
                <w:t>SSB</w:t>
              </w:r>
            </w:ins>
          </w:p>
        </w:tc>
        <w:tc>
          <w:tcPr>
            <w:tcW w:w="1440" w:type="dxa"/>
            <w:tcBorders>
              <w:top w:val="single" w:sz="6" w:space="0" w:color="auto"/>
              <w:left w:val="single" w:sz="6" w:space="0" w:color="auto"/>
              <w:right w:val="single" w:sz="6" w:space="0" w:color="auto"/>
            </w:tcBorders>
            <w:shd w:val="clear" w:color="auto" w:fill="auto"/>
          </w:tcPr>
          <w:p w14:paraId="19EB06E7" w14:textId="77777777" w:rsidR="00666145" w:rsidRPr="009C5807" w:rsidRDefault="00666145" w:rsidP="00D5483A">
            <w:pPr>
              <w:pStyle w:val="TAH"/>
              <w:rPr>
                <w:ins w:id="74" w:author="Xiaomi" w:date="2022-08-08T20:03:00Z"/>
              </w:rPr>
            </w:pPr>
            <w:ins w:id="75" w:author="Xiaomi" w:date="2022-08-08T20:03:00Z">
              <w:r w:rsidRPr="009C5807">
                <w:t>dBm/BW</w:t>
              </w:r>
              <w:r w:rsidRPr="009C5807">
                <w:rPr>
                  <w:vertAlign w:val="subscript"/>
                </w:rPr>
                <w:t>Channel</w:t>
              </w:r>
            </w:ins>
          </w:p>
        </w:tc>
        <w:tc>
          <w:tcPr>
            <w:tcW w:w="1440" w:type="dxa"/>
            <w:tcBorders>
              <w:top w:val="single" w:sz="6" w:space="0" w:color="auto"/>
              <w:left w:val="single" w:sz="6" w:space="0" w:color="auto"/>
              <w:right w:val="single" w:sz="4" w:space="0" w:color="auto"/>
            </w:tcBorders>
            <w:shd w:val="clear" w:color="auto" w:fill="auto"/>
          </w:tcPr>
          <w:p w14:paraId="68749E7D" w14:textId="77777777" w:rsidR="00666145" w:rsidRPr="009C5807" w:rsidRDefault="00666145" w:rsidP="00D5483A">
            <w:pPr>
              <w:pStyle w:val="TAH"/>
              <w:rPr>
                <w:ins w:id="76" w:author="Xiaomi" w:date="2022-08-08T20:03:00Z"/>
              </w:rPr>
            </w:pPr>
            <w:ins w:id="77" w:author="Xiaomi" w:date="2022-08-08T20:03:00Z">
              <w:r w:rsidRPr="009C5807">
                <w:t>dBm/BW</w:t>
              </w:r>
              <w:r w:rsidRPr="009C5807">
                <w:rPr>
                  <w:vertAlign w:val="subscript"/>
                </w:rPr>
                <w:t>Channel</w:t>
              </w:r>
            </w:ins>
          </w:p>
        </w:tc>
      </w:tr>
      <w:tr w:rsidR="00666145" w:rsidRPr="009C5807" w14:paraId="3D5A39B3" w14:textId="77777777" w:rsidTr="00D5483A">
        <w:trPr>
          <w:trHeight w:val="307"/>
          <w:jc w:val="center"/>
          <w:ins w:id="78" w:author="Xiaomi" w:date="2022-08-08T20:03:00Z"/>
        </w:trPr>
        <w:tc>
          <w:tcPr>
            <w:tcW w:w="1036" w:type="dxa"/>
            <w:tcBorders>
              <w:left w:val="single" w:sz="4" w:space="0" w:color="auto"/>
              <w:bottom w:val="single" w:sz="6" w:space="0" w:color="auto"/>
              <w:right w:val="single" w:sz="6" w:space="0" w:color="auto"/>
            </w:tcBorders>
            <w:shd w:val="clear" w:color="auto" w:fill="auto"/>
          </w:tcPr>
          <w:p w14:paraId="24DACCCD" w14:textId="77777777" w:rsidR="00666145" w:rsidRPr="009C5807" w:rsidRDefault="00666145" w:rsidP="00D5483A">
            <w:pPr>
              <w:pStyle w:val="TAH"/>
              <w:rPr>
                <w:ins w:id="79" w:author="Xiaomi" w:date="2022-08-08T20:03:00Z"/>
              </w:rPr>
            </w:pPr>
          </w:p>
        </w:tc>
        <w:tc>
          <w:tcPr>
            <w:tcW w:w="1055" w:type="dxa"/>
            <w:tcBorders>
              <w:left w:val="single" w:sz="6" w:space="0" w:color="auto"/>
              <w:bottom w:val="single" w:sz="6" w:space="0" w:color="auto"/>
              <w:right w:val="single" w:sz="6" w:space="0" w:color="auto"/>
            </w:tcBorders>
            <w:shd w:val="clear" w:color="auto" w:fill="auto"/>
          </w:tcPr>
          <w:p w14:paraId="78EFA4B8" w14:textId="77777777" w:rsidR="00666145" w:rsidRPr="009C5807" w:rsidRDefault="00666145" w:rsidP="00D5483A">
            <w:pPr>
              <w:pStyle w:val="TAH"/>
              <w:rPr>
                <w:ins w:id="80" w:author="Xiaomi" w:date="2022-08-08T20:03:00Z"/>
              </w:rPr>
            </w:pPr>
          </w:p>
        </w:tc>
        <w:tc>
          <w:tcPr>
            <w:tcW w:w="833" w:type="dxa"/>
            <w:tcBorders>
              <w:left w:val="single" w:sz="6" w:space="0" w:color="auto"/>
              <w:bottom w:val="single" w:sz="6" w:space="0" w:color="auto"/>
              <w:right w:val="single" w:sz="6" w:space="0" w:color="auto"/>
            </w:tcBorders>
            <w:shd w:val="clear" w:color="auto" w:fill="auto"/>
          </w:tcPr>
          <w:p w14:paraId="1C8F154A" w14:textId="77777777" w:rsidR="00666145" w:rsidRPr="009C5807" w:rsidRDefault="00666145" w:rsidP="00D5483A">
            <w:pPr>
              <w:pStyle w:val="TAH"/>
              <w:rPr>
                <w:ins w:id="81" w:author="Xiaomi" w:date="2022-08-08T20:03:00Z"/>
              </w:rPr>
            </w:pPr>
          </w:p>
        </w:tc>
        <w:tc>
          <w:tcPr>
            <w:tcW w:w="2530" w:type="dxa"/>
            <w:tcBorders>
              <w:left w:val="single" w:sz="6" w:space="0" w:color="auto"/>
              <w:bottom w:val="single" w:sz="6" w:space="0" w:color="auto"/>
              <w:right w:val="single" w:sz="4" w:space="0" w:color="auto"/>
            </w:tcBorders>
            <w:shd w:val="clear" w:color="auto" w:fill="auto"/>
          </w:tcPr>
          <w:p w14:paraId="383087D5" w14:textId="77777777" w:rsidR="00666145" w:rsidRPr="009C5807" w:rsidRDefault="00666145" w:rsidP="00D5483A">
            <w:pPr>
              <w:pStyle w:val="TAH"/>
              <w:rPr>
                <w:ins w:id="82" w:author="Xiaomi" w:date="2022-08-08T20:03:00Z"/>
              </w:rPr>
            </w:pP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38D7C8F3" w14:textId="77777777" w:rsidR="00666145" w:rsidRPr="009C5807" w:rsidRDefault="00666145" w:rsidP="00D5483A">
            <w:pPr>
              <w:pStyle w:val="TAH"/>
              <w:rPr>
                <w:ins w:id="83" w:author="Xiaomi" w:date="2022-08-08T20:03:00Z"/>
                <w:rFonts w:cs="Arial"/>
              </w:rPr>
            </w:pPr>
            <w:ins w:id="84" w:author="Xiaomi" w:date="2022-08-08T20:03:00Z">
              <w:r w:rsidRPr="009C5807">
                <w:t>SCS</w:t>
              </w:r>
              <w:r w:rsidRPr="009C5807">
                <w:rPr>
                  <w:vertAlign w:val="subscript"/>
                </w:rPr>
                <w:t>SSB</w:t>
              </w:r>
              <w:r w:rsidRPr="009C5807">
                <w:rPr>
                  <w:rFonts w:cs="Arial"/>
                </w:rPr>
                <w:t xml:space="preserve"> = 15 kHz</w:t>
              </w:r>
            </w:ins>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4944F28F" w14:textId="77777777" w:rsidR="00666145" w:rsidRPr="009C5807" w:rsidRDefault="00666145" w:rsidP="00D5483A">
            <w:pPr>
              <w:pStyle w:val="TAH"/>
              <w:rPr>
                <w:ins w:id="85" w:author="Xiaomi" w:date="2022-08-08T20:03:00Z"/>
                <w:rFonts w:cs="Arial"/>
              </w:rPr>
            </w:pPr>
            <w:ins w:id="86" w:author="Xiaomi" w:date="2022-08-08T20:03:00Z">
              <w:r w:rsidRPr="009C5807">
                <w:t>SCS</w:t>
              </w:r>
              <w:r w:rsidRPr="009C5807">
                <w:rPr>
                  <w:vertAlign w:val="subscript"/>
                </w:rPr>
                <w:t>SSB</w:t>
              </w:r>
              <w:r w:rsidRPr="009C5807">
                <w:rPr>
                  <w:rFonts w:cs="Arial"/>
                </w:rPr>
                <w:t xml:space="preserve"> = 30 kHz</w:t>
              </w:r>
            </w:ins>
          </w:p>
        </w:tc>
        <w:tc>
          <w:tcPr>
            <w:tcW w:w="1440" w:type="dxa"/>
            <w:tcBorders>
              <w:left w:val="single" w:sz="6" w:space="0" w:color="auto"/>
              <w:bottom w:val="single" w:sz="6" w:space="0" w:color="auto"/>
              <w:right w:val="single" w:sz="6" w:space="0" w:color="auto"/>
            </w:tcBorders>
            <w:shd w:val="clear" w:color="auto" w:fill="auto"/>
          </w:tcPr>
          <w:p w14:paraId="751A4172" w14:textId="77777777" w:rsidR="00666145" w:rsidRPr="009C5807" w:rsidRDefault="00666145" w:rsidP="00D5483A">
            <w:pPr>
              <w:pStyle w:val="TAH"/>
              <w:rPr>
                <w:ins w:id="87" w:author="Xiaomi" w:date="2022-08-08T20:03:00Z"/>
              </w:rPr>
            </w:pPr>
          </w:p>
        </w:tc>
        <w:tc>
          <w:tcPr>
            <w:tcW w:w="1440" w:type="dxa"/>
            <w:tcBorders>
              <w:left w:val="single" w:sz="6" w:space="0" w:color="auto"/>
              <w:bottom w:val="single" w:sz="6" w:space="0" w:color="auto"/>
              <w:right w:val="single" w:sz="4" w:space="0" w:color="auto"/>
            </w:tcBorders>
            <w:shd w:val="clear" w:color="auto" w:fill="auto"/>
          </w:tcPr>
          <w:p w14:paraId="0B4DA907" w14:textId="77777777" w:rsidR="00666145" w:rsidRPr="009C5807" w:rsidRDefault="00666145" w:rsidP="00D5483A">
            <w:pPr>
              <w:pStyle w:val="TAH"/>
              <w:rPr>
                <w:ins w:id="88" w:author="Xiaomi" w:date="2022-08-08T20:03:00Z"/>
              </w:rPr>
            </w:pPr>
          </w:p>
        </w:tc>
      </w:tr>
      <w:tr w:rsidR="00666145" w:rsidRPr="009C5807" w14:paraId="69170E73" w14:textId="77777777" w:rsidTr="00D5483A">
        <w:trPr>
          <w:jc w:val="center"/>
          <w:ins w:id="89" w:author="Xiaomi" w:date="2022-08-08T20:03:00Z"/>
        </w:trPr>
        <w:tc>
          <w:tcPr>
            <w:tcW w:w="1036" w:type="dxa"/>
            <w:tcBorders>
              <w:top w:val="single" w:sz="6" w:space="0" w:color="auto"/>
              <w:left w:val="single" w:sz="4" w:space="0" w:color="auto"/>
              <w:right w:val="single" w:sz="6" w:space="0" w:color="auto"/>
            </w:tcBorders>
            <w:shd w:val="clear" w:color="auto" w:fill="auto"/>
          </w:tcPr>
          <w:p w14:paraId="49645ECB" w14:textId="77777777" w:rsidR="00666145" w:rsidRPr="009C5807" w:rsidRDefault="00666145" w:rsidP="00D5483A">
            <w:pPr>
              <w:pStyle w:val="TAC"/>
              <w:rPr>
                <w:ins w:id="90" w:author="Xiaomi" w:date="2022-08-08T20:03:00Z"/>
              </w:rPr>
            </w:pPr>
          </w:p>
        </w:tc>
        <w:tc>
          <w:tcPr>
            <w:tcW w:w="1055" w:type="dxa"/>
            <w:tcBorders>
              <w:top w:val="single" w:sz="6" w:space="0" w:color="auto"/>
              <w:left w:val="single" w:sz="6" w:space="0" w:color="auto"/>
              <w:right w:val="single" w:sz="6" w:space="0" w:color="auto"/>
            </w:tcBorders>
            <w:shd w:val="clear" w:color="auto" w:fill="auto"/>
          </w:tcPr>
          <w:p w14:paraId="2A9578A0" w14:textId="77777777" w:rsidR="00666145" w:rsidRPr="009C5807" w:rsidRDefault="00666145" w:rsidP="00D5483A">
            <w:pPr>
              <w:pStyle w:val="TAC"/>
              <w:rPr>
                <w:ins w:id="91" w:author="Xiaomi" w:date="2022-08-08T20:03:00Z"/>
              </w:rPr>
            </w:pPr>
          </w:p>
        </w:tc>
        <w:tc>
          <w:tcPr>
            <w:tcW w:w="833" w:type="dxa"/>
            <w:tcBorders>
              <w:top w:val="single" w:sz="6" w:space="0" w:color="auto"/>
              <w:left w:val="single" w:sz="6" w:space="0" w:color="auto"/>
              <w:right w:val="single" w:sz="6" w:space="0" w:color="auto"/>
            </w:tcBorders>
            <w:shd w:val="clear" w:color="auto" w:fill="auto"/>
          </w:tcPr>
          <w:p w14:paraId="434154A9" w14:textId="77777777" w:rsidR="00666145" w:rsidRPr="009C5807" w:rsidRDefault="00666145" w:rsidP="00D5483A">
            <w:pPr>
              <w:pStyle w:val="TAC"/>
              <w:rPr>
                <w:ins w:id="92" w:author="Xiaomi" w:date="2022-08-08T20:03:00Z"/>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3C59BCA0" w14:textId="77777777" w:rsidR="00666145" w:rsidRPr="009C5807" w:rsidRDefault="00666145" w:rsidP="00D5483A">
            <w:pPr>
              <w:pStyle w:val="TAC"/>
              <w:rPr>
                <w:ins w:id="93" w:author="Xiaomi" w:date="2022-08-08T20:03:00Z"/>
                <w:rFonts w:cs="Arial"/>
                <w:szCs w:val="18"/>
              </w:rPr>
            </w:pPr>
            <w:ins w:id="94" w:author="Xiaomi" w:date="2022-08-08T20:03:00Z">
              <w:r w:rsidRPr="009C5807">
                <w:rPr>
                  <w:rFonts w:cs="Arial"/>
                  <w:szCs w:val="18"/>
                </w:rPr>
                <w:t>NR_FDD_FR1_A, NR_TDD_FR1_A,</w:t>
              </w:r>
            </w:ins>
          </w:p>
          <w:p w14:paraId="59A608CF" w14:textId="77777777" w:rsidR="00666145" w:rsidRPr="009C5807" w:rsidRDefault="00666145" w:rsidP="00D5483A">
            <w:pPr>
              <w:pStyle w:val="TAC"/>
              <w:rPr>
                <w:ins w:id="95" w:author="Xiaomi" w:date="2022-08-08T20:03:00Z"/>
                <w:rFonts w:cs="Arial"/>
                <w:szCs w:val="18"/>
              </w:rPr>
            </w:pPr>
            <w:ins w:id="96" w:author="Xiaomi" w:date="2022-08-08T20:03:00Z">
              <w:r w:rsidRPr="009C5807">
                <w:rPr>
                  <w:rFonts w:cs="Arial"/>
                  <w:szCs w:val="18"/>
                </w:rPr>
                <w:t>NR_SDL_FR1_A</w:t>
              </w:r>
            </w:ins>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51ACE05D" w14:textId="77777777" w:rsidR="00666145" w:rsidRPr="009C5807" w:rsidRDefault="00666145" w:rsidP="00D5483A">
            <w:pPr>
              <w:pStyle w:val="TAC"/>
              <w:rPr>
                <w:ins w:id="97" w:author="Xiaomi" w:date="2022-08-08T20:03:00Z"/>
              </w:rPr>
            </w:pPr>
            <w:ins w:id="98" w:author="Xiaomi" w:date="2022-08-08T20:03:00Z">
              <w:r w:rsidRPr="009C5807">
                <w:t>-121</w:t>
              </w:r>
            </w:ins>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70283097" w14:textId="77777777" w:rsidR="00666145" w:rsidRPr="009C5807" w:rsidRDefault="00666145" w:rsidP="00D5483A">
            <w:pPr>
              <w:pStyle w:val="TAC"/>
              <w:rPr>
                <w:ins w:id="99" w:author="Xiaomi" w:date="2022-08-08T20:03:00Z"/>
              </w:rPr>
            </w:pPr>
            <w:ins w:id="100" w:author="Xiaomi" w:date="2022-08-08T20:03:00Z">
              <w:r w:rsidRPr="009C5807">
                <w:t>-118</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0DD04C5" w14:textId="77777777" w:rsidR="00666145" w:rsidRPr="009C5807" w:rsidRDefault="00666145" w:rsidP="00D5483A">
            <w:pPr>
              <w:pStyle w:val="TAC"/>
              <w:rPr>
                <w:ins w:id="101" w:author="Xiaomi" w:date="2022-08-08T20:03:00Z"/>
              </w:rPr>
            </w:pPr>
            <w:ins w:id="102" w:author="Xiaomi" w:date="2022-08-08T20:03: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A0CD368" w14:textId="77777777" w:rsidR="00666145" w:rsidRPr="009C5807" w:rsidRDefault="00666145" w:rsidP="00D5483A">
            <w:pPr>
              <w:pStyle w:val="TAC"/>
              <w:rPr>
                <w:ins w:id="103" w:author="Xiaomi" w:date="2022-08-08T20:03:00Z"/>
              </w:rPr>
            </w:pPr>
            <w:ins w:id="104" w:author="Xiaomi" w:date="2022-08-08T20:03:00Z">
              <w:r w:rsidRPr="009C5807">
                <w:t>-70</w:t>
              </w:r>
            </w:ins>
          </w:p>
        </w:tc>
      </w:tr>
      <w:tr w:rsidR="00666145" w:rsidRPr="009C5807" w14:paraId="15509BE2" w14:textId="77777777" w:rsidTr="00D5483A">
        <w:trPr>
          <w:jc w:val="center"/>
          <w:ins w:id="105" w:author="Xiaomi" w:date="2022-08-08T20:03:00Z"/>
        </w:trPr>
        <w:tc>
          <w:tcPr>
            <w:tcW w:w="1036" w:type="dxa"/>
            <w:tcBorders>
              <w:left w:val="single" w:sz="4" w:space="0" w:color="auto"/>
              <w:right w:val="single" w:sz="6" w:space="0" w:color="auto"/>
            </w:tcBorders>
            <w:shd w:val="clear" w:color="auto" w:fill="auto"/>
          </w:tcPr>
          <w:p w14:paraId="34925188" w14:textId="77777777" w:rsidR="00666145" w:rsidRPr="009C5807" w:rsidRDefault="00666145" w:rsidP="00D5483A">
            <w:pPr>
              <w:pStyle w:val="TAC"/>
              <w:rPr>
                <w:ins w:id="106" w:author="Xiaomi" w:date="2022-08-08T20:03:00Z"/>
              </w:rPr>
            </w:pPr>
          </w:p>
        </w:tc>
        <w:tc>
          <w:tcPr>
            <w:tcW w:w="1055" w:type="dxa"/>
            <w:tcBorders>
              <w:left w:val="single" w:sz="6" w:space="0" w:color="auto"/>
              <w:right w:val="single" w:sz="6" w:space="0" w:color="auto"/>
            </w:tcBorders>
            <w:shd w:val="clear" w:color="auto" w:fill="auto"/>
          </w:tcPr>
          <w:p w14:paraId="6C4E9CA1" w14:textId="77777777" w:rsidR="00666145" w:rsidRPr="009C5807" w:rsidRDefault="00666145" w:rsidP="00D5483A">
            <w:pPr>
              <w:pStyle w:val="TAC"/>
              <w:rPr>
                <w:ins w:id="107" w:author="Xiaomi" w:date="2022-08-08T20:03:00Z"/>
              </w:rPr>
            </w:pPr>
          </w:p>
        </w:tc>
        <w:tc>
          <w:tcPr>
            <w:tcW w:w="833" w:type="dxa"/>
            <w:tcBorders>
              <w:left w:val="single" w:sz="6" w:space="0" w:color="auto"/>
              <w:right w:val="single" w:sz="6" w:space="0" w:color="auto"/>
            </w:tcBorders>
            <w:shd w:val="clear" w:color="auto" w:fill="auto"/>
          </w:tcPr>
          <w:p w14:paraId="1EDBBE9B" w14:textId="77777777" w:rsidR="00666145" w:rsidRPr="009C5807" w:rsidRDefault="00666145" w:rsidP="00D5483A">
            <w:pPr>
              <w:pStyle w:val="TAC"/>
              <w:rPr>
                <w:ins w:id="108" w:author="Xiaomi" w:date="2022-08-08T20:03:00Z"/>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6F2C0C5C" w14:textId="77777777" w:rsidR="00666145" w:rsidRPr="009C5807" w:rsidRDefault="00666145" w:rsidP="00D5483A">
            <w:pPr>
              <w:pStyle w:val="TAC"/>
              <w:rPr>
                <w:ins w:id="109" w:author="Xiaomi" w:date="2022-08-08T20:03:00Z"/>
              </w:rPr>
            </w:pPr>
            <w:ins w:id="110" w:author="Xiaomi" w:date="2022-08-08T20:03:00Z">
              <w:r w:rsidRPr="009C5807">
                <w:t>NR_FDD_FR1_B</w:t>
              </w:r>
            </w:ins>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07E30D47" w14:textId="77777777" w:rsidR="00666145" w:rsidRPr="009C5807" w:rsidRDefault="00666145" w:rsidP="00D5483A">
            <w:pPr>
              <w:pStyle w:val="TAC"/>
              <w:rPr>
                <w:ins w:id="111" w:author="Xiaomi" w:date="2022-08-08T20:03:00Z"/>
              </w:rPr>
            </w:pPr>
            <w:ins w:id="112" w:author="Xiaomi" w:date="2022-08-08T20:03:00Z">
              <w:r w:rsidRPr="009C5807">
                <w:t>-120.5</w:t>
              </w:r>
            </w:ins>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2C8106FB" w14:textId="77777777" w:rsidR="00666145" w:rsidRPr="009C5807" w:rsidRDefault="00666145" w:rsidP="00D5483A">
            <w:pPr>
              <w:pStyle w:val="TAC"/>
              <w:rPr>
                <w:ins w:id="113" w:author="Xiaomi" w:date="2022-08-08T20:03:00Z"/>
                <w:lang w:val="sv-SE"/>
              </w:rPr>
            </w:pPr>
            <w:ins w:id="114" w:author="Xiaomi" w:date="2022-08-08T20:03:00Z">
              <w:r w:rsidRPr="009C5807">
                <w:t>-117.5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CF588C6" w14:textId="77777777" w:rsidR="00666145" w:rsidRPr="009C5807" w:rsidRDefault="00666145" w:rsidP="00D5483A">
            <w:pPr>
              <w:pStyle w:val="TAC"/>
              <w:rPr>
                <w:ins w:id="115" w:author="Xiaomi" w:date="2022-08-08T20:03:00Z"/>
              </w:rPr>
            </w:pPr>
            <w:ins w:id="116" w:author="Xiaomi" w:date="2022-08-08T20:03: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28CF99C" w14:textId="77777777" w:rsidR="00666145" w:rsidRPr="009C5807" w:rsidRDefault="00666145" w:rsidP="00D5483A">
            <w:pPr>
              <w:pStyle w:val="TAC"/>
              <w:rPr>
                <w:ins w:id="117" w:author="Xiaomi" w:date="2022-08-08T20:03:00Z"/>
              </w:rPr>
            </w:pPr>
            <w:ins w:id="118" w:author="Xiaomi" w:date="2022-08-08T20:03:00Z">
              <w:r w:rsidRPr="009C5807">
                <w:t>-70</w:t>
              </w:r>
            </w:ins>
          </w:p>
        </w:tc>
      </w:tr>
      <w:tr w:rsidR="00666145" w:rsidRPr="009C5807" w14:paraId="23AD4AD4" w14:textId="77777777" w:rsidTr="00D5483A">
        <w:trPr>
          <w:jc w:val="center"/>
          <w:ins w:id="119" w:author="Xiaomi" w:date="2022-08-08T20:03:00Z"/>
        </w:trPr>
        <w:tc>
          <w:tcPr>
            <w:tcW w:w="1036" w:type="dxa"/>
            <w:tcBorders>
              <w:left w:val="single" w:sz="4" w:space="0" w:color="auto"/>
              <w:right w:val="single" w:sz="6" w:space="0" w:color="auto"/>
            </w:tcBorders>
            <w:shd w:val="clear" w:color="auto" w:fill="auto"/>
          </w:tcPr>
          <w:p w14:paraId="5078E825" w14:textId="77777777" w:rsidR="00666145" w:rsidRPr="009C5807" w:rsidRDefault="00666145" w:rsidP="00D5483A">
            <w:pPr>
              <w:pStyle w:val="TAC"/>
              <w:rPr>
                <w:ins w:id="120" w:author="Xiaomi" w:date="2022-08-08T20:03:00Z"/>
              </w:rPr>
            </w:pPr>
          </w:p>
        </w:tc>
        <w:tc>
          <w:tcPr>
            <w:tcW w:w="1055" w:type="dxa"/>
            <w:tcBorders>
              <w:left w:val="single" w:sz="6" w:space="0" w:color="auto"/>
              <w:right w:val="single" w:sz="6" w:space="0" w:color="auto"/>
            </w:tcBorders>
            <w:shd w:val="clear" w:color="auto" w:fill="auto"/>
          </w:tcPr>
          <w:p w14:paraId="496EB260" w14:textId="77777777" w:rsidR="00666145" w:rsidRPr="009C5807" w:rsidRDefault="00666145" w:rsidP="00D5483A">
            <w:pPr>
              <w:pStyle w:val="TAC"/>
              <w:rPr>
                <w:ins w:id="121" w:author="Xiaomi" w:date="2022-08-08T20:03:00Z"/>
              </w:rPr>
            </w:pPr>
          </w:p>
        </w:tc>
        <w:tc>
          <w:tcPr>
            <w:tcW w:w="833" w:type="dxa"/>
            <w:tcBorders>
              <w:left w:val="single" w:sz="6" w:space="0" w:color="auto"/>
              <w:right w:val="single" w:sz="6" w:space="0" w:color="auto"/>
            </w:tcBorders>
            <w:shd w:val="clear" w:color="auto" w:fill="auto"/>
          </w:tcPr>
          <w:p w14:paraId="36BDEC09" w14:textId="77777777" w:rsidR="00666145" w:rsidRPr="009C5807" w:rsidRDefault="00666145" w:rsidP="00D5483A">
            <w:pPr>
              <w:pStyle w:val="TAC"/>
              <w:rPr>
                <w:ins w:id="122" w:author="Xiaomi" w:date="2022-08-08T20:03:00Z"/>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2F14E2F9" w14:textId="77777777" w:rsidR="00666145" w:rsidRPr="009C5807" w:rsidRDefault="00666145" w:rsidP="00D5483A">
            <w:pPr>
              <w:pStyle w:val="TAC"/>
              <w:rPr>
                <w:ins w:id="123" w:author="Xiaomi" w:date="2022-08-08T20:03:00Z"/>
              </w:rPr>
            </w:pPr>
            <w:ins w:id="124" w:author="Xiaomi" w:date="2022-08-08T20:03:00Z">
              <w:r w:rsidRPr="009C5807">
                <w:t>NR_TDD_FR1_C</w:t>
              </w:r>
            </w:ins>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4F542BCB" w14:textId="77777777" w:rsidR="00666145" w:rsidRPr="009C5807" w:rsidRDefault="00666145" w:rsidP="00D5483A">
            <w:pPr>
              <w:pStyle w:val="TAC"/>
              <w:rPr>
                <w:ins w:id="125" w:author="Xiaomi" w:date="2022-08-08T20:03:00Z"/>
              </w:rPr>
            </w:pPr>
            <w:ins w:id="126" w:author="Xiaomi" w:date="2022-08-08T20:03:00Z">
              <w:r w:rsidRPr="009C5807">
                <w:t>-120</w:t>
              </w:r>
            </w:ins>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6B20F392" w14:textId="77777777" w:rsidR="00666145" w:rsidRPr="009C5807" w:rsidRDefault="00666145" w:rsidP="00D5483A">
            <w:pPr>
              <w:pStyle w:val="TAC"/>
              <w:rPr>
                <w:ins w:id="127" w:author="Xiaomi" w:date="2022-08-08T20:03:00Z"/>
                <w:lang w:val="sv-SE"/>
              </w:rPr>
            </w:pPr>
            <w:ins w:id="128" w:author="Xiaomi" w:date="2022-08-08T20:03:00Z">
              <w:r w:rsidRPr="009C5807">
                <w:t>-117</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A2D064C" w14:textId="77777777" w:rsidR="00666145" w:rsidRPr="009C5807" w:rsidRDefault="00666145" w:rsidP="00D5483A">
            <w:pPr>
              <w:pStyle w:val="TAC"/>
              <w:rPr>
                <w:ins w:id="129" w:author="Xiaomi" w:date="2022-08-08T20:03:00Z"/>
              </w:rPr>
            </w:pPr>
            <w:ins w:id="130" w:author="Xiaomi" w:date="2022-08-08T20:03: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C577EEE" w14:textId="77777777" w:rsidR="00666145" w:rsidRPr="009C5807" w:rsidRDefault="00666145" w:rsidP="00D5483A">
            <w:pPr>
              <w:pStyle w:val="TAC"/>
              <w:rPr>
                <w:ins w:id="131" w:author="Xiaomi" w:date="2022-08-08T20:03:00Z"/>
              </w:rPr>
            </w:pPr>
            <w:ins w:id="132" w:author="Xiaomi" w:date="2022-08-08T20:03:00Z">
              <w:r w:rsidRPr="009C5807">
                <w:t>-70</w:t>
              </w:r>
            </w:ins>
          </w:p>
        </w:tc>
      </w:tr>
      <w:tr w:rsidR="00666145" w:rsidRPr="009C5807" w14:paraId="08EAEB9B" w14:textId="77777777" w:rsidTr="00D5483A">
        <w:trPr>
          <w:jc w:val="center"/>
          <w:ins w:id="133" w:author="Xiaomi" w:date="2022-08-08T20:03:00Z"/>
        </w:trPr>
        <w:tc>
          <w:tcPr>
            <w:tcW w:w="1036" w:type="dxa"/>
            <w:tcBorders>
              <w:left w:val="single" w:sz="4" w:space="0" w:color="auto"/>
              <w:right w:val="single" w:sz="6" w:space="0" w:color="auto"/>
            </w:tcBorders>
            <w:shd w:val="clear" w:color="auto" w:fill="auto"/>
          </w:tcPr>
          <w:p w14:paraId="4A1C5CBD" w14:textId="2A425F1E" w:rsidR="00666145" w:rsidRPr="009C5807" w:rsidRDefault="00666145" w:rsidP="00666145">
            <w:pPr>
              <w:pStyle w:val="TAC"/>
              <w:rPr>
                <w:ins w:id="134" w:author="Xiaomi" w:date="2022-08-08T20:03:00Z"/>
              </w:rPr>
            </w:pPr>
            <w:ins w:id="135" w:author="Xiaomi" w:date="2022-08-08T20:03:00Z">
              <w:r w:rsidRPr="009C5807">
                <w:sym w:font="Symbol" w:char="F0B1"/>
              </w:r>
            </w:ins>
            <w:ins w:id="136" w:author="Xiaomi" w:date="2022-08-08T20:07:00Z">
              <w:r>
                <w:t>[</w:t>
              </w:r>
            </w:ins>
            <w:ins w:id="137" w:author="Xiaomi" w:date="2022-08-08T20:03:00Z">
              <w:r w:rsidRPr="009C5807">
                <w:t>5</w:t>
              </w:r>
            </w:ins>
            <w:ins w:id="138" w:author="Xiaomi" w:date="2022-08-08T20:07:00Z">
              <w:r>
                <w:t>]</w:t>
              </w:r>
            </w:ins>
          </w:p>
        </w:tc>
        <w:tc>
          <w:tcPr>
            <w:tcW w:w="1055" w:type="dxa"/>
            <w:tcBorders>
              <w:left w:val="single" w:sz="6" w:space="0" w:color="auto"/>
              <w:right w:val="single" w:sz="6" w:space="0" w:color="auto"/>
            </w:tcBorders>
            <w:shd w:val="clear" w:color="auto" w:fill="auto"/>
          </w:tcPr>
          <w:p w14:paraId="3D1EA191" w14:textId="77777777" w:rsidR="00666145" w:rsidRPr="009C5807" w:rsidRDefault="00666145" w:rsidP="00D5483A">
            <w:pPr>
              <w:pStyle w:val="TAC"/>
              <w:rPr>
                <w:ins w:id="139" w:author="Xiaomi" w:date="2022-08-08T20:03:00Z"/>
              </w:rPr>
            </w:pPr>
            <w:ins w:id="140" w:author="Xiaomi" w:date="2022-08-08T20:03:00Z">
              <w:r w:rsidRPr="009C5807">
                <w:sym w:font="Symbol" w:char="F0B1"/>
              </w:r>
              <w:r w:rsidRPr="009C5807">
                <w:t>9</w:t>
              </w:r>
            </w:ins>
          </w:p>
        </w:tc>
        <w:tc>
          <w:tcPr>
            <w:tcW w:w="833" w:type="dxa"/>
            <w:tcBorders>
              <w:left w:val="single" w:sz="6" w:space="0" w:color="auto"/>
              <w:right w:val="single" w:sz="6" w:space="0" w:color="auto"/>
            </w:tcBorders>
            <w:shd w:val="clear" w:color="auto" w:fill="auto"/>
          </w:tcPr>
          <w:p w14:paraId="5B290886" w14:textId="77777777" w:rsidR="00666145" w:rsidRPr="009C5807" w:rsidRDefault="00666145" w:rsidP="00D5483A">
            <w:pPr>
              <w:pStyle w:val="TAC"/>
              <w:rPr>
                <w:ins w:id="141" w:author="Xiaomi" w:date="2022-08-08T20:03:00Z"/>
              </w:rPr>
            </w:pPr>
            <w:ins w:id="142" w:author="Xiaomi" w:date="2022-08-08T20:03:00Z">
              <w:r w:rsidRPr="009C5807">
                <w:sym w:font="Symbol" w:char="F0B3"/>
              </w:r>
              <w:r w:rsidRPr="009C5807">
                <w:t>-6</w:t>
              </w:r>
            </w:ins>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5038D625" w14:textId="77777777" w:rsidR="00666145" w:rsidRPr="009C5807" w:rsidRDefault="00666145" w:rsidP="00D5483A">
            <w:pPr>
              <w:pStyle w:val="TAC"/>
              <w:rPr>
                <w:ins w:id="143" w:author="Xiaomi" w:date="2022-08-08T20:03:00Z"/>
                <w:lang w:val="sv-SE"/>
              </w:rPr>
            </w:pPr>
            <w:ins w:id="144" w:author="Xiaomi" w:date="2022-08-08T20:03:00Z">
              <w:r w:rsidRPr="009C5807">
                <w:rPr>
                  <w:lang w:val="sv-SE"/>
                </w:rPr>
                <w:t>NR_FDD_FR1_D, NR_TDD_FR1_D</w:t>
              </w:r>
            </w:ins>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2F7C1EA3" w14:textId="77777777" w:rsidR="00666145" w:rsidRPr="009C5807" w:rsidDel="00FA4A82" w:rsidRDefault="00666145" w:rsidP="00D5483A">
            <w:pPr>
              <w:pStyle w:val="TAC"/>
              <w:rPr>
                <w:ins w:id="145" w:author="Xiaomi" w:date="2022-08-08T20:03:00Z"/>
              </w:rPr>
            </w:pPr>
            <w:ins w:id="146" w:author="Xiaomi" w:date="2022-08-08T20:03:00Z">
              <w:r w:rsidRPr="009C5807">
                <w:t>-119.5</w:t>
              </w:r>
            </w:ins>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47B01AD9" w14:textId="77777777" w:rsidR="00666145" w:rsidRPr="009C5807" w:rsidDel="00FA4A82" w:rsidRDefault="00666145" w:rsidP="00D5483A">
            <w:pPr>
              <w:pStyle w:val="TAC"/>
              <w:rPr>
                <w:ins w:id="147" w:author="Xiaomi" w:date="2022-08-08T20:03:00Z"/>
              </w:rPr>
            </w:pPr>
            <w:ins w:id="148" w:author="Xiaomi" w:date="2022-08-08T20:03:00Z">
              <w:r w:rsidRPr="009C5807">
                <w:t>-116.5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A02C32F" w14:textId="77777777" w:rsidR="00666145" w:rsidRPr="009C5807" w:rsidRDefault="00666145" w:rsidP="00D5483A">
            <w:pPr>
              <w:pStyle w:val="TAC"/>
              <w:rPr>
                <w:ins w:id="149" w:author="Xiaomi" w:date="2022-08-08T20:03:00Z"/>
              </w:rPr>
            </w:pPr>
            <w:ins w:id="150" w:author="Xiaomi" w:date="2022-08-08T20:03: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706BF6F" w14:textId="77777777" w:rsidR="00666145" w:rsidRPr="009C5807" w:rsidRDefault="00666145" w:rsidP="00D5483A">
            <w:pPr>
              <w:pStyle w:val="TAC"/>
              <w:rPr>
                <w:ins w:id="151" w:author="Xiaomi" w:date="2022-08-08T20:03:00Z"/>
              </w:rPr>
            </w:pPr>
            <w:ins w:id="152" w:author="Xiaomi" w:date="2022-08-08T20:03:00Z">
              <w:r w:rsidRPr="009C5807">
                <w:t>-70</w:t>
              </w:r>
            </w:ins>
          </w:p>
        </w:tc>
      </w:tr>
      <w:tr w:rsidR="00666145" w:rsidRPr="009C5807" w14:paraId="0E22D31B" w14:textId="77777777" w:rsidTr="00D5483A">
        <w:trPr>
          <w:jc w:val="center"/>
          <w:ins w:id="153" w:author="Xiaomi" w:date="2022-08-08T20:03:00Z"/>
        </w:trPr>
        <w:tc>
          <w:tcPr>
            <w:tcW w:w="1036" w:type="dxa"/>
            <w:tcBorders>
              <w:left w:val="single" w:sz="4" w:space="0" w:color="auto"/>
              <w:right w:val="single" w:sz="6" w:space="0" w:color="auto"/>
            </w:tcBorders>
            <w:shd w:val="clear" w:color="auto" w:fill="auto"/>
          </w:tcPr>
          <w:p w14:paraId="375D4A76" w14:textId="77777777" w:rsidR="00666145" w:rsidRPr="009C5807" w:rsidRDefault="00666145" w:rsidP="00D5483A">
            <w:pPr>
              <w:pStyle w:val="TAC"/>
              <w:rPr>
                <w:ins w:id="154" w:author="Xiaomi" w:date="2022-08-08T20:03:00Z"/>
              </w:rPr>
            </w:pPr>
          </w:p>
        </w:tc>
        <w:tc>
          <w:tcPr>
            <w:tcW w:w="1055" w:type="dxa"/>
            <w:tcBorders>
              <w:left w:val="single" w:sz="6" w:space="0" w:color="auto"/>
              <w:right w:val="single" w:sz="6" w:space="0" w:color="auto"/>
            </w:tcBorders>
            <w:shd w:val="clear" w:color="auto" w:fill="auto"/>
          </w:tcPr>
          <w:p w14:paraId="10FE70B4" w14:textId="77777777" w:rsidR="00666145" w:rsidRPr="009C5807" w:rsidRDefault="00666145" w:rsidP="00D5483A">
            <w:pPr>
              <w:pStyle w:val="TAC"/>
              <w:rPr>
                <w:ins w:id="155" w:author="Xiaomi" w:date="2022-08-08T20:03:00Z"/>
              </w:rPr>
            </w:pPr>
          </w:p>
        </w:tc>
        <w:tc>
          <w:tcPr>
            <w:tcW w:w="833" w:type="dxa"/>
            <w:tcBorders>
              <w:left w:val="single" w:sz="6" w:space="0" w:color="auto"/>
              <w:right w:val="single" w:sz="6" w:space="0" w:color="auto"/>
            </w:tcBorders>
            <w:shd w:val="clear" w:color="auto" w:fill="auto"/>
          </w:tcPr>
          <w:p w14:paraId="0C366915" w14:textId="77777777" w:rsidR="00666145" w:rsidRPr="009C5807" w:rsidRDefault="00666145" w:rsidP="00D5483A">
            <w:pPr>
              <w:pStyle w:val="TAC"/>
              <w:rPr>
                <w:ins w:id="156" w:author="Xiaomi" w:date="2022-08-08T20:03:00Z"/>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1E6A0D3E" w14:textId="77777777" w:rsidR="00666145" w:rsidRPr="009C5807" w:rsidDel="00836998" w:rsidRDefault="00666145" w:rsidP="00D5483A">
            <w:pPr>
              <w:pStyle w:val="TAC"/>
              <w:rPr>
                <w:ins w:id="157" w:author="Xiaomi" w:date="2022-08-08T20:03:00Z"/>
                <w:lang w:val="sv-SE"/>
              </w:rPr>
            </w:pPr>
            <w:ins w:id="158" w:author="Xiaomi" w:date="2022-08-08T20:03:00Z">
              <w:r w:rsidRPr="009C5807">
                <w:rPr>
                  <w:lang w:val="sv-SE"/>
                </w:rPr>
                <w:t>NR_FDD_FR1_E, NR_TDD_FR1_E</w:t>
              </w:r>
            </w:ins>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658AC95B" w14:textId="77777777" w:rsidR="00666145" w:rsidRPr="009C5807" w:rsidRDefault="00666145" w:rsidP="00D5483A">
            <w:pPr>
              <w:pStyle w:val="TAC"/>
              <w:rPr>
                <w:ins w:id="159" w:author="Xiaomi" w:date="2022-08-08T20:03:00Z"/>
              </w:rPr>
            </w:pPr>
            <w:ins w:id="160" w:author="Xiaomi" w:date="2022-08-08T20:03:00Z">
              <w:r w:rsidRPr="009C5807">
                <w:t>-119</w:t>
              </w:r>
            </w:ins>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185B8CFD" w14:textId="77777777" w:rsidR="00666145" w:rsidRPr="009C5807" w:rsidRDefault="00666145" w:rsidP="00D5483A">
            <w:pPr>
              <w:pStyle w:val="TAC"/>
              <w:rPr>
                <w:ins w:id="161" w:author="Xiaomi" w:date="2022-08-08T20:03:00Z"/>
                <w:lang w:val="sv-SE"/>
              </w:rPr>
            </w:pPr>
            <w:ins w:id="162" w:author="Xiaomi" w:date="2022-08-08T20:03:00Z">
              <w:r w:rsidRPr="009C5807">
                <w:t>-116</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B3C9317" w14:textId="77777777" w:rsidR="00666145" w:rsidRPr="009C5807" w:rsidRDefault="00666145" w:rsidP="00D5483A">
            <w:pPr>
              <w:pStyle w:val="TAC"/>
              <w:rPr>
                <w:ins w:id="163" w:author="Xiaomi" w:date="2022-08-08T20:03:00Z"/>
              </w:rPr>
            </w:pPr>
            <w:ins w:id="164" w:author="Xiaomi" w:date="2022-08-08T20:03: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DE39048" w14:textId="77777777" w:rsidR="00666145" w:rsidRPr="009C5807" w:rsidRDefault="00666145" w:rsidP="00D5483A">
            <w:pPr>
              <w:pStyle w:val="TAC"/>
              <w:rPr>
                <w:ins w:id="165" w:author="Xiaomi" w:date="2022-08-08T20:03:00Z"/>
              </w:rPr>
            </w:pPr>
            <w:ins w:id="166" w:author="Xiaomi" w:date="2022-08-08T20:03:00Z">
              <w:r w:rsidRPr="009C5807">
                <w:t>-70</w:t>
              </w:r>
            </w:ins>
          </w:p>
        </w:tc>
      </w:tr>
      <w:tr w:rsidR="00666145" w:rsidRPr="009C5807" w14:paraId="1A583B7C" w14:textId="77777777" w:rsidTr="00D5483A">
        <w:trPr>
          <w:jc w:val="center"/>
          <w:ins w:id="167" w:author="Xiaomi" w:date="2022-08-08T20:03:00Z"/>
        </w:trPr>
        <w:tc>
          <w:tcPr>
            <w:tcW w:w="1036" w:type="dxa"/>
            <w:tcBorders>
              <w:left w:val="single" w:sz="4" w:space="0" w:color="auto"/>
              <w:right w:val="single" w:sz="6" w:space="0" w:color="auto"/>
            </w:tcBorders>
            <w:shd w:val="clear" w:color="auto" w:fill="auto"/>
          </w:tcPr>
          <w:p w14:paraId="69096815" w14:textId="77777777" w:rsidR="00666145" w:rsidRPr="009C5807" w:rsidRDefault="00666145" w:rsidP="00D5483A">
            <w:pPr>
              <w:pStyle w:val="TAC"/>
              <w:rPr>
                <w:ins w:id="168" w:author="Xiaomi" w:date="2022-08-08T20:03:00Z"/>
              </w:rPr>
            </w:pPr>
          </w:p>
        </w:tc>
        <w:tc>
          <w:tcPr>
            <w:tcW w:w="1055" w:type="dxa"/>
            <w:tcBorders>
              <w:left w:val="single" w:sz="6" w:space="0" w:color="auto"/>
              <w:right w:val="single" w:sz="6" w:space="0" w:color="auto"/>
            </w:tcBorders>
            <w:shd w:val="clear" w:color="auto" w:fill="auto"/>
          </w:tcPr>
          <w:p w14:paraId="28EACD17" w14:textId="77777777" w:rsidR="00666145" w:rsidRPr="009C5807" w:rsidRDefault="00666145" w:rsidP="00D5483A">
            <w:pPr>
              <w:pStyle w:val="TAC"/>
              <w:rPr>
                <w:ins w:id="169" w:author="Xiaomi" w:date="2022-08-08T20:03:00Z"/>
              </w:rPr>
            </w:pPr>
          </w:p>
        </w:tc>
        <w:tc>
          <w:tcPr>
            <w:tcW w:w="833" w:type="dxa"/>
            <w:tcBorders>
              <w:left w:val="single" w:sz="6" w:space="0" w:color="auto"/>
              <w:right w:val="single" w:sz="6" w:space="0" w:color="auto"/>
            </w:tcBorders>
            <w:shd w:val="clear" w:color="auto" w:fill="auto"/>
          </w:tcPr>
          <w:p w14:paraId="52CAAE91" w14:textId="77777777" w:rsidR="00666145" w:rsidRPr="009C5807" w:rsidRDefault="00666145" w:rsidP="00D5483A">
            <w:pPr>
              <w:pStyle w:val="TAC"/>
              <w:rPr>
                <w:ins w:id="170" w:author="Xiaomi" w:date="2022-08-08T20:03:00Z"/>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4497C7E4" w14:textId="77777777" w:rsidR="00666145" w:rsidRPr="009C5807" w:rsidRDefault="00666145" w:rsidP="00D5483A">
            <w:pPr>
              <w:pStyle w:val="TAC"/>
              <w:rPr>
                <w:ins w:id="171" w:author="Xiaomi" w:date="2022-08-08T20:03:00Z"/>
                <w:lang w:val="sv-SE"/>
              </w:rPr>
            </w:pPr>
            <w:ins w:id="172" w:author="Xiaomi" w:date="2022-08-08T20:03:00Z">
              <w:r w:rsidRPr="009C5807">
                <w:rPr>
                  <w:lang w:eastAsia="zh-CN"/>
                </w:rPr>
                <w:t>NR_FDD_FR1_F</w:t>
              </w:r>
            </w:ins>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0DDC6028" w14:textId="77777777" w:rsidR="00666145" w:rsidRPr="009C5807" w:rsidRDefault="00666145" w:rsidP="00D5483A">
            <w:pPr>
              <w:pStyle w:val="TAC"/>
              <w:rPr>
                <w:ins w:id="173" w:author="Xiaomi" w:date="2022-08-08T20:03:00Z"/>
              </w:rPr>
            </w:pPr>
            <w:ins w:id="174" w:author="Xiaomi" w:date="2022-08-08T20:03:00Z">
              <w:r w:rsidRPr="009C5807">
                <w:t>-118.5</w:t>
              </w:r>
            </w:ins>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5A618857" w14:textId="77777777" w:rsidR="00666145" w:rsidRPr="009C5807" w:rsidRDefault="00666145" w:rsidP="00D5483A">
            <w:pPr>
              <w:pStyle w:val="TAC"/>
              <w:rPr>
                <w:ins w:id="175" w:author="Xiaomi" w:date="2022-08-08T20:03:00Z"/>
              </w:rPr>
            </w:pPr>
            <w:ins w:id="176" w:author="Xiaomi" w:date="2022-08-08T20:03:00Z">
              <w:r w:rsidRPr="009C5807">
                <w:rPr>
                  <w:rFonts w:cs="Arial"/>
                </w:rPr>
                <w:t>-115.5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AB85914" w14:textId="77777777" w:rsidR="00666145" w:rsidRPr="009C5807" w:rsidRDefault="00666145" w:rsidP="00D5483A">
            <w:pPr>
              <w:pStyle w:val="TAC"/>
              <w:rPr>
                <w:ins w:id="177" w:author="Xiaomi" w:date="2022-08-08T20:03:00Z"/>
              </w:rPr>
            </w:pPr>
            <w:ins w:id="178" w:author="Xiaomi" w:date="2022-08-08T20:03: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D3E4E8D" w14:textId="77777777" w:rsidR="00666145" w:rsidRPr="009C5807" w:rsidRDefault="00666145" w:rsidP="00D5483A">
            <w:pPr>
              <w:pStyle w:val="TAC"/>
              <w:rPr>
                <w:ins w:id="179" w:author="Xiaomi" w:date="2022-08-08T20:03:00Z"/>
              </w:rPr>
            </w:pPr>
            <w:ins w:id="180" w:author="Xiaomi" w:date="2022-08-08T20:03:00Z">
              <w:r w:rsidRPr="009C5807">
                <w:t>-70</w:t>
              </w:r>
            </w:ins>
          </w:p>
        </w:tc>
      </w:tr>
      <w:tr w:rsidR="00666145" w:rsidRPr="009C5807" w14:paraId="7BC96091" w14:textId="77777777" w:rsidTr="00D5483A">
        <w:trPr>
          <w:jc w:val="center"/>
          <w:ins w:id="181" w:author="Xiaomi" w:date="2022-08-08T20:03:00Z"/>
        </w:trPr>
        <w:tc>
          <w:tcPr>
            <w:tcW w:w="1036" w:type="dxa"/>
            <w:tcBorders>
              <w:left w:val="single" w:sz="4" w:space="0" w:color="auto"/>
              <w:right w:val="single" w:sz="6" w:space="0" w:color="auto"/>
            </w:tcBorders>
            <w:shd w:val="clear" w:color="auto" w:fill="auto"/>
          </w:tcPr>
          <w:p w14:paraId="45EEC9BB" w14:textId="77777777" w:rsidR="00666145" w:rsidRPr="009C5807" w:rsidRDefault="00666145" w:rsidP="00D5483A">
            <w:pPr>
              <w:pStyle w:val="TAC"/>
              <w:rPr>
                <w:ins w:id="182" w:author="Xiaomi" w:date="2022-08-08T20:03:00Z"/>
              </w:rPr>
            </w:pPr>
          </w:p>
        </w:tc>
        <w:tc>
          <w:tcPr>
            <w:tcW w:w="1055" w:type="dxa"/>
            <w:tcBorders>
              <w:left w:val="single" w:sz="6" w:space="0" w:color="auto"/>
              <w:right w:val="single" w:sz="6" w:space="0" w:color="auto"/>
            </w:tcBorders>
            <w:shd w:val="clear" w:color="auto" w:fill="auto"/>
          </w:tcPr>
          <w:p w14:paraId="74BDE1EC" w14:textId="77777777" w:rsidR="00666145" w:rsidRPr="009C5807" w:rsidRDefault="00666145" w:rsidP="00D5483A">
            <w:pPr>
              <w:pStyle w:val="TAC"/>
              <w:rPr>
                <w:ins w:id="183" w:author="Xiaomi" w:date="2022-08-08T20:03:00Z"/>
              </w:rPr>
            </w:pPr>
          </w:p>
        </w:tc>
        <w:tc>
          <w:tcPr>
            <w:tcW w:w="833" w:type="dxa"/>
            <w:tcBorders>
              <w:left w:val="single" w:sz="6" w:space="0" w:color="auto"/>
              <w:right w:val="single" w:sz="6" w:space="0" w:color="auto"/>
            </w:tcBorders>
            <w:shd w:val="clear" w:color="auto" w:fill="auto"/>
          </w:tcPr>
          <w:p w14:paraId="33911684" w14:textId="77777777" w:rsidR="00666145" w:rsidRPr="009C5807" w:rsidRDefault="00666145" w:rsidP="00D5483A">
            <w:pPr>
              <w:pStyle w:val="TAC"/>
              <w:rPr>
                <w:ins w:id="184" w:author="Xiaomi" w:date="2022-08-08T20:03:00Z"/>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6019A27D" w14:textId="77777777" w:rsidR="00666145" w:rsidRPr="009C5807" w:rsidDel="00836998" w:rsidRDefault="00666145" w:rsidP="00D5483A">
            <w:pPr>
              <w:pStyle w:val="TAC"/>
              <w:rPr>
                <w:ins w:id="185" w:author="Xiaomi" w:date="2022-08-08T20:03:00Z"/>
                <w:lang w:eastAsia="zh-CN"/>
              </w:rPr>
            </w:pPr>
            <w:ins w:id="186" w:author="Xiaomi" w:date="2022-08-08T20:03:00Z">
              <w:r w:rsidRPr="009C5807">
                <w:rPr>
                  <w:lang w:eastAsia="zh-CN"/>
                </w:rPr>
                <w:t>NR</w:t>
              </w:r>
              <w:r w:rsidRPr="009C5807">
                <w:t>_</w:t>
              </w:r>
              <w:r w:rsidRPr="009C5807">
                <w:rPr>
                  <w:lang w:eastAsia="zh-CN"/>
                </w:rPr>
                <w:t>FDD_FR1_G</w:t>
              </w:r>
            </w:ins>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527B7BC3" w14:textId="77777777" w:rsidR="00666145" w:rsidRPr="009C5807" w:rsidRDefault="00666145" w:rsidP="00D5483A">
            <w:pPr>
              <w:pStyle w:val="TAC"/>
              <w:rPr>
                <w:ins w:id="187" w:author="Xiaomi" w:date="2022-08-08T20:03:00Z"/>
              </w:rPr>
            </w:pPr>
            <w:ins w:id="188" w:author="Xiaomi" w:date="2022-08-08T20:03:00Z">
              <w:r w:rsidRPr="009C5807">
                <w:t>-118</w:t>
              </w:r>
            </w:ins>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6647C653" w14:textId="77777777" w:rsidR="00666145" w:rsidRPr="009C5807" w:rsidRDefault="00666145" w:rsidP="00D5483A">
            <w:pPr>
              <w:pStyle w:val="TAC"/>
              <w:rPr>
                <w:ins w:id="189" w:author="Xiaomi" w:date="2022-08-08T20:03:00Z"/>
                <w:rFonts w:cs="Arial"/>
                <w:lang w:val="sv-SE"/>
              </w:rPr>
            </w:pPr>
            <w:ins w:id="190" w:author="Xiaomi" w:date="2022-08-08T20:03:00Z">
              <w:r w:rsidRPr="009C5807">
                <w:rPr>
                  <w:rFonts w:cs="Arial"/>
                </w:rPr>
                <w:t>-115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A9039DD" w14:textId="77777777" w:rsidR="00666145" w:rsidRPr="009C5807" w:rsidRDefault="00666145" w:rsidP="00D5483A">
            <w:pPr>
              <w:pStyle w:val="TAC"/>
              <w:rPr>
                <w:ins w:id="191" w:author="Xiaomi" w:date="2022-08-08T20:03:00Z"/>
              </w:rPr>
            </w:pPr>
            <w:ins w:id="192" w:author="Xiaomi" w:date="2022-08-08T20:03: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A08B9B6" w14:textId="77777777" w:rsidR="00666145" w:rsidRPr="009C5807" w:rsidRDefault="00666145" w:rsidP="00D5483A">
            <w:pPr>
              <w:pStyle w:val="TAC"/>
              <w:rPr>
                <w:ins w:id="193" w:author="Xiaomi" w:date="2022-08-08T20:03:00Z"/>
              </w:rPr>
            </w:pPr>
            <w:ins w:id="194" w:author="Xiaomi" w:date="2022-08-08T20:03:00Z">
              <w:r w:rsidRPr="009C5807">
                <w:t>-70</w:t>
              </w:r>
            </w:ins>
          </w:p>
        </w:tc>
      </w:tr>
      <w:tr w:rsidR="00666145" w:rsidRPr="009C5807" w14:paraId="115E8313" w14:textId="77777777" w:rsidTr="00D5483A">
        <w:trPr>
          <w:jc w:val="center"/>
          <w:ins w:id="195" w:author="Xiaomi" w:date="2022-08-08T20:03:00Z"/>
        </w:trPr>
        <w:tc>
          <w:tcPr>
            <w:tcW w:w="1036" w:type="dxa"/>
            <w:tcBorders>
              <w:left w:val="single" w:sz="4" w:space="0" w:color="auto"/>
              <w:right w:val="single" w:sz="6" w:space="0" w:color="auto"/>
            </w:tcBorders>
            <w:shd w:val="clear" w:color="auto" w:fill="auto"/>
          </w:tcPr>
          <w:p w14:paraId="778A98A1" w14:textId="77777777" w:rsidR="00666145" w:rsidRPr="009C5807" w:rsidRDefault="00666145" w:rsidP="00D5483A">
            <w:pPr>
              <w:pStyle w:val="TAC"/>
              <w:rPr>
                <w:ins w:id="196" w:author="Xiaomi" w:date="2022-08-08T20:03:00Z"/>
              </w:rPr>
            </w:pPr>
          </w:p>
        </w:tc>
        <w:tc>
          <w:tcPr>
            <w:tcW w:w="1055" w:type="dxa"/>
            <w:tcBorders>
              <w:left w:val="single" w:sz="6" w:space="0" w:color="auto"/>
              <w:right w:val="single" w:sz="6" w:space="0" w:color="auto"/>
            </w:tcBorders>
            <w:shd w:val="clear" w:color="auto" w:fill="auto"/>
          </w:tcPr>
          <w:p w14:paraId="1B0E3F5E" w14:textId="77777777" w:rsidR="00666145" w:rsidRPr="009C5807" w:rsidRDefault="00666145" w:rsidP="00D5483A">
            <w:pPr>
              <w:pStyle w:val="TAC"/>
              <w:rPr>
                <w:ins w:id="197" w:author="Xiaomi" w:date="2022-08-08T20:03:00Z"/>
              </w:rPr>
            </w:pPr>
          </w:p>
        </w:tc>
        <w:tc>
          <w:tcPr>
            <w:tcW w:w="833" w:type="dxa"/>
            <w:tcBorders>
              <w:left w:val="single" w:sz="6" w:space="0" w:color="auto"/>
              <w:right w:val="single" w:sz="6" w:space="0" w:color="auto"/>
            </w:tcBorders>
            <w:shd w:val="clear" w:color="auto" w:fill="auto"/>
          </w:tcPr>
          <w:p w14:paraId="0CA1BBC3" w14:textId="77777777" w:rsidR="00666145" w:rsidRPr="009C5807" w:rsidRDefault="00666145" w:rsidP="00D5483A">
            <w:pPr>
              <w:pStyle w:val="TAC"/>
              <w:rPr>
                <w:ins w:id="198" w:author="Xiaomi" w:date="2022-08-08T20:03:00Z"/>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33ACEDAD" w14:textId="77777777" w:rsidR="00666145" w:rsidRPr="009C5807" w:rsidRDefault="00666145" w:rsidP="00D5483A">
            <w:pPr>
              <w:pStyle w:val="TAC"/>
              <w:rPr>
                <w:ins w:id="199" w:author="Xiaomi" w:date="2022-08-08T20:03:00Z"/>
                <w:lang w:eastAsia="zh-CN"/>
              </w:rPr>
            </w:pPr>
            <w:ins w:id="200" w:author="Xiaomi" w:date="2022-08-08T20:03:00Z">
              <w:r w:rsidRPr="009C5807">
                <w:rPr>
                  <w:lang w:eastAsia="zh-CN"/>
                </w:rPr>
                <w:t>NR</w:t>
              </w:r>
              <w:r w:rsidRPr="009C5807">
                <w:t>_</w:t>
              </w:r>
              <w:r w:rsidRPr="009C5807">
                <w:rPr>
                  <w:lang w:eastAsia="zh-CN"/>
                </w:rPr>
                <w:t>FDD_FR1_H</w:t>
              </w:r>
            </w:ins>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0C26C46B" w14:textId="77777777" w:rsidR="00666145" w:rsidRPr="009C5807" w:rsidRDefault="00666145" w:rsidP="00D5483A">
            <w:pPr>
              <w:pStyle w:val="TAC"/>
              <w:rPr>
                <w:ins w:id="201" w:author="Xiaomi" w:date="2022-08-08T20:03:00Z"/>
              </w:rPr>
            </w:pPr>
            <w:ins w:id="202" w:author="Xiaomi" w:date="2022-08-08T20:03:00Z">
              <w:r w:rsidRPr="009C5807">
                <w:t>-117.5</w:t>
              </w:r>
            </w:ins>
          </w:p>
        </w:tc>
        <w:tc>
          <w:tcPr>
            <w:tcW w:w="833" w:type="dxa"/>
            <w:tcBorders>
              <w:top w:val="single" w:sz="6" w:space="0" w:color="auto"/>
              <w:left w:val="single" w:sz="4" w:space="0" w:color="auto"/>
              <w:bottom w:val="single" w:sz="6" w:space="0" w:color="auto"/>
              <w:right w:val="single" w:sz="6" w:space="0" w:color="auto"/>
            </w:tcBorders>
            <w:shd w:val="clear" w:color="auto" w:fill="auto"/>
          </w:tcPr>
          <w:p w14:paraId="4649E3AF" w14:textId="77777777" w:rsidR="00666145" w:rsidRPr="009C5807" w:rsidRDefault="00666145" w:rsidP="00D5483A">
            <w:pPr>
              <w:pStyle w:val="TAC"/>
              <w:rPr>
                <w:ins w:id="203" w:author="Xiaomi" w:date="2022-08-08T20:03:00Z"/>
                <w:rFonts w:cs="Arial"/>
                <w:lang w:val="sv-SE"/>
              </w:rPr>
            </w:pPr>
            <w:ins w:id="204" w:author="Xiaomi" w:date="2022-08-08T20:03:00Z">
              <w:r w:rsidRPr="009C5807">
                <w:rPr>
                  <w:rFonts w:cs="Arial"/>
                </w:rPr>
                <w:t>-114.5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BB08DDD" w14:textId="77777777" w:rsidR="00666145" w:rsidRPr="009C5807" w:rsidRDefault="00666145" w:rsidP="00D5483A">
            <w:pPr>
              <w:pStyle w:val="TAC"/>
              <w:rPr>
                <w:ins w:id="205" w:author="Xiaomi" w:date="2022-08-08T20:03:00Z"/>
              </w:rPr>
            </w:pPr>
            <w:ins w:id="206" w:author="Xiaomi" w:date="2022-08-08T20:03: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F3F103B" w14:textId="77777777" w:rsidR="00666145" w:rsidRPr="009C5807" w:rsidRDefault="00666145" w:rsidP="00D5483A">
            <w:pPr>
              <w:pStyle w:val="TAC"/>
              <w:rPr>
                <w:ins w:id="207" w:author="Xiaomi" w:date="2022-08-08T20:03:00Z"/>
              </w:rPr>
            </w:pPr>
            <w:ins w:id="208" w:author="Xiaomi" w:date="2022-08-08T20:03:00Z">
              <w:r w:rsidRPr="009C5807">
                <w:t>-70</w:t>
              </w:r>
            </w:ins>
          </w:p>
        </w:tc>
      </w:tr>
      <w:tr w:rsidR="00666145" w:rsidRPr="009C5807" w14:paraId="113472B8" w14:textId="77777777" w:rsidTr="00D5483A">
        <w:trPr>
          <w:jc w:val="center"/>
          <w:ins w:id="209" w:author="Xiaomi" w:date="2022-08-08T20:03:00Z"/>
        </w:trPr>
        <w:tc>
          <w:tcPr>
            <w:tcW w:w="1036" w:type="dxa"/>
            <w:tcBorders>
              <w:top w:val="single" w:sz="6" w:space="0" w:color="auto"/>
              <w:left w:val="single" w:sz="4" w:space="0" w:color="auto"/>
              <w:bottom w:val="single" w:sz="6" w:space="0" w:color="auto"/>
              <w:right w:val="single" w:sz="6" w:space="0" w:color="auto"/>
            </w:tcBorders>
            <w:shd w:val="clear" w:color="auto" w:fill="auto"/>
          </w:tcPr>
          <w:p w14:paraId="71D728FF" w14:textId="09175791" w:rsidR="00666145" w:rsidRPr="009C5807" w:rsidRDefault="00666145" w:rsidP="00D5483A">
            <w:pPr>
              <w:pStyle w:val="TAC"/>
              <w:rPr>
                <w:ins w:id="210" w:author="Xiaomi" w:date="2022-08-08T20:03:00Z"/>
              </w:rPr>
            </w:pPr>
            <w:ins w:id="211" w:author="Xiaomi" w:date="2022-08-08T20:03:00Z">
              <w:r w:rsidRPr="009C5807">
                <w:sym w:font="Symbol" w:char="F0B1"/>
              </w:r>
            </w:ins>
            <w:ins w:id="212" w:author="Xiaomi" w:date="2022-08-08T20:07:00Z">
              <w:r>
                <w:t>[</w:t>
              </w:r>
            </w:ins>
            <w:ins w:id="213" w:author="Xiaomi" w:date="2022-08-08T20:03:00Z">
              <w:r w:rsidRPr="009C5807">
                <w:t>8</w:t>
              </w:r>
            </w:ins>
            <w:ins w:id="214" w:author="Xiaomi" w:date="2022-08-08T20:07:00Z">
              <w:r>
                <w:t>.5]</w:t>
              </w:r>
            </w:ins>
          </w:p>
        </w:tc>
        <w:tc>
          <w:tcPr>
            <w:tcW w:w="1055" w:type="dxa"/>
            <w:tcBorders>
              <w:top w:val="single" w:sz="6" w:space="0" w:color="auto"/>
              <w:left w:val="single" w:sz="6" w:space="0" w:color="auto"/>
              <w:bottom w:val="single" w:sz="6" w:space="0" w:color="auto"/>
              <w:right w:val="single" w:sz="6" w:space="0" w:color="auto"/>
            </w:tcBorders>
            <w:shd w:val="clear" w:color="auto" w:fill="auto"/>
          </w:tcPr>
          <w:p w14:paraId="664CA835" w14:textId="77777777" w:rsidR="00666145" w:rsidRPr="009C5807" w:rsidRDefault="00666145" w:rsidP="00D5483A">
            <w:pPr>
              <w:pStyle w:val="TAC"/>
              <w:rPr>
                <w:ins w:id="215" w:author="Xiaomi" w:date="2022-08-08T20:03:00Z"/>
              </w:rPr>
            </w:pPr>
            <w:ins w:id="216" w:author="Xiaomi" w:date="2022-08-08T20:03:00Z">
              <w:r w:rsidRPr="009C5807">
                <w:sym w:font="Symbol" w:char="F0B1"/>
              </w:r>
              <w:r w:rsidRPr="009C5807">
                <w:t>11</w:t>
              </w:r>
            </w:ins>
          </w:p>
        </w:tc>
        <w:tc>
          <w:tcPr>
            <w:tcW w:w="833" w:type="dxa"/>
            <w:tcBorders>
              <w:top w:val="single" w:sz="6" w:space="0" w:color="auto"/>
              <w:left w:val="single" w:sz="6" w:space="0" w:color="auto"/>
              <w:bottom w:val="single" w:sz="6" w:space="0" w:color="auto"/>
              <w:right w:val="single" w:sz="6" w:space="0" w:color="auto"/>
            </w:tcBorders>
            <w:shd w:val="clear" w:color="auto" w:fill="auto"/>
          </w:tcPr>
          <w:p w14:paraId="25DDF6E9" w14:textId="77777777" w:rsidR="00666145" w:rsidRPr="009C5807" w:rsidRDefault="00666145" w:rsidP="00D5483A">
            <w:pPr>
              <w:pStyle w:val="TAC"/>
              <w:rPr>
                <w:ins w:id="217" w:author="Xiaomi" w:date="2022-08-08T20:03:00Z"/>
              </w:rPr>
            </w:pPr>
            <w:ins w:id="218" w:author="Xiaomi" w:date="2022-08-08T20:03:00Z">
              <w:r w:rsidRPr="009C5807">
                <w:sym w:font="Symbol" w:char="F0B3"/>
              </w:r>
              <w:r w:rsidRPr="009C5807">
                <w:t>-6</w:t>
              </w:r>
            </w:ins>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4F561392" w14:textId="77777777" w:rsidR="00666145" w:rsidRPr="009C5807" w:rsidRDefault="00666145" w:rsidP="00D5483A">
            <w:pPr>
              <w:pStyle w:val="TAC"/>
              <w:rPr>
                <w:ins w:id="219" w:author="Xiaomi" w:date="2022-08-08T20:03:00Z"/>
              </w:rPr>
            </w:pPr>
            <w:ins w:id="220" w:author="Xiaomi" w:date="2022-08-08T20:03:00Z">
              <w:r w:rsidRPr="009C5807">
                <w:t>NR_FDD_FR1_A, NR_TDD_FR1_A,</w:t>
              </w:r>
            </w:ins>
          </w:p>
          <w:p w14:paraId="3439BA75" w14:textId="77777777" w:rsidR="00666145" w:rsidRPr="009C5807" w:rsidRDefault="00666145" w:rsidP="00D5483A">
            <w:pPr>
              <w:pStyle w:val="TAC"/>
              <w:rPr>
                <w:ins w:id="221" w:author="Xiaomi" w:date="2022-08-08T20:03:00Z"/>
              </w:rPr>
            </w:pPr>
            <w:ins w:id="222" w:author="Xiaomi" w:date="2022-08-08T20:03:00Z">
              <w:r w:rsidRPr="009C5807">
                <w:rPr>
                  <w:rFonts w:cs="Arial"/>
                </w:rPr>
                <w:t>NR_SDL_FR1_A</w:t>
              </w:r>
              <w:r w:rsidRPr="009C5807">
                <w:t>,</w:t>
              </w:r>
            </w:ins>
          </w:p>
          <w:p w14:paraId="25B2DBFE" w14:textId="77777777" w:rsidR="00666145" w:rsidRPr="009C5807" w:rsidRDefault="00666145" w:rsidP="00D5483A">
            <w:pPr>
              <w:pStyle w:val="TAC"/>
              <w:rPr>
                <w:ins w:id="223" w:author="Xiaomi" w:date="2022-08-08T20:03:00Z"/>
              </w:rPr>
            </w:pPr>
            <w:ins w:id="224" w:author="Xiaomi" w:date="2022-08-08T20:03:00Z">
              <w:r w:rsidRPr="009C5807">
                <w:t>NR_FDD_FR1_B, NR_TDD_FR1_C, NR_FDD_FR1_D, NR_TDD_FR1_D, NR_FDD_FR1_E, NR_TDD_FR1_E, NR_FDD_FR1_F,</w:t>
              </w:r>
            </w:ins>
          </w:p>
          <w:p w14:paraId="59AE6FAC" w14:textId="77777777" w:rsidR="00666145" w:rsidRPr="009C5807" w:rsidRDefault="00666145" w:rsidP="00D5483A">
            <w:pPr>
              <w:pStyle w:val="TAC"/>
              <w:rPr>
                <w:ins w:id="225" w:author="Xiaomi" w:date="2022-08-08T20:03:00Z"/>
                <w:lang w:val="sv-FI"/>
              </w:rPr>
            </w:pPr>
            <w:ins w:id="226" w:author="Xiaomi" w:date="2022-08-08T20:03:00Z">
              <w:r w:rsidRPr="009C5807">
                <w:rPr>
                  <w:lang w:val="sv-FI"/>
                </w:rPr>
                <w:t>NR_FDD_FR1_G, NR_FDD_FR1_H</w:t>
              </w:r>
            </w:ins>
          </w:p>
        </w:tc>
        <w:tc>
          <w:tcPr>
            <w:tcW w:w="1005" w:type="dxa"/>
            <w:tcBorders>
              <w:top w:val="single" w:sz="6" w:space="0" w:color="auto"/>
              <w:left w:val="single" w:sz="4" w:space="0" w:color="auto"/>
              <w:bottom w:val="single" w:sz="4" w:space="0" w:color="auto"/>
              <w:right w:val="single" w:sz="6" w:space="0" w:color="auto"/>
            </w:tcBorders>
            <w:shd w:val="clear" w:color="auto" w:fill="auto"/>
          </w:tcPr>
          <w:p w14:paraId="13FEEF81" w14:textId="77777777" w:rsidR="00666145" w:rsidRPr="009C5807" w:rsidRDefault="00666145" w:rsidP="00D5483A">
            <w:pPr>
              <w:pStyle w:val="TAC"/>
              <w:rPr>
                <w:ins w:id="227" w:author="Xiaomi" w:date="2022-08-08T20:03:00Z"/>
              </w:rPr>
            </w:pPr>
            <w:ins w:id="228" w:author="Xiaomi" w:date="2022-08-08T20:03:00Z">
              <w:r w:rsidRPr="009C5807">
                <w:t>N/A</w:t>
              </w:r>
            </w:ins>
          </w:p>
        </w:tc>
        <w:tc>
          <w:tcPr>
            <w:tcW w:w="833" w:type="dxa"/>
            <w:tcBorders>
              <w:top w:val="single" w:sz="6" w:space="0" w:color="auto"/>
              <w:left w:val="single" w:sz="4" w:space="0" w:color="auto"/>
              <w:bottom w:val="single" w:sz="4" w:space="0" w:color="auto"/>
              <w:right w:val="single" w:sz="6" w:space="0" w:color="auto"/>
            </w:tcBorders>
            <w:shd w:val="clear" w:color="auto" w:fill="auto"/>
          </w:tcPr>
          <w:p w14:paraId="3636EF6C" w14:textId="77777777" w:rsidR="00666145" w:rsidRPr="009C5807" w:rsidRDefault="00666145" w:rsidP="00D5483A">
            <w:pPr>
              <w:pStyle w:val="TAC"/>
              <w:rPr>
                <w:ins w:id="229" w:author="Xiaomi" w:date="2022-08-08T20:03:00Z"/>
                <w:lang w:eastAsia="zh-CN"/>
              </w:rPr>
            </w:pPr>
            <w:ins w:id="230" w:author="Xiaomi" w:date="2022-08-08T20:03:00Z">
              <w:r w:rsidRPr="009C5807">
                <w:rPr>
                  <w:lang w:eastAsia="zh-CN"/>
                </w:rPr>
                <w:t>N/A</w:t>
              </w:r>
            </w:ins>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748BC79D" w14:textId="77777777" w:rsidR="00666145" w:rsidRPr="009C5807" w:rsidRDefault="00666145" w:rsidP="00D5483A">
            <w:pPr>
              <w:pStyle w:val="TAC"/>
              <w:rPr>
                <w:ins w:id="231" w:author="Xiaomi" w:date="2022-08-08T20:03:00Z"/>
              </w:rPr>
            </w:pPr>
            <w:ins w:id="232" w:author="Xiaomi" w:date="2022-08-08T20:03:00Z">
              <w:r w:rsidRPr="009C5807">
                <w:t>-70</w:t>
              </w:r>
            </w:ins>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3175D9E2" w14:textId="77777777" w:rsidR="00666145" w:rsidRPr="009C5807" w:rsidRDefault="00666145" w:rsidP="00D5483A">
            <w:pPr>
              <w:pStyle w:val="TAC"/>
              <w:rPr>
                <w:ins w:id="233" w:author="Xiaomi" w:date="2022-08-08T20:03:00Z"/>
              </w:rPr>
            </w:pPr>
            <w:ins w:id="234" w:author="Xiaomi" w:date="2022-08-08T20:03:00Z">
              <w:r w:rsidRPr="009C5807">
                <w:t>-50</w:t>
              </w:r>
            </w:ins>
          </w:p>
        </w:tc>
      </w:tr>
      <w:tr w:rsidR="00666145" w:rsidRPr="009C5807" w14:paraId="2E9D9D57" w14:textId="77777777" w:rsidTr="00D5483A">
        <w:trPr>
          <w:jc w:val="center"/>
          <w:ins w:id="235" w:author="Xiaomi" w:date="2022-08-08T20:03:00Z"/>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421B87D" w14:textId="77777777" w:rsidR="00666145" w:rsidRPr="009C5807" w:rsidRDefault="00666145" w:rsidP="00D5483A">
            <w:pPr>
              <w:keepNext/>
              <w:keepLines/>
              <w:spacing w:after="0"/>
              <w:ind w:left="851" w:hanging="851"/>
              <w:rPr>
                <w:ins w:id="236" w:author="Xiaomi" w:date="2022-08-08T20:03:00Z"/>
                <w:rFonts w:ascii="Arial" w:hAnsi="Arial"/>
                <w:sz w:val="18"/>
              </w:rPr>
            </w:pPr>
            <w:ins w:id="237" w:author="Xiaomi" w:date="2022-08-08T20:03:00Z">
              <w:r w:rsidRPr="009C5807">
                <w:rPr>
                  <w:rFonts w:ascii="Arial" w:hAnsi="Arial"/>
                  <w:sz w:val="18"/>
                </w:rPr>
                <w:t>NOTE 1:</w:t>
              </w:r>
              <w:r w:rsidRPr="009C5807">
                <w:rPr>
                  <w:rFonts w:ascii="Arial" w:hAnsi="Arial"/>
                  <w:sz w:val="18"/>
                </w:rPr>
                <w:tab/>
                <w:t>Io is assumed to have constant EPRE across the bandwidth.</w:t>
              </w:r>
            </w:ins>
          </w:p>
          <w:p w14:paraId="3CAF5D5D" w14:textId="77777777" w:rsidR="00666145" w:rsidRPr="009C5807" w:rsidRDefault="00666145" w:rsidP="00D5483A">
            <w:pPr>
              <w:keepNext/>
              <w:keepLines/>
              <w:spacing w:after="0"/>
              <w:ind w:left="851" w:hanging="851"/>
              <w:rPr>
                <w:ins w:id="238" w:author="Xiaomi" w:date="2022-08-08T20:03:00Z"/>
              </w:rPr>
            </w:pPr>
            <w:ins w:id="239" w:author="Xiaomi" w:date="2022-08-08T20:03:00Z">
              <w:r w:rsidRPr="009C5807">
                <w:rPr>
                  <w:rFonts w:ascii="Arial" w:hAnsi="Arial"/>
                  <w:sz w:val="18"/>
                </w:rPr>
                <w:t>NOTE 2:</w:t>
              </w:r>
              <w:r w:rsidRPr="009C5807">
                <w:rPr>
                  <w:rFonts w:ascii="Arial" w:hAnsi="Arial"/>
                  <w:sz w:val="18"/>
                </w:rPr>
                <w:tab/>
                <w:t>NR operating band groups in FR1 are as defined in clause 3.5.2.</w:t>
              </w:r>
            </w:ins>
          </w:p>
        </w:tc>
      </w:tr>
    </w:tbl>
    <w:p w14:paraId="6FA9E34D" w14:textId="77777777" w:rsidR="00666145" w:rsidRPr="009C5807" w:rsidRDefault="00666145" w:rsidP="00666145">
      <w:pPr>
        <w:rPr>
          <w:ins w:id="240" w:author="Xiaomi" w:date="2022-08-08T20:03:00Z"/>
          <w:lang w:eastAsia="zh-CN"/>
        </w:rPr>
      </w:pPr>
    </w:p>
    <w:p w14:paraId="6381F2DD" w14:textId="2DBED2CD" w:rsidR="00666145" w:rsidRPr="009C5807" w:rsidRDefault="00666145" w:rsidP="00666145">
      <w:pPr>
        <w:pStyle w:val="5"/>
        <w:rPr>
          <w:ins w:id="241" w:author="Xiaomi" w:date="2022-08-08T20:03:00Z"/>
        </w:rPr>
      </w:pPr>
      <w:ins w:id="242" w:author="Xiaomi" w:date="2022-08-08T20:03:00Z">
        <w:r w:rsidRPr="009C5807">
          <w:t>1</w:t>
        </w:r>
        <w:r>
          <w:t>0.1.</w:t>
        </w:r>
      </w:ins>
      <w:ins w:id="243" w:author="Xiaomi" w:date="2022-08-08T20:08:00Z">
        <w:r>
          <w:t>38</w:t>
        </w:r>
      </w:ins>
      <w:ins w:id="244" w:author="Xiaomi" w:date="2022-08-08T20:03:00Z">
        <w:r w:rsidRPr="009C5807">
          <w:t>.1.2</w:t>
        </w:r>
        <w:r w:rsidRPr="009C5807">
          <w:tab/>
          <w:t xml:space="preserve">Relative </w:t>
        </w:r>
        <w:r w:rsidRPr="009C5807">
          <w:rPr>
            <w:lang w:val="en-US"/>
          </w:rPr>
          <w:t xml:space="preserve">SS-RSRP </w:t>
        </w:r>
        <w:r w:rsidRPr="009C5807">
          <w:t>Accuracy</w:t>
        </w:r>
      </w:ins>
    </w:p>
    <w:p w14:paraId="0B4EE5B9" w14:textId="0874A092" w:rsidR="00666145" w:rsidRDefault="00666145" w:rsidP="00666145">
      <w:pPr>
        <w:rPr>
          <w:ins w:id="245" w:author="Xiaomi" w:date="2022-08-08T20:03:00Z"/>
          <w:i/>
        </w:rPr>
      </w:pPr>
      <w:ins w:id="246" w:author="Xiaomi" w:date="2022-08-08T20:03:00Z">
        <w:r>
          <w:t xml:space="preserve">The relative accuracy of </w:t>
        </w:r>
        <w:r>
          <w:rPr>
            <w:lang w:eastAsia="zh-CN"/>
          </w:rPr>
          <w:t>SS-RSRP</w:t>
        </w:r>
        <w:r>
          <w:t xml:space="preserve"> is defined as the </w:t>
        </w:r>
        <w:r>
          <w:rPr>
            <w:lang w:eastAsia="zh-CN"/>
          </w:rPr>
          <w:t>SS-RSRP</w:t>
        </w:r>
        <w:r>
          <w:t xml:space="preserve"> measured from one cell compared to the </w:t>
        </w:r>
        <w:r>
          <w:rPr>
            <w:lang w:eastAsia="zh-CN"/>
          </w:rPr>
          <w:t>SS-RSRP</w:t>
        </w:r>
        <w:r>
          <w:t xml:space="preserve"> measured from another cell on the same frequency, or between any two SS-RSRP levels measured on the same cell in FR1.</w:t>
        </w:r>
        <w:r>
          <w:rPr>
            <w:lang w:eastAsia="zh-CN"/>
          </w:rPr>
          <w:t xml:space="preserve"> </w:t>
        </w:r>
      </w:ins>
    </w:p>
    <w:p w14:paraId="6CCFB116" w14:textId="3DF469B3" w:rsidR="00666145" w:rsidRPr="009C5807" w:rsidRDefault="00666145" w:rsidP="00666145">
      <w:pPr>
        <w:rPr>
          <w:ins w:id="247" w:author="Xiaomi" w:date="2022-08-08T20:03:00Z"/>
          <w:rFonts w:cs="v4.2.0"/>
        </w:rPr>
      </w:pPr>
      <w:ins w:id="248" w:author="Xiaomi" w:date="2022-08-08T20:03:00Z">
        <w:r w:rsidRPr="009C5807">
          <w:rPr>
            <w:rFonts w:cs="v4.2.0"/>
          </w:rPr>
          <w:t xml:space="preserve">The accuracy requirements in Table </w:t>
        </w:r>
        <w:r w:rsidRPr="009C5807">
          <w:rPr>
            <w:lang w:eastAsia="zh-CN"/>
          </w:rPr>
          <w:t>10</w:t>
        </w:r>
        <w:r>
          <w:t>.1.</w:t>
        </w:r>
      </w:ins>
      <w:ins w:id="249" w:author="Xiaomi" w:date="2022-08-08T20:08:00Z">
        <w:r>
          <w:t>38</w:t>
        </w:r>
      </w:ins>
      <w:ins w:id="250" w:author="Xiaomi" w:date="2022-08-08T20:03:00Z">
        <w:r w:rsidRPr="009C5807">
          <w:t>.1</w:t>
        </w:r>
        <w:r w:rsidRPr="009C5807">
          <w:rPr>
            <w:lang w:eastAsia="zh-CN"/>
          </w:rPr>
          <w:t>.2</w:t>
        </w:r>
        <w:r w:rsidRPr="009C5807">
          <w:rPr>
            <w:rFonts w:cs="v4.2.0"/>
          </w:rPr>
          <w:t>-1 are valid under the following conditions:</w:t>
        </w:r>
      </w:ins>
    </w:p>
    <w:p w14:paraId="76C992BF" w14:textId="46911955" w:rsidR="00666145" w:rsidRPr="009C5807" w:rsidRDefault="00666145" w:rsidP="00666145">
      <w:pPr>
        <w:pStyle w:val="B10"/>
        <w:rPr>
          <w:ins w:id="251" w:author="Xiaomi" w:date="2022-08-08T20:03:00Z"/>
          <w:lang w:eastAsia="zh-CN"/>
        </w:rPr>
      </w:pPr>
      <w:ins w:id="252" w:author="Xiaomi" w:date="2022-08-08T20:03:00Z">
        <w:r w:rsidRPr="009C5807">
          <w:t>-</w:t>
        </w:r>
        <w:r w:rsidRPr="009C5807">
          <w:tab/>
          <w:t>Conditions defined in clause </w:t>
        </w:r>
      </w:ins>
      <w:ins w:id="253" w:author="Xiaomi" w:date="2022-08-08T20:08:00Z">
        <w:r>
          <w:t>[</w:t>
        </w:r>
      </w:ins>
      <w:ins w:id="254" w:author="Xiaomi" w:date="2022-08-08T20:03:00Z">
        <w:r w:rsidRPr="009C5807">
          <w:t>7.3 of TS 38.101-1</w:t>
        </w:r>
      </w:ins>
      <w:ins w:id="255" w:author="Xiaomi" w:date="2022-08-08T20:08:00Z">
        <w:r>
          <w:t>]</w:t>
        </w:r>
      </w:ins>
      <w:ins w:id="256" w:author="Xiaomi" w:date="2022-08-08T20:03:00Z">
        <w:r w:rsidRPr="009C5807">
          <w:t xml:space="preserve"> [</w:t>
        </w:r>
      </w:ins>
      <w:ins w:id="257" w:author="Xiaomi" w:date="2022-08-08T20:08:00Z">
        <w:r>
          <w:t>TBD</w:t>
        </w:r>
      </w:ins>
      <w:ins w:id="258" w:author="Xiaomi" w:date="2022-08-08T20:03:00Z">
        <w:r w:rsidRPr="009C5807">
          <w:t>] for reference sensitivity are fulfilled.</w:t>
        </w:r>
      </w:ins>
    </w:p>
    <w:p w14:paraId="2E0FB009" w14:textId="6FC01081" w:rsidR="00666145" w:rsidRPr="009C5807" w:rsidRDefault="00666145" w:rsidP="00666145">
      <w:pPr>
        <w:pStyle w:val="B10"/>
        <w:rPr>
          <w:ins w:id="259" w:author="Xiaomi" w:date="2022-08-08T20:03:00Z"/>
          <w:lang w:eastAsia="zh-CN"/>
        </w:rPr>
      </w:pPr>
      <w:ins w:id="260" w:author="Xiaomi" w:date="2022-08-08T20:03:00Z">
        <w:r w:rsidRPr="009C5807">
          <w:lastRenderedPageBreak/>
          <w:t>-</w:t>
        </w:r>
        <w:r w:rsidRPr="009C5807">
          <w:tab/>
          <w:t xml:space="preserve">Conditions for intra-frequency measurements are fulfilled according to </w:t>
        </w:r>
      </w:ins>
      <w:ins w:id="261" w:author="Xiaomi" w:date="2022-08-08T20:08:00Z">
        <w:r>
          <w:t>[</w:t>
        </w:r>
      </w:ins>
      <w:ins w:id="262" w:author="Xiaomi" w:date="2022-08-08T20:03:00Z">
        <w:r w:rsidRPr="009C5807">
          <w:t>Annex B.2.2</w:t>
        </w:r>
      </w:ins>
      <w:ins w:id="263" w:author="Xiaomi" w:date="2022-08-08T20:08:00Z">
        <w:r>
          <w:t>]</w:t>
        </w:r>
      </w:ins>
      <w:ins w:id="264" w:author="Xiaomi" w:date="2022-08-08T20:03:00Z">
        <w:r w:rsidRPr="009C5807">
          <w:t xml:space="preserve"> for a corresponding Band for each relevant SSB.</w:t>
        </w:r>
      </w:ins>
    </w:p>
    <w:p w14:paraId="2AE10C7B" w14:textId="3FFF7998" w:rsidR="00666145" w:rsidRPr="009C5807" w:rsidRDefault="00666145" w:rsidP="00666145">
      <w:pPr>
        <w:pStyle w:val="TH"/>
        <w:rPr>
          <w:ins w:id="265" w:author="Xiaomi" w:date="2022-08-08T20:03:00Z"/>
        </w:rPr>
      </w:pPr>
      <w:ins w:id="266" w:author="Xiaomi" w:date="2022-08-08T20:03:00Z">
        <w:r>
          <w:t>Table 10.1.</w:t>
        </w:r>
      </w:ins>
      <w:ins w:id="267" w:author="Xiaomi" w:date="2022-08-08T20:08:00Z">
        <w:r>
          <w:t>38</w:t>
        </w:r>
      </w:ins>
      <w:ins w:id="268" w:author="Xiaomi" w:date="2022-08-08T20:03:00Z">
        <w:r w:rsidRPr="009C5807">
          <w:t>.1.2-1: SS-RSRP Intra frequency relative accuracy in FR1</w:t>
        </w:r>
      </w:ins>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666145" w:rsidRPr="009C5807" w14:paraId="6C0E2DE9" w14:textId="77777777" w:rsidTr="00D5483A">
        <w:trPr>
          <w:jc w:val="center"/>
          <w:ins w:id="269" w:author="Xiaomi" w:date="2022-08-08T20:03:00Z"/>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16A8A1E7" w14:textId="77777777" w:rsidR="00666145" w:rsidRPr="009C5807" w:rsidRDefault="00666145" w:rsidP="00D5483A">
            <w:pPr>
              <w:pStyle w:val="TAH"/>
              <w:rPr>
                <w:ins w:id="270" w:author="Xiaomi" w:date="2022-08-08T20:03:00Z"/>
              </w:rPr>
            </w:pPr>
            <w:ins w:id="271" w:author="Xiaomi" w:date="2022-08-08T20:03:00Z">
              <w:r w:rsidRPr="009C5807">
                <w:t>Accuracy</w:t>
              </w:r>
            </w:ins>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5E57DEE0" w14:textId="77777777" w:rsidR="00666145" w:rsidRPr="009C5807" w:rsidRDefault="00666145" w:rsidP="00D5483A">
            <w:pPr>
              <w:pStyle w:val="TAH"/>
              <w:rPr>
                <w:ins w:id="272" w:author="Xiaomi" w:date="2022-08-08T20:03:00Z"/>
              </w:rPr>
            </w:pPr>
            <w:ins w:id="273" w:author="Xiaomi" w:date="2022-08-08T20:03:00Z">
              <w:r w:rsidRPr="009C5807">
                <w:t>Conditions</w:t>
              </w:r>
            </w:ins>
          </w:p>
        </w:tc>
      </w:tr>
      <w:tr w:rsidR="00666145" w:rsidRPr="009C5807" w14:paraId="27FBFC0E" w14:textId="77777777" w:rsidTr="00D5483A">
        <w:trPr>
          <w:jc w:val="center"/>
          <w:ins w:id="274" w:author="Xiaomi" w:date="2022-08-08T20:03:00Z"/>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77042B1E" w14:textId="77777777" w:rsidR="00666145" w:rsidRPr="009C5807" w:rsidRDefault="00666145" w:rsidP="00D5483A">
            <w:pPr>
              <w:pStyle w:val="TAH"/>
              <w:rPr>
                <w:ins w:id="275" w:author="Xiaomi" w:date="2022-08-08T20:03:00Z"/>
              </w:rPr>
            </w:pPr>
            <w:ins w:id="276" w:author="Xiaomi" w:date="2022-08-08T20:03:00Z">
              <w:r w:rsidRPr="009C5807">
                <w:t>Normal condition</w:t>
              </w:r>
            </w:ins>
          </w:p>
        </w:tc>
        <w:tc>
          <w:tcPr>
            <w:tcW w:w="1049" w:type="dxa"/>
            <w:tcBorders>
              <w:top w:val="single" w:sz="6" w:space="0" w:color="auto"/>
              <w:left w:val="single" w:sz="6" w:space="0" w:color="auto"/>
              <w:bottom w:val="single" w:sz="4" w:space="0" w:color="auto"/>
              <w:right w:val="single" w:sz="6" w:space="0" w:color="auto"/>
            </w:tcBorders>
            <w:shd w:val="clear" w:color="auto" w:fill="auto"/>
          </w:tcPr>
          <w:p w14:paraId="75F71841" w14:textId="77777777" w:rsidR="00666145" w:rsidRPr="009C5807" w:rsidRDefault="00666145" w:rsidP="00D5483A">
            <w:pPr>
              <w:pStyle w:val="TAH"/>
              <w:rPr>
                <w:ins w:id="277" w:author="Xiaomi" w:date="2022-08-08T20:03:00Z"/>
              </w:rPr>
            </w:pPr>
            <w:ins w:id="278" w:author="Xiaomi" w:date="2022-08-08T20:03:00Z">
              <w:r w:rsidRPr="009C5807">
                <w:t>Extreme condition</w:t>
              </w:r>
            </w:ins>
          </w:p>
        </w:tc>
        <w:tc>
          <w:tcPr>
            <w:tcW w:w="807" w:type="dxa"/>
            <w:tcBorders>
              <w:top w:val="single" w:sz="4" w:space="0" w:color="auto"/>
              <w:left w:val="single" w:sz="6" w:space="0" w:color="auto"/>
              <w:bottom w:val="single" w:sz="4" w:space="0" w:color="auto"/>
              <w:right w:val="single" w:sz="6" w:space="0" w:color="auto"/>
            </w:tcBorders>
            <w:shd w:val="clear" w:color="auto" w:fill="auto"/>
          </w:tcPr>
          <w:p w14:paraId="236A6748" w14:textId="77777777" w:rsidR="00666145" w:rsidRPr="009C5807" w:rsidRDefault="00666145" w:rsidP="00D5483A">
            <w:pPr>
              <w:pStyle w:val="TAH"/>
              <w:rPr>
                <w:ins w:id="279" w:author="Xiaomi" w:date="2022-08-08T20:03:00Z"/>
              </w:rPr>
            </w:pPr>
            <w:ins w:id="280" w:author="Xiaomi" w:date="2022-08-08T20:03:00Z">
              <w:r w:rsidRPr="009C5807">
                <w:t>SSB Ês/Iot</w:t>
              </w:r>
              <w:r w:rsidRPr="009C5807">
                <w:rPr>
                  <w:vertAlign w:val="superscript"/>
                </w:rPr>
                <w:t xml:space="preserve"> Note 2</w:t>
              </w:r>
            </w:ins>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tcPr>
          <w:p w14:paraId="4408FDC3" w14:textId="77777777" w:rsidR="00666145" w:rsidRPr="009C5807" w:rsidRDefault="00666145" w:rsidP="00D5483A">
            <w:pPr>
              <w:pStyle w:val="TAH"/>
              <w:rPr>
                <w:ins w:id="281" w:author="Xiaomi" w:date="2022-08-08T20:03:00Z"/>
              </w:rPr>
            </w:pPr>
            <w:ins w:id="282" w:author="Xiaomi" w:date="2022-08-08T20:03:00Z">
              <w:r w:rsidRPr="009C5807">
                <w:t>Io</w:t>
              </w:r>
              <w:r w:rsidRPr="009C5807">
                <w:rPr>
                  <w:vertAlign w:val="superscript"/>
                </w:rPr>
                <w:t xml:space="preserve"> Note 1</w:t>
              </w:r>
              <w:r w:rsidRPr="009C5807">
                <w:t xml:space="preserve"> range</w:t>
              </w:r>
            </w:ins>
          </w:p>
        </w:tc>
      </w:tr>
      <w:tr w:rsidR="00666145" w:rsidRPr="009C5807" w14:paraId="1094E54C" w14:textId="77777777" w:rsidTr="00D5483A">
        <w:trPr>
          <w:jc w:val="center"/>
          <w:ins w:id="283" w:author="Xiaomi" w:date="2022-08-08T20:03:00Z"/>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0901733D" w14:textId="77777777" w:rsidR="00666145" w:rsidRPr="009C5807" w:rsidRDefault="00666145" w:rsidP="00D5483A">
            <w:pPr>
              <w:pStyle w:val="TAH"/>
              <w:rPr>
                <w:ins w:id="284" w:author="Xiaomi" w:date="2022-08-08T20:03:00Z"/>
              </w:rPr>
            </w:pPr>
          </w:p>
        </w:tc>
        <w:tc>
          <w:tcPr>
            <w:tcW w:w="1049" w:type="dxa"/>
            <w:tcBorders>
              <w:top w:val="single" w:sz="4" w:space="0" w:color="auto"/>
              <w:left w:val="single" w:sz="6" w:space="0" w:color="auto"/>
              <w:bottom w:val="single" w:sz="6" w:space="0" w:color="auto"/>
              <w:right w:val="single" w:sz="6" w:space="0" w:color="auto"/>
            </w:tcBorders>
            <w:shd w:val="clear" w:color="auto" w:fill="auto"/>
          </w:tcPr>
          <w:p w14:paraId="17AEAFF2" w14:textId="77777777" w:rsidR="00666145" w:rsidRPr="009C5807" w:rsidRDefault="00666145" w:rsidP="00D5483A">
            <w:pPr>
              <w:pStyle w:val="TAH"/>
              <w:rPr>
                <w:ins w:id="285" w:author="Xiaomi" w:date="2022-08-08T20:03:00Z"/>
              </w:rPr>
            </w:pPr>
          </w:p>
        </w:tc>
        <w:tc>
          <w:tcPr>
            <w:tcW w:w="807" w:type="dxa"/>
            <w:tcBorders>
              <w:top w:val="single" w:sz="4" w:space="0" w:color="auto"/>
              <w:left w:val="single" w:sz="6" w:space="0" w:color="auto"/>
              <w:bottom w:val="single" w:sz="6" w:space="0" w:color="auto"/>
              <w:right w:val="single" w:sz="6" w:space="0" w:color="auto"/>
            </w:tcBorders>
            <w:shd w:val="clear" w:color="auto" w:fill="auto"/>
          </w:tcPr>
          <w:p w14:paraId="23A0A704" w14:textId="77777777" w:rsidR="00666145" w:rsidRPr="009C5807" w:rsidRDefault="00666145" w:rsidP="00D5483A">
            <w:pPr>
              <w:pStyle w:val="TAH"/>
              <w:rPr>
                <w:ins w:id="286" w:author="Xiaomi" w:date="2022-08-08T20:03:00Z"/>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6533FE98" w14:textId="77777777" w:rsidR="00666145" w:rsidRPr="009C5807" w:rsidRDefault="00666145" w:rsidP="00D5483A">
            <w:pPr>
              <w:pStyle w:val="TAH"/>
              <w:rPr>
                <w:ins w:id="287" w:author="Xiaomi" w:date="2022-08-08T20:03:00Z"/>
              </w:rPr>
            </w:pPr>
            <w:ins w:id="288" w:author="Xiaomi" w:date="2022-08-08T20:03:00Z">
              <w:r w:rsidRPr="009C5807">
                <w:t>NR operating band groups</w:t>
              </w:r>
              <w:r w:rsidRPr="009C5807">
                <w:rPr>
                  <w:vertAlign w:val="superscript"/>
                </w:rPr>
                <w:t xml:space="preserve"> Note 4</w:t>
              </w:r>
            </w:ins>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tcPr>
          <w:p w14:paraId="16BB0BA0" w14:textId="77777777" w:rsidR="00666145" w:rsidRPr="009C5807" w:rsidRDefault="00666145" w:rsidP="00D5483A">
            <w:pPr>
              <w:pStyle w:val="TAH"/>
              <w:rPr>
                <w:ins w:id="289" w:author="Xiaomi" w:date="2022-08-08T20:03:00Z"/>
              </w:rPr>
            </w:pPr>
            <w:ins w:id="290" w:author="Xiaomi" w:date="2022-08-08T20:03:00Z">
              <w:r w:rsidRPr="009C5807">
                <w:t>Minimum Io</w:t>
              </w:r>
            </w:ins>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20B9BD03" w14:textId="77777777" w:rsidR="00666145" w:rsidRPr="009C5807" w:rsidRDefault="00666145" w:rsidP="00D5483A">
            <w:pPr>
              <w:pStyle w:val="TAH"/>
              <w:rPr>
                <w:ins w:id="291" w:author="Xiaomi" w:date="2022-08-08T20:03:00Z"/>
              </w:rPr>
            </w:pPr>
            <w:ins w:id="292" w:author="Xiaomi" w:date="2022-08-08T20:03:00Z">
              <w:r w:rsidRPr="009C5807">
                <w:t>Maximum Io</w:t>
              </w:r>
            </w:ins>
          </w:p>
        </w:tc>
      </w:tr>
      <w:tr w:rsidR="00666145" w:rsidRPr="009C5807" w14:paraId="3C68F7FD" w14:textId="77777777" w:rsidTr="00D5483A">
        <w:trPr>
          <w:trHeight w:val="308"/>
          <w:jc w:val="center"/>
          <w:ins w:id="293" w:author="Xiaomi" w:date="2022-08-08T20:03:00Z"/>
        </w:trPr>
        <w:tc>
          <w:tcPr>
            <w:tcW w:w="1033" w:type="dxa"/>
            <w:tcBorders>
              <w:top w:val="single" w:sz="6" w:space="0" w:color="auto"/>
              <w:left w:val="single" w:sz="4" w:space="0" w:color="auto"/>
              <w:right w:val="single" w:sz="6" w:space="0" w:color="auto"/>
            </w:tcBorders>
            <w:shd w:val="clear" w:color="auto" w:fill="auto"/>
          </w:tcPr>
          <w:p w14:paraId="3B2D59D8" w14:textId="77777777" w:rsidR="00666145" w:rsidRPr="009C5807" w:rsidRDefault="00666145" w:rsidP="00D5483A">
            <w:pPr>
              <w:pStyle w:val="TAH"/>
              <w:rPr>
                <w:ins w:id="294" w:author="Xiaomi" w:date="2022-08-08T20:03:00Z"/>
              </w:rPr>
            </w:pPr>
            <w:ins w:id="295" w:author="Xiaomi" w:date="2022-08-08T20:03:00Z">
              <w:r w:rsidRPr="009C5807">
                <w:t>dB</w:t>
              </w:r>
            </w:ins>
          </w:p>
        </w:tc>
        <w:tc>
          <w:tcPr>
            <w:tcW w:w="1049" w:type="dxa"/>
            <w:tcBorders>
              <w:top w:val="single" w:sz="6" w:space="0" w:color="auto"/>
              <w:left w:val="single" w:sz="6" w:space="0" w:color="auto"/>
              <w:right w:val="single" w:sz="6" w:space="0" w:color="auto"/>
            </w:tcBorders>
            <w:shd w:val="clear" w:color="auto" w:fill="auto"/>
          </w:tcPr>
          <w:p w14:paraId="55DC8703" w14:textId="77777777" w:rsidR="00666145" w:rsidRPr="009C5807" w:rsidRDefault="00666145" w:rsidP="00D5483A">
            <w:pPr>
              <w:pStyle w:val="TAH"/>
              <w:rPr>
                <w:ins w:id="296" w:author="Xiaomi" w:date="2022-08-08T20:03:00Z"/>
              </w:rPr>
            </w:pPr>
            <w:ins w:id="297" w:author="Xiaomi" w:date="2022-08-08T20:03:00Z">
              <w:r w:rsidRPr="009C5807">
                <w:t>dB</w:t>
              </w:r>
            </w:ins>
          </w:p>
        </w:tc>
        <w:tc>
          <w:tcPr>
            <w:tcW w:w="807" w:type="dxa"/>
            <w:tcBorders>
              <w:top w:val="single" w:sz="6" w:space="0" w:color="auto"/>
              <w:left w:val="single" w:sz="6" w:space="0" w:color="auto"/>
              <w:right w:val="single" w:sz="6" w:space="0" w:color="auto"/>
            </w:tcBorders>
            <w:shd w:val="clear" w:color="auto" w:fill="auto"/>
          </w:tcPr>
          <w:p w14:paraId="08346C3D" w14:textId="77777777" w:rsidR="00666145" w:rsidRPr="009C5807" w:rsidRDefault="00666145" w:rsidP="00D5483A">
            <w:pPr>
              <w:pStyle w:val="TAH"/>
              <w:rPr>
                <w:ins w:id="298" w:author="Xiaomi" w:date="2022-08-08T20:03:00Z"/>
              </w:rPr>
            </w:pPr>
            <w:ins w:id="299" w:author="Xiaomi" w:date="2022-08-08T20:03:00Z">
              <w:r w:rsidRPr="009C5807">
                <w:t>dB</w:t>
              </w:r>
            </w:ins>
          </w:p>
        </w:tc>
        <w:tc>
          <w:tcPr>
            <w:tcW w:w="2349" w:type="dxa"/>
            <w:tcBorders>
              <w:top w:val="single" w:sz="6" w:space="0" w:color="auto"/>
              <w:left w:val="single" w:sz="6" w:space="0" w:color="auto"/>
              <w:right w:val="single" w:sz="4" w:space="0" w:color="auto"/>
            </w:tcBorders>
            <w:shd w:val="clear" w:color="auto" w:fill="auto"/>
          </w:tcPr>
          <w:p w14:paraId="5E291415" w14:textId="77777777" w:rsidR="00666145" w:rsidRPr="009C5807" w:rsidRDefault="00666145" w:rsidP="00D5483A">
            <w:pPr>
              <w:pStyle w:val="TAH"/>
              <w:rPr>
                <w:ins w:id="300" w:author="Xiaomi" w:date="2022-08-08T20:03:00Z"/>
              </w:rP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tcPr>
          <w:p w14:paraId="68F4651C" w14:textId="77777777" w:rsidR="00666145" w:rsidRPr="009C5807" w:rsidRDefault="00666145" w:rsidP="00D5483A">
            <w:pPr>
              <w:pStyle w:val="TAH"/>
              <w:rPr>
                <w:ins w:id="301" w:author="Xiaomi" w:date="2022-08-08T20:03:00Z"/>
              </w:rPr>
            </w:pPr>
            <w:ins w:id="302" w:author="Xiaomi" w:date="2022-08-08T20:03:00Z">
              <w:r w:rsidRPr="009C5807">
                <w:rPr>
                  <w:rFonts w:cs="Arial"/>
                </w:rPr>
                <w:t xml:space="preserve">dBm / </w:t>
              </w:r>
              <w:r w:rsidRPr="009C5807">
                <w:t>SCS</w:t>
              </w:r>
              <w:r w:rsidRPr="009C5807">
                <w:rPr>
                  <w:vertAlign w:val="subscript"/>
                </w:rPr>
                <w:t>SSB</w:t>
              </w:r>
            </w:ins>
          </w:p>
        </w:tc>
        <w:tc>
          <w:tcPr>
            <w:tcW w:w="1440" w:type="dxa"/>
            <w:tcBorders>
              <w:top w:val="single" w:sz="6" w:space="0" w:color="auto"/>
              <w:left w:val="single" w:sz="6" w:space="0" w:color="auto"/>
              <w:right w:val="single" w:sz="6" w:space="0" w:color="auto"/>
            </w:tcBorders>
            <w:shd w:val="clear" w:color="auto" w:fill="auto"/>
          </w:tcPr>
          <w:p w14:paraId="02D7CA34" w14:textId="77777777" w:rsidR="00666145" w:rsidRPr="009C5807" w:rsidRDefault="00666145" w:rsidP="00D5483A">
            <w:pPr>
              <w:pStyle w:val="TAH"/>
              <w:rPr>
                <w:ins w:id="303" w:author="Xiaomi" w:date="2022-08-08T20:03:00Z"/>
              </w:rPr>
            </w:pPr>
            <w:ins w:id="304" w:author="Xiaomi" w:date="2022-08-08T20:03:00Z">
              <w:r w:rsidRPr="009C5807">
                <w:t>dBm/BW</w:t>
              </w:r>
              <w:r w:rsidRPr="009C5807">
                <w:rPr>
                  <w:vertAlign w:val="subscript"/>
                </w:rPr>
                <w:t>Channel</w:t>
              </w:r>
            </w:ins>
          </w:p>
        </w:tc>
        <w:tc>
          <w:tcPr>
            <w:tcW w:w="1440" w:type="dxa"/>
            <w:tcBorders>
              <w:top w:val="single" w:sz="6" w:space="0" w:color="auto"/>
              <w:left w:val="single" w:sz="6" w:space="0" w:color="auto"/>
              <w:right w:val="single" w:sz="4" w:space="0" w:color="auto"/>
            </w:tcBorders>
            <w:shd w:val="clear" w:color="auto" w:fill="auto"/>
          </w:tcPr>
          <w:p w14:paraId="2B74D700" w14:textId="77777777" w:rsidR="00666145" w:rsidRPr="009C5807" w:rsidRDefault="00666145" w:rsidP="00D5483A">
            <w:pPr>
              <w:pStyle w:val="TAH"/>
              <w:rPr>
                <w:ins w:id="305" w:author="Xiaomi" w:date="2022-08-08T20:03:00Z"/>
              </w:rPr>
            </w:pPr>
            <w:ins w:id="306" w:author="Xiaomi" w:date="2022-08-08T20:03:00Z">
              <w:r w:rsidRPr="009C5807">
                <w:t>dBm/BW</w:t>
              </w:r>
              <w:r w:rsidRPr="009C5807">
                <w:rPr>
                  <w:vertAlign w:val="subscript"/>
                </w:rPr>
                <w:t>Channel</w:t>
              </w:r>
            </w:ins>
          </w:p>
        </w:tc>
      </w:tr>
      <w:tr w:rsidR="00666145" w:rsidRPr="009C5807" w14:paraId="1DB1A98F" w14:textId="77777777" w:rsidTr="00D5483A">
        <w:trPr>
          <w:trHeight w:val="307"/>
          <w:jc w:val="center"/>
          <w:ins w:id="307" w:author="Xiaomi" w:date="2022-08-08T20:03:00Z"/>
        </w:trPr>
        <w:tc>
          <w:tcPr>
            <w:tcW w:w="1033" w:type="dxa"/>
            <w:tcBorders>
              <w:left w:val="single" w:sz="4" w:space="0" w:color="auto"/>
              <w:bottom w:val="single" w:sz="6" w:space="0" w:color="auto"/>
              <w:right w:val="single" w:sz="6" w:space="0" w:color="auto"/>
            </w:tcBorders>
            <w:shd w:val="clear" w:color="auto" w:fill="auto"/>
          </w:tcPr>
          <w:p w14:paraId="21FE7F5A" w14:textId="77777777" w:rsidR="00666145" w:rsidRPr="009C5807" w:rsidRDefault="00666145" w:rsidP="00D5483A">
            <w:pPr>
              <w:pStyle w:val="TAH"/>
              <w:rPr>
                <w:ins w:id="308" w:author="Xiaomi" w:date="2022-08-08T20:03:00Z"/>
              </w:rPr>
            </w:pPr>
          </w:p>
        </w:tc>
        <w:tc>
          <w:tcPr>
            <w:tcW w:w="1049" w:type="dxa"/>
            <w:tcBorders>
              <w:left w:val="single" w:sz="6" w:space="0" w:color="auto"/>
              <w:bottom w:val="single" w:sz="6" w:space="0" w:color="auto"/>
              <w:right w:val="single" w:sz="6" w:space="0" w:color="auto"/>
            </w:tcBorders>
            <w:shd w:val="clear" w:color="auto" w:fill="auto"/>
          </w:tcPr>
          <w:p w14:paraId="3B685C63" w14:textId="77777777" w:rsidR="00666145" w:rsidRPr="009C5807" w:rsidRDefault="00666145" w:rsidP="00D5483A">
            <w:pPr>
              <w:pStyle w:val="TAH"/>
              <w:rPr>
                <w:ins w:id="309" w:author="Xiaomi" w:date="2022-08-08T20:03:00Z"/>
              </w:rPr>
            </w:pPr>
          </w:p>
        </w:tc>
        <w:tc>
          <w:tcPr>
            <w:tcW w:w="807" w:type="dxa"/>
            <w:tcBorders>
              <w:left w:val="single" w:sz="6" w:space="0" w:color="auto"/>
              <w:bottom w:val="single" w:sz="6" w:space="0" w:color="auto"/>
              <w:right w:val="single" w:sz="6" w:space="0" w:color="auto"/>
            </w:tcBorders>
            <w:shd w:val="clear" w:color="auto" w:fill="auto"/>
          </w:tcPr>
          <w:p w14:paraId="2DAD20C0" w14:textId="77777777" w:rsidR="00666145" w:rsidRPr="009C5807" w:rsidRDefault="00666145" w:rsidP="00D5483A">
            <w:pPr>
              <w:pStyle w:val="TAH"/>
              <w:rPr>
                <w:ins w:id="310" w:author="Xiaomi" w:date="2022-08-08T20:03:00Z"/>
              </w:rPr>
            </w:pPr>
          </w:p>
        </w:tc>
        <w:tc>
          <w:tcPr>
            <w:tcW w:w="2349" w:type="dxa"/>
            <w:tcBorders>
              <w:left w:val="single" w:sz="6" w:space="0" w:color="auto"/>
              <w:bottom w:val="single" w:sz="6" w:space="0" w:color="auto"/>
              <w:right w:val="single" w:sz="4" w:space="0" w:color="auto"/>
            </w:tcBorders>
            <w:shd w:val="clear" w:color="auto" w:fill="auto"/>
          </w:tcPr>
          <w:p w14:paraId="65CE36F8" w14:textId="77777777" w:rsidR="00666145" w:rsidRPr="009C5807" w:rsidRDefault="00666145" w:rsidP="00D5483A">
            <w:pPr>
              <w:pStyle w:val="TAH"/>
              <w:rPr>
                <w:ins w:id="311" w:author="Xiaomi" w:date="2022-08-08T20:03:00Z"/>
              </w:rPr>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31FC467" w14:textId="77777777" w:rsidR="00666145" w:rsidRPr="009C5807" w:rsidRDefault="00666145" w:rsidP="00D5483A">
            <w:pPr>
              <w:pStyle w:val="TAH"/>
              <w:rPr>
                <w:ins w:id="312" w:author="Xiaomi" w:date="2022-08-08T20:03:00Z"/>
                <w:rFonts w:cs="Arial"/>
              </w:rPr>
            </w:pPr>
            <w:ins w:id="313" w:author="Xiaomi" w:date="2022-08-08T20:03:00Z">
              <w:r w:rsidRPr="009C5807">
                <w:t>SCS</w:t>
              </w:r>
              <w:r w:rsidRPr="009C5807">
                <w:rPr>
                  <w:vertAlign w:val="subscript"/>
                </w:rPr>
                <w:t>SSB</w:t>
              </w:r>
              <w:r w:rsidRPr="009C5807">
                <w:rPr>
                  <w:rFonts w:cs="Arial"/>
                </w:rPr>
                <w:t xml:space="preserve"> = 15 kHz</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4BE6401" w14:textId="77777777" w:rsidR="00666145" w:rsidRPr="009C5807" w:rsidRDefault="00666145" w:rsidP="00D5483A">
            <w:pPr>
              <w:pStyle w:val="TAH"/>
              <w:rPr>
                <w:ins w:id="314" w:author="Xiaomi" w:date="2022-08-08T20:03:00Z"/>
                <w:rFonts w:cs="Arial"/>
              </w:rPr>
            </w:pPr>
            <w:ins w:id="315" w:author="Xiaomi" w:date="2022-08-08T20:03:00Z">
              <w:r w:rsidRPr="009C5807">
                <w:t>SCS</w:t>
              </w:r>
              <w:r w:rsidRPr="009C5807">
                <w:rPr>
                  <w:vertAlign w:val="subscript"/>
                </w:rPr>
                <w:t>SSB</w:t>
              </w:r>
              <w:r w:rsidRPr="009C5807">
                <w:rPr>
                  <w:rFonts w:cs="Arial"/>
                </w:rPr>
                <w:t xml:space="preserve"> = 30 kHz</w:t>
              </w:r>
            </w:ins>
          </w:p>
        </w:tc>
        <w:tc>
          <w:tcPr>
            <w:tcW w:w="1440" w:type="dxa"/>
            <w:tcBorders>
              <w:left w:val="single" w:sz="6" w:space="0" w:color="auto"/>
              <w:bottom w:val="single" w:sz="6" w:space="0" w:color="auto"/>
              <w:right w:val="single" w:sz="6" w:space="0" w:color="auto"/>
            </w:tcBorders>
            <w:shd w:val="clear" w:color="auto" w:fill="auto"/>
          </w:tcPr>
          <w:p w14:paraId="770F6A3A" w14:textId="77777777" w:rsidR="00666145" w:rsidRPr="009C5807" w:rsidRDefault="00666145" w:rsidP="00D5483A">
            <w:pPr>
              <w:pStyle w:val="TAH"/>
              <w:rPr>
                <w:ins w:id="316" w:author="Xiaomi" w:date="2022-08-08T20:03:00Z"/>
              </w:rPr>
            </w:pPr>
          </w:p>
        </w:tc>
        <w:tc>
          <w:tcPr>
            <w:tcW w:w="1440" w:type="dxa"/>
            <w:tcBorders>
              <w:left w:val="single" w:sz="6" w:space="0" w:color="auto"/>
              <w:bottom w:val="single" w:sz="6" w:space="0" w:color="auto"/>
              <w:right w:val="single" w:sz="4" w:space="0" w:color="auto"/>
            </w:tcBorders>
            <w:shd w:val="clear" w:color="auto" w:fill="auto"/>
          </w:tcPr>
          <w:p w14:paraId="256B3A8B" w14:textId="77777777" w:rsidR="00666145" w:rsidRPr="009C5807" w:rsidRDefault="00666145" w:rsidP="00D5483A">
            <w:pPr>
              <w:pStyle w:val="TAH"/>
              <w:rPr>
                <w:ins w:id="317" w:author="Xiaomi" w:date="2022-08-08T20:03:00Z"/>
              </w:rPr>
            </w:pPr>
          </w:p>
        </w:tc>
      </w:tr>
      <w:tr w:rsidR="00666145" w:rsidRPr="009C5807" w14:paraId="333201A2" w14:textId="77777777" w:rsidTr="00D5483A">
        <w:trPr>
          <w:jc w:val="center"/>
          <w:ins w:id="318" w:author="Xiaomi" w:date="2022-08-08T20:03:00Z"/>
        </w:trPr>
        <w:tc>
          <w:tcPr>
            <w:tcW w:w="1033" w:type="dxa"/>
            <w:tcBorders>
              <w:top w:val="single" w:sz="6" w:space="0" w:color="auto"/>
              <w:left w:val="single" w:sz="4" w:space="0" w:color="auto"/>
              <w:right w:val="single" w:sz="6" w:space="0" w:color="auto"/>
            </w:tcBorders>
            <w:shd w:val="clear" w:color="auto" w:fill="auto"/>
          </w:tcPr>
          <w:p w14:paraId="43C29C3B" w14:textId="77777777" w:rsidR="00666145" w:rsidRPr="009C5807" w:rsidRDefault="00666145" w:rsidP="00D5483A">
            <w:pPr>
              <w:pStyle w:val="TAC"/>
              <w:rPr>
                <w:ins w:id="319" w:author="Xiaomi" w:date="2022-08-08T20:03:00Z"/>
              </w:rPr>
            </w:pPr>
          </w:p>
        </w:tc>
        <w:tc>
          <w:tcPr>
            <w:tcW w:w="1049" w:type="dxa"/>
            <w:tcBorders>
              <w:top w:val="single" w:sz="6" w:space="0" w:color="auto"/>
              <w:left w:val="single" w:sz="6" w:space="0" w:color="auto"/>
              <w:right w:val="single" w:sz="6" w:space="0" w:color="auto"/>
            </w:tcBorders>
            <w:shd w:val="clear" w:color="auto" w:fill="auto"/>
          </w:tcPr>
          <w:p w14:paraId="1BF04FA3" w14:textId="77777777" w:rsidR="00666145" w:rsidRPr="009C5807" w:rsidRDefault="00666145" w:rsidP="00D5483A">
            <w:pPr>
              <w:pStyle w:val="TAC"/>
              <w:rPr>
                <w:ins w:id="320" w:author="Xiaomi" w:date="2022-08-08T20:03:00Z"/>
              </w:rPr>
            </w:pPr>
          </w:p>
        </w:tc>
        <w:tc>
          <w:tcPr>
            <w:tcW w:w="807" w:type="dxa"/>
            <w:tcBorders>
              <w:top w:val="single" w:sz="6" w:space="0" w:color="auto"/>
              <w:left w:val="single" w:sz="6" w:space="0" w:color="auto"/>
              <w:right w:val="single" w:sz="6" w:space="0" w:color="auto"/>
            </w:tcBorders>
            <w:shd w:val="clear" w:color="auto" w:fill="auto"/>
          </w:tcPr>
          <w:p w14:paraId="6D2BEFA3" w14:textId="77777777" w:rsidR="00666145" w:rsidRPr="009C5807" w:rsidRDefault="00666145" w:rsidP="00D5483A">
            <w:pPr>
              <w:pStyle w:val="TAC"/>
              <w:rPr>
                <w:ins w:id="321" w:author="Xiaomi" w:date="2022-08-08T20:03:00Z"/>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49952EBC" w14:textId="77777777" w:rsidR="00666145" w:rsidRPr="009C5807" w:rsidRDefault="00666145" w:rsidP="00D5483A">
            <w:pPr>
              <w:pStyle w:val="TAC"/>
              <w:rPr>
                <w:ins w:id="322" w:author="Xiaomi" w:date="2022-08-08T20:03:00Z"/>
                <w:rFonts w:cs="Arial"/>
                <w:szCs w:val="18"/>
              </w:rPr>
            </w:pPr>
            <w:ins w:id="323" w:author="Xiaomi" w:date="2022-08-08T20:03:00Z">
              <w:r w:rsidRPr="009C5807">
                <w:rPr>
                  <w:rFonts w:cs="Arial"/>
                  <w:szCs w:val="18"/>
                </w:rPr>
                <w:t>NR_FDD_FR1_A, NR_TDD_FR1_A,</w:t>
              </w:r>
            </w:ins>
          </w:p>
          <w:p w14:paraId="7B2EB923" w14:textId="77777777" w:rsidR="00666145" w:rsidRPr="009C5807" w:rsidRDefault="00666145" w:rsidP="00D5483A">
            <w:pPr>
              <w:pStyle w:val="TAC"/>
              <w:rPr>
                <w:ins w:id="324" w:author="Xiaomi" w:date="2022-08-08T20:03:00Z"/>
                <w:rFonts w:cs="Arial"/>
                <w:szCs w:val="18"/>
              </w:rPr>
            </w:pPr>
            <w:ins w:id="325" w:author="Xiaomi" w:date="2022-08-08T20:03:00Z">
              <w:r w:rsidRPr="009C5807">
                <w:rPr>
                  <w:rFonts w:cs="Arial"/>
                  <w:szCs w:val="18"/>
                </w:rPr>
                <w:t>NR_SDL_FR1_A</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A81618F" w14:textId="77777777" w:rsidR="00666145" w:rsidRPr="009C5807" w:rsidRDefault="00666145" w:rsidP="00D5483A">
            <w:pPr>
              <w:pStyle w:val="TAC"/>
              <w:rPr>
                <w:ins w:id="326" w:author="Xiaomi" w:date="2022-08-08T20:03:00Z"/>
              </w:rPr>
            </w:pPr>
            <w:ins w:id="327" w:author="Xiaomi" w:date="2022-08-08T20:03:00Z">
              <w:r w:rsidRPr="009C5807">
                <w:t>-121</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0888FE0" w14:textId="77777777" w:rsidR="00666145" w:rsidRPr="009C5807" w:rsidRDefault="00666145" w:rsidP="00D5483A">
            <w:pPr>
              <w:pStyle w:val="TAC"/>
              <w:rPr>
                <w:ins w:id="328" w:author="Xiaomi" w:date="2022-08-08T20:03:00Z"/>
              </w:rPr>
            </w:pPr>
            <w:ins w:id="329" w:author="Xiaomi" w:date="2022-08-08T20:03:00Z">
              <w:r w:rsidRPr="009C5807">
                <w:t>-118</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20477E9" w14:textId="77777777" w:rsidR="00666145" w:rsidRPr="009C5807" w:rsidRDefault="00666145" w:rsidP="00D5483A">
            <w:pPr>
              <w:pStyle w:val="TAC"/>
              <w:rPr>
                <w:ins w:id="330" w:author="Xiaomi" w:date="2022-08-08T20:03:00Z"/>
              </w:rPr>
            </w:pPr>
            <w:ins w:id="331" w:author="Xiaomi" w:date="2022-08-08T20:03: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079294B" w14:textId="77777777" w:rsidR="00666145" w:rsidRPr="009C5807" w:rsidRDefault="00666145" w:rsidP="00D5483A">
            <w:pPr>
              <w:pStyle w:val="TAC"/>
              <w:rPr>
                <w:ins w:id="332" w:author="Xiaomi" w:date="2022-08-08T20:03:00Z"/>
              </w:rPr>
            </w:pPr>
            <w:ins w:id="333" w:author="Xiaomi" w:date="2022-08-08T20:03:00Z">
              <w:r w:rsidRPr="009C5807">
                <w:t>-50</w:t>
              </w:r>
            </w:ins>
          </w:p>
        </w:tc>
      </w:tr>
      <w:tr w:rsidR="00666145" w:rsidRPr="009C5807" w14:paraId="042E969A" w14:textId="77777777" w:rsidTr="00D5483A">
        <w:trPr>
          <w:jc w:val="center"/>
          <w:ins w:id="334" w:author="Xiaomi" w:date="2022-08-08T20:03:00Z"/>
        </w:trPr>
        <w:tc>
          <w:tcPr>
            <w:tcW w:w="1033" w:type="dxa"/>
            <w:tcBorders>
              <w:left w:val="single" w:sz="4" w:space="0" w:color="auto"/>
              <w:right w:val="single" w:sz="6" w:space="0" w:color="auto"/>
            </w:tcBorders>
            <w:shd w:val="clear" w:color="auto" w:fill="auto"/>
          </w:tcPr>
          <w:p w14:paraId="20756019" w14:textId="77777777" w:rsidR="00666145" w:rsidRPr="009C5807" w:rsidRDefault="00666145" w:rsidP="00D5483A">
            <w:pPr>
              <w:pStyle w:val="TAC"/>
              <w:rPr>
                <w:ins w:id="335" w:author="Xiaomi" w:date="2022-08-08T20:03:00Z"/>
              </w:rPr>
            </w:pPr>
          </w:p>
        </w:tc>
        <w:tc>
          <w:tcPr>
            <w:tcW w:w="1049" w:type="dxa"/>
            <w:tcBorders>
              <w:left w:val="single" w:sz="6" w:space="0" w:color="auto"/>
              <w:right w:val="single" w:sz="6" w:space="0" w:color="auto"/>
            </w:tcBorders>
            <w:shd w:val="clear" w:color="auto" w:fill="auto"/>
          </w:tcPr>
          <w:p w14:paraId="51F4540E" w14:textId="77777777" w:rsidR="00666145" w:rsidRPr="009C5807" w:rsidRDefault="00666145" w:rsidP="00D5483A">
            <w:pPr>
              <w:pStyle w:val="TAC"/>
              <w:rPr>
                <w:ins w:id="336" w:author="Xiaomi" w:date="2022-08-08T20:03:00Z"/>
              </w:rPr>
            </w:pPr>
          </w:p>
        </w:tc>
        <w:tc>
          <w:tcPr>
            <w:tcW w:w="807" w:type="dxa"/>
            <w:tcBorders>
              <w:left w:val="single" w:sz="6" w:space="0" w:color="auto"/>
              <w:right w:val="single" w:sz="6" w:space="0" w:color="auto"/>
            </w:tcBorders>
            <w:shd w:val="clear" w:color="auto" w:fill="auto"/>
          </w:tcPr>
          <w:p w14:paraId="25498709" w14:textId="77777777" w:rsidR="00666145" w:rsidRPr="009C5807" w:rsidRDefault="00666145" w:rsidP="00D5483A">
            <w:pPr>
              <w:pStyle w:val="TAC"/>
              <w:rPr>
                <w:ins w:id="337" w:author="Xiaomi" w:date="2022-08-08T20:03:00Z"/>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10CE37F8" w14:textId="77777777" w:rsidR="00666145" w:rsidRPr="009C5807" w:rsidRDefault="00666145" w:rsidP="00D5483A">
            <w:pPr>
              <w:pStyle w:val="TAC"/>
              <w:rPr>
                <w:ins w:id="338" w:author="Xiaomi" w:date="2022-08-08T20:03:00Z"/>
              </w:rPr>
            </w:pPr>
            <w:ins w:id="339" w:author="Xiaomi" w:date="2022-08-08T20:03:00Z">
              <w:r w:rsidRPr="009C5807">
                <w:t>NR_FDD_FR1_B</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245D473" w14:textId="77777777" w:rsidR="00666145" w:rsidRPr="009C5807" w:rsidRDefault="00666145" w:rsidP="00D5483A">
            <w:pPr>
              <w:pStyle w:val="TAC"/>
              <w:rPr>
                <w:ins w:id="340" w:author="Xiaomi" w:date="2022-08-08T20:03:00Z"/>
              </w:rPr>
            </w:pPr>
            <w:ins w:id="341" w:author="Xiaomi" w:date="2022-08-08T20:03:00Z">
              <w:r w:rsidRPr="009C5807">
                <w:t>-120.5</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BF411D3" w14:textId="77777777" w:rsidR="00666145" w:rsidRPr="009C5807" w:rsidRDefault="00666145" w:rsidP="00D5483A">
            <w:pPr>
              <w:pStyle w:val="TAC"/>
              <w:rPr>
                <w:ins w:id="342" w:author="Xiaomi" w:date="2022-08-08T20:03:00Z"/>
                <w:lang w:val="sv-SE"/>
              </w:rPr>
            </w:pPr>
            <w:ins w:id="343" w:author="Xiaomi" w:date="2022-08-08T20:03:00Z">
              <w:r w:rsidRPr="009C5807">
                <w:t>-117.5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D5CA185" w14:textId="77777777" w:rsidR="00666145" w:rsidRPr="009C5807" w:rsidRDefault="00666145" w:rsidP="00D5483A">
            <w:pPr>
              <w:pStyle w:val="TAC"/>
              <w:rPr>
                <w:ins w:id="344" w:author="Xiaomi" w:date="2022-08-08T20:03:00Z"/>
              </w:rPr>
            </w:pPr>
            <w:ins w:id="345" w:author="Xiaomi" w:date="2022-08-08T20:03:00Z">
              <w:r w:rsidRPr="009C5807">
                <w:rPr>
                  <w:lang w:eastAsia="ja-JP"/>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5AD4B4D" w14:textId="77777777" w:rsidR="00666145" w:rsidRPr="009C5807" w:rsidRDefault="00666145" w:rsidP="00D5483A">
            <w:pPr>
              <w:pStyle w:val="TAC"/>
              <w:rPr>
                <w:ins w:id="346" w:author="Xiaomi" w:date="2022-08-08T20:03:00Z"/>
              </w:rPr>
            </w:pPr>
            <w:ins w:id="347" w:author="Xiaomi" w:date="2022-08-08T20:03:00Z">
              <w:r w:rsidRPr="009C5807">
                <w:t>-50</w:t>
              </w:r>
            </w:ins>
          </w:p>
        </w:tc>
      </w:tr>
      <w:tr w:rsidR="00666145" w:rsidRPr="009C5807" w14:paraId="7F8F029E" w14:textId="77777777" w:rsidTr="00D5483A">
        <w:trPr>
          <w:jc w:val="center"/>
          <w:ins w:id="348" w:author="Xiaomi" w:date="2022-08-08T20:03:00Z"/>
        </w:trPr>
        <w:tc>
          <w:tcPr>
            <w:tcW w:w="1033" w:type="dxa"/>
            <w:tcBorders>
              <w:left w:val="single" w:sz="4" w:space="0" w:color="auto"/>
              <w:right w:val="single" w:sz="6" w:space="0" w:color="auto"/>
            </w:tcBorders>
            <w:shd w:val="clear" w:color="auto" w:fill="auto"/>
          </w:tcPr>
          <w:p w14:paraId="0A544C51" w14:textId="77777777" w:rsidR="00666145" w:rsidRPr="009C5807" w:rsidRDefault="00666145" w:rsidP="00D5483A">
            <w:pPr>
              <w:pStyle w:val="TAC"/>
              <w:rPr>
                <w:ins w:id="349" w:author="Xiaomi" w:date="2022-08-08T20:03:00Z"/>
              </w:rPr>
            </w:pPr>
          </w:p>
        </w:tc>
        <w:tc>
          <w:tcPr>
            <w:tcW w:w="1049" w:type="dxa"/>
            <w:tcBorders>
              <w:left w:val="single" w:sz="6" w:space="0" w:color="auto"/>
              <w:right w:val="single" w:sz="6" w:space="0" w:color="auto"/>
            </w:tcBorders>
            <w:shd w:val="clear" w:color="auto" w:fill="auto"/>
          </w:tcPr>
          <w:p w14:paraId="5F008602" w14:textId="77777777" w:rsidR="00666145" w:rsidRPr="009C5807" w:rsidRDefault="00666145" w:rsidP="00D5483A">
            <w:pPr>
              <w:pStyle w:val="TAC"/>
              <w:rPr>
                <w:ins w:id="350" w:author="Xiaomi" w:date="2022-08-08T20:03:00Z"/>
              </w:rPr>
            </w:pPr>
          </w:p>
        </w:tc>
        <w:tc>
          <w:tcPr>
            <w:tcW w:w="807" w:type="dxa"/>
            <w:tcBorders>
              <w:left w:val="single" w:sz="6" w:space="0" w:color="auto"/>
              <w:right w:val="single" w:sz="6" w:space="0" w:color="auto"/>
            </w:tcBorders>
            <w:shd w:val="clear" w:color="auto" w:fill="auto"/>
          </w:tcPr>
          <w:p w14:paraId="3221D89D" w14:textId="77777777" w:rsidR="00666145" w:rsidRPr="009C5807" w:rsidRDefault="00666145" w:rsidP="00D5483A">
            <w:pPr>
              <w:pStyle w:val="TAC"/>
              <w:rPr>
                <w:ins w:id="351" w:author="Xiaomi" w:date="2022-08-08T20:03:00Z"/>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577FC95D" w14:textId="77777777" w:rsidR="00666145" w:rsidRPr="009C5807" w:rsidRDefault="00666145" w:rsidP="00D5483A">
            <w:pPr>
              <w:pStyle w:val="TAC"/>
              <w:rPr>
                <w:ins w:id="352" w:author="Xiaomi" w:date="2022-08-08T20:03:00Z"/>
              </w:rPr>
            </w:pPr>
            <w:ins w:id="353" w:author="Xiaomi" w:date="2022-08-08T20:03:00Z">
              <w:r w:rsidRPr="009C5807">
                <w:t>NR_TDD_FR1_C</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C5CD5D1" w14:textId="77777777" w:rsidR="00666145" w:rsidRPr="009C5807" w:rsidRDefault="00666145" w:rsidP="00D5483A">
            <w:pPr>
              <w:pStyle w:val="TAC"/>
              <w:rPr>
                <w:ins w:id="354" w:author="Xiaomi" w:date="2022-08-08T20:03:00Z"/>
              </w:rPr>
            </w:pPr>
            <w:ins w:id="355" w:author="Xiaomi" w:date="2022-08-08T20:03:00Z">
              <w:r w:rsidRPr="009C5807">
                <w:t>-120</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0839561" w14:textId="77777777" w:rsidR="00666145" w:rsidRPr="009C5807" w:rsidRDefault="00666145" w:rsidP="00D5483A">
            <w:pPr>
              <w:pStyle w:val="TAC"/>
              <w:rPr>
                <w:ins w:id="356" w:author="Xiaomi" w:date="2022-08-08T20:03:00Z"/>
                <w:lang w:val="sv-SE"/>
              </w:rPr>
            </w:pPr>
            <w:ins w:id="357" w:author="Xiaomi" w:date="2022-08-08T20:03:00Z">
              <w:r w:rsidRPr="009C5807">
                <w:t>-117</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3069E02" w14:textId="77777777" w:rsidR="00666145" w:rsidRPr="009C5807" w:rsidRDefault="00666145" w:rsidP="00D5483A">
            <w:pPr>
              <w:pStyle w:val="TAC"/>
              <w:rPr>
                <w:ins w:id="358" w:author="Xiaomi" w:date="2022-08-08T20:03:00Z"/>
              </w:rPr>
            </w:pPr>
            <w:ins w:id="359" w:author="Xiaomi" w:date="2022-08-08T20:03: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FE85844" w14:textId="77777777" w:rsidR="00666145" w:rsidRPr="009C5807" w:rsidRDefault="00666145" w:rsidP="00D5483A">
            <w:pPr>
              <w:pStyle w:val="TAC"/>
              <w:rPr>
                <w:ins w:id="360" w:author="Xiaomi" w:date="2022-08-08T20:03:00Z"/>
              </w:rPr>
            </w:pPr>
            <w:ins w:id="361" w:author="Xiaomi" w:date="2022-08-08T20:03:00Z">
              <w:r w:rsidRPr="009C5807">
                <w:t>-50</w:t>
              </w:r>
            </w:ins>
          </w:p>
        </w:tc>
      </w:tr>
      <w:tr w:rsidR="00666145" w:rsidRPr="009C5807" w14:paraId="4FB1AC2C" w14:textId="77777777" w:rsidTr="00D5483A">
        <w:trPr>
          <w:jc w:val="center"/>
          <w:ins w:id="362" w:author="Xiaomi" w:date="2022-08-08T20:03:00Z"/>
        </w:trPr>
        <w:tc>
          <w:tcPr>
            <w:tcW w:w="1033" w:type="dxa"/>
            <w:tcBorders>
              <w:left w:val="single" w:sz="4" w:space="0" w:color="auto"/>
              <w:right w:val="single" w:sz="6" w:space="0" w:color="auto"/>
            </w:tcBorders>
            <w:shd w:val="clear" w:color="auto" w:fill="auto"/>
          </w:tcPr>
          <w:p w14:paraId="2C64570B" w14:textId="3276D768" w:rsidR="00666145" w:rsidRPr="009C5807" w:rsidRDefault="00666145" w:rsidP="00D5483A">
            <w:pPr>
              <w:pStyle w:val="TAC"/>
              <w:rPr>
                <w:ins w:id="363" w:author="Xiaomi" w:date="2022-08-08T20:03:00Z"/>
              </w:rPr>
            </w:pPr>
            <w:ins w:id="364" w:author="Xiaomi" w:date="2022-08-08T20:03:00Z">
              <w:r w:rsidRPr="009C5807">
                <w:sym w:font="Symbol" w:char="F0B1"/>
              </w:r>
            </w:ins>
            <w:ins w:id="365" w:author="Xiaomi" w:date="2022-08-08T20:09:00Z">
              <w:r>
                <w:t>[</w:t>
              </w:r>
            </w:ins>
            <w:ins w:id="366" w:author="Xiaomi" w:date="2022-08-08T20:03:00Z">
              <w:r w:rsidRPr="009C5807">
                <w:t>2</w:t>
              </w:r>
            </w:ins>
            <w:ins w:id="367" w:author="Xiaomi" w:date="2022-08-08T20:09:00Z">
              <w:r>
                <w:t>.5]</w:t>
              </w:r>
            </w:ins>
          </w:p>
        </w:tc>
        <w:tc>
          <w:tcPr>
            <w:tcW w:w="1049" w:type="dxa"/>
            <w:tcBorders>
              <w:left w:val="single" w:sz="6" w:space="0" w:color="auto"/>
              <w:right w:val="single" w:sz="6" w:space="0" w:color="auto"/>
            </w:tcBorders>
            <w:shd w:val="clear" w:color="auto" w:fill="auto"/>
          </w:tcPr>
          <w:p w14:paraId="206C0D5A" w14:textId="77777777" w:rsidR="00666145" w:rsidRPr="009C5807" w:rsidRDefault="00666145" w:rsidP="00D5483A">
            <w:pPr>
              <w:pStyle w:val="TAC"/>
              <w:rPr>
                <w:ins w:id="368" w:author="Xiaomi" w:date="2022-08-08T20:03:00Z"/>
              </w:rPr>
            </w:pPr>
            <w:ins w:id="369" w:author="Xiaomi" w:date="2022-08-08T20:03:00Z">
              <w:r w:rsidRPr="009C5807">
                <w:sym w:font="Symbol" w:char="F0B1"/>
              </w:r>
              <w:r w:rsidRPr="009C5807">
                <w:t>3</w:t>
              </w:r>
            </w:ins>
          </w:p>
        </w:tc>
        <w:tc>
          <w:tcPr>
            <w:tcW w:w="807" w:type="dxa"/>
            <w:tcBorders>
              <w:left w:val="single" w:sz="6" w:space="0" w:color="auto"/>
              <w:right w:val="single" w:sz="6" w:space="0" w:color="auto"/>
            </w:tcBorders>
            <w:shd w:val="clear" w:color="auto" w:fill="auto"/>
          </w:tcPr>
          <w:p w14:paraId="6C48ECB1" w14:textId="77777777" w:rsidR="00666145" w:rsidRPr="009C5807" w:rsidRDefault="00666145" w:rsidP="00D5483A">
            <w:pPr>
              <w:pStyle w:val="TAC"/>
              <w:rPr>
                <w:ins w:id="370" w:author="Xiaomi" w:date="2022-08-08T20:03:00Z"/>
              </w:rPr>
            </w:pPr>
            <w:ins w:id="371" w:author="Xiaomi" w:date="2022-08-08T20:03:00Z">
              <w:r w:rsidRPr="009C5807">
                <w:sym w:font="Symbol" w:char="F0B3"/>
              </w:r>
              <w:r w:rsidRPr="009C5807">
                <w:t>-3</w:t>
              </w:r>
            </w:ins>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44AD2894" w14:textId="77777777" w:rsidR="00666145" w:rsidRPr="009C5807" w:rsidRDefault="00666145" w:rsidP="00D5483A">
            <w:pPr>
              <w:pStyle w:val="TAC"/>
              <w:rPr>
                <w:ins w:id="372" w:author="Xiaomi" w:date="2022-08-08T20:03:00Z"/>
                <w:lang w:val="sv-SE"/>
              </w:rPr>
            </w:pPr>
            <w:ins w:id="373" w:author="Xiaomi" w:date="2022-08-08T20:03:00Z">
              <w:r w:rsidRPr="009C5807">
                <w:rPr>
                  <w:lang w:val="sv-SE"/>
                </w:rPr>
                <w:t>NR_FDD_FR1_D, NR_TDD_FR1_D</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1FA8D5B" w14:textId="77777777" w:rsidR="00666145" w:rsidRPr="009C5807" w:rsidRDefault="00666145" w:rsidP="00D5483A">
            <w:pPr>
              <w:pStyle w:val="TAC"/>
              <w:rPr>
                <w:ins w:id="374" w:author="Xiaomi" w:date="2022-08-08T20:03:00Z"/>
              </w:rPr>
            </w:pPr>
            <w:ins w:id="375" w:author="Xiaomi" w:date="2022-08-08T20:03:00Z">
              <w:r w:rsidRPr="009C5807">
                <w:t>-119.5</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40DC2DC" w14:textId="77777777" w:rsidR="00666145" w:rsidRPr="009C5807" w:rsidRDefault="00666145" w:rsidP="00D5483A">
            <w:pPr>
              <w:pStyle w:val="TAC"/>
              <w:rPr>
                <w:ins w:id="376" w:author="Xiaomi" w:date="2022-08-08T20:03:00Z"/>
              </w:rPr>
            </w:pPr>
            <w:ins w:id="377" w:author="Xiaomi" w:date="2022-08-08T20:03:00Z">
              <w:r w:rsidRPr="009C5807">
                <w:t>-116.5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EF953DA" w14:textId="77777777" w:rsidR="00666145" w:rsidRPr="009C5807" w:rsidRDefault="00666145" w:rsidP="00D5483A">
            <w:pPr>
              <w:pStyle w:val="TAC"/>
              <w:rPr>
                <w:ins w:id="378" w:author="Xiaomi" w:date="2022-08-08T20:03:00Z"/>
              </w:rPr>
            </w:pPr>
            <w:ins w:id="379" w:author="Xiaomi" w:date="2022-08-08T20:03: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E12BB8C" w14:textId="77777777" w:rsidR="00666145" w:rsidRPr="009C5807" w:rsidRDefault="00666145" w:rsidP="00D5483A">
            <w:pPr>
              <w:pStyle w:val="TAC"/>
              <w:rPr>
                <w:ins w:id="380" w:author="Xiaomi" w:date="2022-08-08T20:03:00Z"/>
              </w:rPr>
            </w:pPr>
            <w:ins w:id="381" w:author="Xiaomi" w:date="2022-08-08T20:03:00Z">
              <w:r w:rsidRPr="009C5807">
                <w:t>-50</w:t>
              </w:r>
            </w:ins>
          </w:p>
        </w:tc>
      </w:tr>
      <w:tr w:rsidR="00666145" w:rsidRPr="009C5807" w14:paraId="2D8A1DF5" w14:textId="77777777" w:rsidTr="00D5483A">
        <w:trPr>
          <w:jc w:val="center"/>
          <w:ins w:id="382" w:author="Xiaomi" w:date="2022-08-08T20:03:00Z"/>
        </w:trPr>
        <w:tc>
          <w:tcPr>
            <w:tcW w:w="1033" w:type="dxa"/>
            <w:tcBorders>
              <w:left w:val="single" w:sz="4" w:space="0" w:color="auto"/>
              <w:right w:val="single" w:sz="6" w:space="0" w:color="auto"/>
            </w:tcBorders>
            <w:shd w:val="clear" w:color="auto" w:fill="auto"/>
          </w:tcPr>
          <w:p w14:paraId="6E26E44E" w14:textId="77777777" w:rsidR="00666145" w:rsidRPr="009C5807" w:rsidRDefault="00666145" w:rsidP="00D5483A">
            <w:pPr>
              <w:pStyle w:val="TAC"/>
              <w:rPr>
                <w:ins w:id="383" w:author="Xiaomi" w:date="2022-08-08T20:03:00Z"/>
              </w:rPr>
            </w:pPr>
          </w:p>
        </w:tc>
        <w:tc>
          <w:tcPr>
            <w:tcW w:w="1049" w:type="dxa"/>
            <w:tcBorders>
              <w:left w:val="single" w:sz="6" w:space="0" w:color="auto"/>
              <w:right w:val="single" w:sz="6" w:space="0" w:color="auto"/>
            </w:tcBorders>
            <w:shd w:val="clear" w:color="auto" w:fill="auto"/>
          </w:tcPr>
          <w:p w14:paraId="651179BF" w14:textId="77777777" w:rsidR="00666145" w:rsidRPr="009C5807" w:rsidRDefault="00666145" w:rsidP="00D5483A">
            <w:pPr>
              <w:pStyle w:val="TAC"/>
              <w:rPr>
                <w:ins w:id="384" w:author="Xiaomi" w:date="2022-08-08T20:03:00Z"/>
              </w:rPr>
            </w:pPr>
          </w:p>
        </w:tc>
        <w:tc>
          <w:tcPr>
            <w:tcW w:w="807" w:type="dxa"/>
            <w:tcBorders>
              <w:left w:val="single" w:sz="6" w:space="0" w:color="auto"/>
              <w:right w:val="single" w:sz="6" w:space="0" w:color="auto"/>
            </w:tcBorders>
            <w:shd w:val="clear" w:color="auto" w:fill="auto"/>
          </w:tcPr>
          <w:p w14:paraId="6A788680" w14:textId="77777777" w:rsidR="00666145" w:rsidRPr="009C5807" w:rsidRDefault="00666145" w:rsidP="00D5483A">
            <w:pPr>
              <w:pStyle w:val="TAC"/>
              <w:rPr>
                <w:ins w:id="385" w:author="Xiaomi" w:date="2022-08-08T20:03:00Z"/>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2CCCCED8" w14:textId="77777777" w:rsidR="00666145" w:rsidRPr="009C5807" w:rsidDel="00836998" w:rsidRDefault="00666145" w:rsidP="00D5483A">
            <w:pPr>
              <w:pStyle w:val="TAC"/>
              <w:rPr>
                <w:ins w:id="386" w:author="Xiaomi" w:date="2022-08-08T20:03:00Z"/>
                <w:lang w:val="sv-SE"/>
              </w:rPr>
            </w:pPr>
            <w:ins w:id="387" w:author="Xiaomi" w:date="2022-08-08T20:03:00Z">
              <w:r w:rsidRPr="009C5807">
                <w:rPr>
                  <w:lang w:val="sv-SE"/>
                </w:rPr>
                <w:t>NR_FDD_FR1_E, NR_TDD_FR1_E</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827EEFD" w14:textId="77777777" w:rsidR="00666145" w:rsidRPr="009C5807" w:rsidRDefault="00666145" w:rsidP="00D5483A">
            <w:pPr>
              <w:pStyle w:val="TAC"/>
              <w:rPr>
                <w:ins w:id="388" w:author="Xiaomi" w:date="2022-08-08T20:03:00Z"/>
              </w:rPr>
            </w:pPr>
            <w:ins w:id="389" w:author="Xiaomi" w:date="2022-08-08T20:03:00Z">
              <w:r w:rsidRPr="009C5807">
                <w:t>-119</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F08346E" w14:textId="77777777" w:rsidR="00666145" w:rsidRPr="009C5807" w:rsidRDefault="00666145" w:rsidP="00D5483A">
            <w:pPr>
              <w:pStyle w:val="TAC"/>
              <w:rPr>
                <w:ins w:id="390" w:author="Xiaomi" w:date="2022-08-08T20:03:00Z"/>
                <w:lang w:val="sv-SE"/>
              </w:rPr>
            </w:pPr>
            <w:ins w:id="391" w:author="Xiaomi" w:date="2022-08-08T20:03:00Z">
              <w:r w:rsidRPr="009C5807">
                <w:t>-116</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8D0359B" w14:textId="77777777" w:rsidR="00666145" w:rsidRPr="009C5807" w:rsidRDefault="00666145" w:rsidP="00D5483A">
            <w:pPr>
              <w:pStyle w:val="TAC"/>
              <w:rPr>
                <w:ins w:id="392" w:author="Xiaomi" w:date="2022-08-08T20:03:00Z"/>
              </w:rPr>
            </w:pPr>
            <w:ins w:id="393" w:author="Xiaomi" w:date="2022-08-08T20:03: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6A54663" w14:textId="77777777" w:rsidR="00666145" w:rsidRPr="009C5807" w:rsidRDefault="00666145" w:rsidP="00D5483A">
            <w:pPr>
              <w:pStyle w:val="TAC"/>
              <w:rPr>
                <w:ins w:id="394" w:author="Xiaomi" w:date="2022-08-08T20:03:00Z"/>
              </w:rPr>
            </w:pPr>
            <w:ins w:id="395" w:author="Xiaomi" w:date="2022-08-08T20:03:00Z">
              <w:r w:rsidRPr="009C5807">
                <w:t>-50</w:t>
              </w:r>
            </w:ins>
          </w:p>
        </w:tc>
      </w:tr>
      <w:tr w:rsidR="00666145" w:rsidRPr="009C5807" w14:paraId="34588AF4" w14:textId="77777777" w:rsidTr="00D5483A">
        <w:trPr>
          <w:jc w:val="center"/>
          <w:ins w:id="396" w:author="Xiaomi" w:date="2022-08-08T20:03:00Z"/>
        </w:trPr>
        <w:tc>
          <w:tcPr>
            <w:tcW w:w="1033" w:type="dxa"/>
            <w:tcBorders>
              <w:left w:val="single" w:sz="4" w:space="0" w:color="auto"/>
              <w:right w:val="single" w:sz="6" w:space="0" w:color="auto"/>
            </w:tcBorders>
            <w:shd w:val="clear" w:color="auto" w:fill="auto"/>
          </w:tcPr>
          <w:p w14:paraId="26ABF940" w14:textId="77777777" w:rsidR="00666145" w:rsidRPr="009C5807" w:rsidRDefault="00666145" w:rsidP="00D5483A">
            <w:pPr>
              <w:pStyle w:val="TAC"/>
              <w:rPr>
                <w:ins w:id="397" w:author="Xiaomi" w:date="2022-08-08T20:03:00Z"/>
              </w:rPr>
            </w:pPr>
          </w:p>
        </w:tc>
        <w:tc>
          <w:tcPr>
            <w:tcW w:w="1049" w:type="dxa"/>
            <w:tcBorders>
              <w:left w:val="single" w:sz="6" w:space="0" w:color="auto"/>
              <w:right w:val="single" w:sz="6" w:space="0" w:color="auto"/>
            </w:tcBorders>
            <w:shd w:val="clear" w:color="auto" w:fill="auto"/>
          </w:tcPr>
          <w:p w14:paraId="2E85DD66" w14:textId="77777777" w:rsidR="00666145" w:rsidRPr="009C5807" w:rsidRDefault="00666145" w:rsidP="00D5483A">
            <w:pPr>
              <w:pStyle w:val="TAC"/>
              <w:rPr>
                <w:ins w:id="398" w:author="Xiaomi" w:date="2022-08-08T20:03:00Z"/>
              </w:rPr>
            </w:pPr>
          </w:p>
        </w:tc>
        <w:tc>
          <w:tcPr>
            <w:tcW w:w="807" w:type="dxa"/>
            <w:tcBorders>
              <w:left w:val="single" w:sz="6" w:space="0" w:color="auto"/>
              <w:right w:val="single" w:sz="6" w:space="0" w:color="auto"/>
            </w:tcBorders>
            <w:shd w:val="clear" w:color="auto" w:fill="auto"/>
          </w:tcPr>
          <w:p w14:paraId="608B6107" w14:textId="77777777" w:rsidR="00666145" w:rsidRPr="009C5807" w:rsidRDefault="00666145" w:rsidP="00D5483A">
            <w:pPr>
              <w:pStyle w:val="TAC"/>
              <w:rPr>
                <w:ins w:id="399" w:author="Xiaomi" w:date="2022-08-08T20:03:00Z"/>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5E16349D" w14:textId="77777777" w:rsidR="00666145" w:rsidRPr="009C5807" w:rsidRDefault="00666145" w:rsidP="00D5483A">
            <w:pPr>
              <w:pStyle w:val="TAC"/>
              <w:rPr>
                <w:ins w:id="400" w:author="Xiaomi" w:date="2022-08-08T20:03:00Z"/>
                <w:lang w:val="sv-SE"/>
              </w:rPr>
            </w:pPr>
            <w:ins w:id="401" w:author="Xiaomi" w:date="2022-08-08T20:03:00Z">
              <w:r w:rsidRPr="009C5807">
                <w:rPr>
                  <w:lang w:eastAsia="zh-CN"/>
                </w:rPr>
                <w:t>NR_FDD_FR1_F</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4ED5A88" w14:textId="77777777" w:rsidR="00666145" w:rsidRPr="009C5807" w:rsidRDefault="00666145" w:rsidP="00D5483A">
            <w:pPr>
              <w:pStyle w:val="TAC"/>
              <w:rPr>
                <w:ins w:id="402" w:author="Xiaomi" w:date="2022-08-08T20:03:00Z"/>
              </w:rPr>
            </w:pPr>
            <w:ins w:id="403" w:author="Xiaomi" w:date="2022-08-08T20:03:00Z">
              <w:r w:rsidRPr="009C5807">
                <w:t>-118.5</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0B6D1AB" w14:textId="77777777" w:rsidR="00666145" w:rsidRPr="009C5807" w:rsidRDefault="00666145" w:rsidP="00D5483A">
            <w:pPr>
              <w:pStyle w:val="TAC"/>
              <w:rPr>
                <w:ins w:id="404" w:author="Xiaomi" w:date="2022-08-08T20:03:00Z"/>
              </w:rPr>
            </w:pPr>
            <w:ins w:id="405" w:author="Xiaomi" w:date="2022-08-08T20:03:00Z">
              <w:r w:rsidRPr="009C5807">
                <w:rPr>
                  <w:rFonts w:cs="Arial"/>
                </w:rPr>
                <w:t>-115.5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0968B27" w14:textId="77777777" w:rsidR="00666145" w:rsidRPr="009C5807" w:rsidRDefault="00666145" w:rsidP="00D5483A">
            <w:pPr>
              <w:pStyle w:val="TAC"/>
              <w:rPr>
                <w:ins w:id="406" w:author="Xiaomi" w:date="2022-08-08T20:03:00Z"/>
              </w:rPr>
            </w:pPr>
            <w:ins w:id="407" w:author="Xiaomi" w:date="2022-08-08T20:03: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A651EBA" w14:textId="77777777" w:rsidR="00666145" w:rsidRPr="009C5807" w:rsidRDefault="00666145" w:rsidP="00D5483A">
            <w:pPr>
              <w:pStyle w:val="TAC"/>
              <w:rPr>
                <w:ins w:id="408" w:author="Xiaomi" w:date="2022-08-08T20:03:00Z"/>
              </w:rPr>
            </w:pPr>
            <w:ins w:id="409" w:author="Xiaomi" w:date="2022-08-08T20:03:00Z">
              <w:r w:rsidRPr="009C5807">
                <w:t>-50</w:t>
              </w:r>
            </w:ins>
          </w:p>
        </w:tc>
      </w:tr>
      <w:tr w:rsidR="00666145" w:rsidRPr="009C5807" w14:paraId="6B34C56F" w14:textId="77777777" w:rsidTr="00D5483A">
        <w:trPr>
          <w:jc w:val="center"/>
          <w:ins w:id="410" w:author="Xiaomi" w:date="2022-08-08T20:03:00Z"/>
        </w:trPr>
        <w:tc>
          <w:tcPr>
            <w:tcW w:w="1033" w:type="dxa"/>
            <w:tcBorders>
              <w:left w:val="single" w:sz="4" w:space="0" w:color="auto"/>
              <w:right w:val="single" w:sz="6" w:space="0" w:color="auto"/>
            </w:tcBorders>
            <w:shd w:val="clear" w:color="auto" w:fill="auto"/>
          </w:tcPr>
          <w:p w14:paraId="43D7941F" w14:textId="77777777" w:rsidR="00666145" w:rsidRPr="009C5807" w:rsidRDefault="00666145" w:rsidP="00D5483A">
            <w:pPr>
              <w:pStyle w:val="TAC"/>
              <w:rPr>
                <w:ins w:id="411" w:author="Xiaomi" w:date="2022-08-08T20:03:00Z"/>
              </w:rPr>
            </w:pPr>
          </w:p>
        </w:tc>
        <w:tc>
          <w:tcPr>
            <w:tcW w:w="1049" w:type="dxa"/>
            <w:tcBorders>
              <w:left w:val="single" w:sz="6" w:space="0" w:color="auto"/>
              <w:right w:val="single" w:sz="6" w:space="0" w:color="auto"/>
            </w:tcBorders>
            <w:shd w:val="clear" w:color="auto" w:fill="auto"/>
          </w:tcPr>
          <w:p w14:paraId="405A4F2A" w14:textId="77777777" w:rsidR="00666145" w:rsidRPr="009C5807" w:rsidRDefault="00666145" w:rsidP="00D5483A">
            <w:pPr>
              <w:pStyle w:val="TAC"/>
              <w:rPr>
                <w:ins w:id="412" w:author="Xiaomi" w:date="2022-08-08T20:03:00Z"/>
              </w:rPr>
            </w:pPr>
          </w:p>
        </w:tc>
        <w:tc>
          <w:tcPr>
            <w:tcW w:w="807" w:type="dxa"/>
            <w:tcBorders>
              <w:left w:val="single" w:sz="6" w:space="0" w:color="auto"/>
              <w:right w:val="single" w:sz="6" w:space="0" w:color="auto"/>
            </w:tcBorders>
            <w:shd w:val="clear" w:color="auto" w:fill="auto"/>
          </w:tcPr>
          <w:p w14:paraId="639BD94B" w14:textId="77777777" w:rsidR="00666145" w:rsidRPr="009C5807" w:rsidRDefault="00666145" w:rsidP="00D5483A">
            <w:pPr>
              <w:pStyle w:val="TAC"/>
              <w:rPr>
                <w:ins w:id="413" w:author="Xiaomi" w:date="2022-08-08T20:03:00Z"/>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6CEC06AF" w14:textId="77777777" w:rsidR="00666145" w:rsidRPr="009C5807" w:rsidDel="00836998" w:rsidRDefault="00666145" w:rsidP="00D5483A">
            <w:pPr>
              <w:pStyle w:val="TAC"/>
              <w:rPr>
                <w:ins w:id="414" w:author="Xiaomi" w:date="2022-08-08T20:03:00Z"/>
                <w:lang w:eastAsia="zh-CN"/>
              </w:rPr>
            </w:pPr>
            <w:ins w:id="415" w:author="Xiaomi" w:date="2022-08-08T20:03:00Z">
              <w:r w:rsidRPr="009C5807">
                <w:rPr>
                  <w:lang w:eastAsia="zh-CN"/>
                </w:rPr>
                <w:t>NR</w:t>
              </w:r>
              <w:r w:rsidRPr="009C5807">
                <w:t>_</w:t>
              </w:r>
              <w:r w:rsidRPr="009C5807">
                <w:rPr>
                  <w:lang w:eastAsia="zh-CN"/>
                </w:rPr>
                <w:t>FDD_FR1_G</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5C94BC1" w14:textId="77777777" w:rsidR="00666145" w:rsidRPr="009C5807" w:rsidRDefault="00666145" w:rsidP="00D5483A">
            <w:pPr>
              <w:pStyle w:val="TAC"/>
              <w:rPr>
                <w:ins w:id="416" w:author="Xiaomi" w:date="2022-08-08T20:03:00Z"/>
              </w:rPr>
            </w:pPr>
            <w:ins w:id="417" w:author="Xiaomi" w:date="2022-08-08T20:03:00Z">
              <w:r w:rsidRPr="009C5807">
                <w:t>-118</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66BFF69" w14:textId="77777777" w:rsidR="00666145" w:rsidRPr="009C5807" w:rsidRDefault="00666145" w:rsidP="00D5483A">
            <w:pPr>
              <w:pStyle w:val="TAC"/>
              <w:rPr>
                <w:ins w:id="418" w:author="Xiaomi" w:date="2022-08-08T20:03:00Z"/>
                <w:rFonts w:cs="Arial"/>
                <w:lang w:val="sv-SE"/>
              </w:rPr>
            </w:pPr>
            <w:ins w:id="419" w:author="Xiaomi" w:date="2022-08-08T20:03:00Z">
              <w:r w:rsidRPr="009C5807">
                <w:rPr>
                  <w:rFonts w:cs="Arial"/>
                </w:rPr>
                <w:t>-115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8321FE1" w14:textId="77777777" w:rsidR="00666145" w:rsidRPr="009C5807" w:rsidRDefault="00666145" w:rsidP="00D5483A">
            <w:pPr>
              <w:pStyle w:val="TAC"/>
              <w:rPr>
                <w:ins w:id="420" w:author="Xiaomi" w:date="2022-08-08T20:03:00Z"/>
              </w:rPr>
            </w:pPr>
            <w:ins w:id="421" w:author="Xiaomi" w:date="2022-08-08T20:03: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5FDF88B" w14:textId="77777777" w:rsidR="00666145" w:rsidRPr="009C5807" w:rsidRDefault="00666145" w:rsidP="00D5483A">
            <w:pPr>
              <w:pStyle w:val="TAC"/>
              <w:rPr>
                <w:ins w:id="422" w:author="Xiaomi" w:date="2022-08-08T20:03:00Z"/>
              </w:rPr>
            </w:pPr>
            <w:ins w:id="423" w:author="Xiaomi" w:date="2022-08-08T20:03:00Z">
              <w:r w:rsidRPr="009C5807">
                <w:t>-50</w:t>
              </w:r>
            </w:ins>
          </w:p>
        </w:tc>
      </w:tr>
      <w:tr w:rsidR="00666145" w:rsidRPr="009C5807" w14:paraId="39470526" w14:textId="77777777" w:rsidTr="00D5483A">
        <w:trPr>
          <w:jc w:val="center"/>
          <w:ins w:id="424" w:author="Xiaomi" w:date="2022-08-08T20:03:00Z"/>
        </w:trPr>
        <w:tc>
          <w:tcPr>
            <w:tcW w:w="1033" w:type="dxa"/>
            <w:tcBorders>
              <w:left w:val="single" w:sz="4" w:space="0" w:color="auto"/>
              <w:right w:val="single" w:sz="6" w:space="0" w:color="auto"/>
            </w:tcBorders>
            <w:shd w:val="clear" w:color="auto" w:fill="auto"/>
          </w:tcPr>
          <w:p w14:paraId="62872477" w14:textId="77777777" w:rsidR="00666145" w:rsidRPr="009C5807" w:rsidRDefault="00666145" w:rsidP="00D5483A">
            <w:pPr>
              <w:pStyle w:val="TAC"/>
              <w:rPr>
                <w:ins w:id="425" w:author="Xiaomi" w:date="2022-08-08T20:03:00Z"/>
              </w:rPr>
            </w:pPr>
          </w:p>
        </w:tc>
        <w:tc>
          <w:tcPr>
            <w:tcW w:w="1049" w:type="dxa"/>
            <w:tcBorders>
              <w:left w:val="single" w:sz="6" w:space="0" w:color="auto"/>
              <w:right w:val="single" w:sz="6" w:space="0" w:color="auto"/>
            </w:tcBorders>
            <w:shd w:val="clear" w:color="auto" w:fill="auto"/>
          </w:tcPr>
          <w:p w14:paraId="758ECDDB" w14:textId="77777777" w:rsidR="00666145" w:rsidRPr="009C5807" w:rsidRDefault="00666145" w:rsidP="00D5483A">
            <w:pPr>
              <w:pStyle w:val="TAC"/>
              <w:rPr>
                <w:ins w:id="426" w:author="Xiaomi" w:date="2022-08-08T20:03:00Z"/>
              </w:rPr>
            </w:pPr>
          </w:p>
        </w:tc>
        <w:tc>
          <w:tcPr>
            <w:tcW w:w="807" w:type="dxa"/>
            <w:tcBorders>
              <w:left w:val="single" w:sz="6" w:space="0" w:color="auto"/>
              <w:right w:val="single" w:sz="6" w:space="0" w:color="auto"/>
            </w:tcBorders>
            <w:shd w:val="clear" w:color="auto" w:fill="auto"/>
          </w:tcPr>
          <w:p w14:paraId="027C4898" w14:textId="77777777" w:rsidR="00666145" w:rsidRPr="009C5807" w:rsidRDefault="00666145" w:rsidP="00D5483A">
            <w:pPr>
              <w:pStyle w:val="TAC"/>
              <w:rPr>
                <w:ins w:id="427" w:author="Xiaomi" w:date="2022-08-08T20:03:00Z"/>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74F99069" w14:textId="77777777" w:rsidR="00666145" w:rsidRPr="009C5807" w:rsidRDefault="00666145" w:rsidP="00D5483A">
            <w:pPr>
              <w:pStyle w:val="TAC"/>
              <w:rPr>
                <w:ins w:id="428" w:author="Xiaomi" w:date="2022-08-08T20:03:00Z"/>
                <w:lang w:eastAsia="zh-CN"/>
              </w:rPr>
            </w:pPr>
            <w:ins w:id="429" w:author="Xiaomi" w:date="2022-08-08T20:03:00Z">
              <w:r w:rsidRPr="009C5807">
                <w:rPr>
                  <w:lang w:eastAsia="zh-CN"/>
                </w:rPr>
                <w:t>NR</w:t>
              </w:r>
              <w:r w:rsidRPr="009C5807">
                <w:t>_</w:t>
              </w:r>
              <w:r w:rsidRPr="009C5807">
                <w:rPr>
                  <w:lang w:eastAsia="zh-CN"/>
                </w:rPr>
                <w:t>FDD_FR1_H</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525F7E5" w14:textId="77777777" w:rsidR="00666145" w:rsidRPr="009C5807" w:rsidRDefault="00666145" w:rsidP="00D5483A">
            <w:pPr>
              <w:pStyle w:val="TAC"/>
              <w:rPr>
                <w:ins w:id="430" w:author="Xiaomi" w:date="2022-08-08T20:03:00Z"/>
              </w:rPr>
            </w:pPr>
            <w:ins w:id="431" w:author="Xiaomi" w:date="2022-08-08T20:03:00Z">
              <w:r w:rsidRPr="009C5807">
                <w:t>-117.5</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CA3DE63" w14:textId="77777777" w:rsidR="00666145" w:rsidRPr="009C5807" w:rsidRDefault="00666145" w:rsidP="00D5483A">
            <w:pPr>
              <w:pStyle w:val="TAC"/>
              <w:rPr>
                <w:ins w:id="432" w:author="Xiaomi" w:date="2022-08-08T20:03:00Z"/>
                <w:rFonts w:cs="Arial"/>
                <w:lang w:val="sv-SE"/>
              </w:rPr>
            </w:pPr>
            <w:ins w:id="433" w:author="Xiaomi" w:date="2022-08-08T20:03:00Z">
              <w:r w:rsidRPr="009C5807">
                <w:rPr>
                  <w:rFonts w:cs="Arial"/>
                </w:rPr>
                <w:t>-114.5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5975FC4" w14:textId="77777777" w:rsidR="00666145" w:rsidRPr="009C5807" w:rsidRDefault="00666145" w:rsidP="00D5483A">
            <w:pPr>
              <w:pStyle w:val="TAC"/>
              <w:rPr>
                <w:ins w:id="434" w:author="Xiaomi" w:date="2022-08-08T20:03:00Z"/>
              </w:rPr>
            </w:pPr>
            <w:ins w:id="435" w:author="Xiaomi" w:date="2022-08-08T20:03: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B41E04F" w14:textId="77777777" w:rsidR="00666145" w:rsidRPr="009C5807" w:rsidRDefault="00666145" w:rsidP="00D5483A">
            <w:pPr>
              <w:pStyle w:val="TAC"/>
              <w:rPr>
                <w:ins w:id="436" w:author="Xiaomi" w:date="2022-08-08T20:03:00Z"/>
              </w:rPr>
            </w:pPr>
            <w:ins w:id="437" w:author="Xiaomi" w:date="2022-08-08T20:03:00Z">
              <w:r w:rsidRPr="009C5807">
                <w:t>-50</w:t>
              </w:r>
            </w:ins>
          </w:p>
        </w:tc>
      </w:tr>
      <w:tr w:rsidR="00666145" w:rsidRPr="009C5807" w14:paraId="5FA78FD2" w14:textId="77777777" w:rsidTr="00D5483A">
        <w:trPr>
          <w:jc w:val="center"/>
          <w:ins w:id="438" w:author="Xiaomi" w:date="2022-08-08T20:03:00Z"/>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749D6376" w14:textId="1E271490" w:rsidR="00666145" w:rsidRPr="009C5807" w:rsidRDefault="00666145" w:rsidP="00D5483A">
            <w:pPr>
              <w:pStyle w:val="TAC"/>
              <w:rPr>
                <w:ins w:id="439" w:author="Xiaomi" w:date="2022-08-08T20:03:00Z"/>
              </w:rPr>
            </w:pPr>
            <w:ins w:id="440" w:author="Xiaomi" w:date="2022-08-08T20:03:00Z">
              <w:r w:rsidRPr="009C5807">
                <w:sym w:font="Symbol" w:char="F0B1"/>
              </w:r>
            </w:ins>
            <w:ins w:id="441" w:author="Xiaomi" w:date="2022-08-08T20:09:00Z">
              <w:r>
                <w:t>[</w:t>
              </w:r>
            </w:ins>
            <w:ins w:id="442" w:author="Xiaomi" w:date="2022-08-08T20:03:00Z">
              <w:r w:rsidRPr="009C5807">
                <w:t>3</w:t>
              </w:r>
            </w:ins>
            <w:ins w:id="443" w:author="Xiaomi" w:date="2022-08-08T20:09:00Z">
              <w:r>
                <w:t>.5]</w:t>
              </w:r>
            </w:ins>
          </w:p>
        </w:tc>
        <w:tc>
          <w:tcPr>
            <w:tcW w:w="1049" w:type="dxa"/>
            <w:tcBorders>
              <w:top w:val="single" w:sz="6" w:space="0" w:color="auto"/>
              <w:left w:val="single" w:sz="6" w:space="0" w:color="auto"/>
              <w:bottom w:val="single" w:sz="6" w:space="0" w:color="auto"/>
              <w:right w:val="single" w:sz="6" w:space="0" w:color="auto"/>
            </w:tcBorders>
            <w:shd w:val="clear" w:color="auto" w:fill="auto"/>
          </w:tcPr>
          <w:p w14:paraId="54FD8BD8" w14:textId="77777777" w:rsidR="00666145" w:rsidRPr="009C5807" w:rsidRDefault="00666145" w:rsidP="00D5483A">
            <w:pPr>
              <w:pStyle w:val="TAC"/>
              <w:rPr>
                <w:ins w:id="444" w:author="Xiaomi" w:date="2022-08-08T20:03:00Z"/>
              </w:rPr>
            </w:pPr>
            <w:ins w:id="445" w:author="Xiaomi" w:date="2022-08-08T20:03:00Z">
              <w:r w:rsidRPr="009C5807">
                <w:sym w:font="Symbol" w:char="F0B1"/>
              </w:r>
              <w:r w:rsidRPr="009C5807">
                <w:t>3</w:t>
              </w:r>
            </w:ins>
          </w:p>
        </w:tc>
        <w:tc>
          <w:tcPr>
            <w:tcW w:w="807" w:type="dxa"/>
            <w:tcBorders>
              <w:top w:val="single" w:sz="6" w:space="0" w:color="auto"/>
              <w:left w:val="single" w:sz="6" w:space="0" w:color="auto"/>
              <w:bottom w:val="single" w:sz="6" w:space="0" w:color="auto"/>
              <w:right w:val="single" w:sz="6" w:space="0" w:color="auto"/>
            </w:tcBorders>
            <w:shd w:val="clear" w:color="auto" w:fill="auto"/>
          </w:tcPr>
          <w:p w14:paraId="1DEABF8D" w14:textId="77777777" w:rsidR="00666145" w:rsidRPr="009C5807" w:rsidRDefault="00666145" w:rsidP="00D5483A">
            <w:pPr>
              <w:pStyle w:val="TAC"/>
              <w:rPr>
                <w:ins w:id="446" w:author="Xiaomi" w:date="2022-08-08T20:03:00Z"/>
              </w:rPr>
            </w:pPr>
            <w:ins w:id="447" w:author="Xiaomi" w:date="2022-08-08T20:03:00Z">
              <w:r w:rsidRPr="009C5807">
                <w:sym w:font="Symbol" w:char="F0B3"/>
              </w:r>
              <w:r w:rsidRPr="009C5807">
                <w:t>-6</w:t>
              </w:r>
            </w:ins>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51C35525" w14:textId="77777777" w:rsidR="00666145" w:rsidRPr="009C5807" w:rsidRDefault="00666145" w:rsidP="00D5483A">
            <w:pPr>
              <w:pStyle w:val="TAC"/>
              <w:rPr>
                <w:ins w:id="448" w:author="Xiaomi" w:date="2022-08-08T20:03:00Z"/>
              </w:rPr>
            </w:pPr>
            <w:ins w:id="449" w:author="Xiaomi" w:date="2022-08-08T20:03:00Z">
              <w:r w:rsidRPr="009C5807">
                <w:t>Note 3</w:t>
              </w:r>
            </w:ins>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4DA64CE0" w14:textId="77777777" w:rsidR="00666145" w:rsidRPr="009C5807" w:rsidRDefault="00666145" w:rsidP="00D5483A">
            <w:pPr>
              <w:pStyle w:val="TAC"/>
              <w:rPr>
                <w:ins w:id="450" w:author="Xiaomi" w:date="2022-08-08T20:03:00Z"/>
              </w:rPr>
            </w:pPr>
            <w:ins w:id="451" w:author="Xiaomi" w:date="2022-08-08T20:03:00Z">
              <w:r w:rsidRPr="009C5807">
                <w:t>Note 3</w:t>
              </w:r>
            </w:ins>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7FDFFE72" w14:textId="77777777" w:rsidR="00666145" w:rsidRPr="009C5807" w:rsidRDefault="00666145" w:rsidP="00D5483A">
            <w:pPr>
              <w:pStyle w:val="TAC"/>
              <w:rPr>
                <w:ins w:id="452" w:author="Xiaomi" w:date="2022-08-08T20:03:00Z"/>
              </w:rPr>
            </w:pPr>
            <w:ins w:id="453" w:author="Xiaomi" w:date="2022-08-08T20:03:00Z">
              <w:r w:rsidRPr="009C5807">
                <w:t>Note 3</w:t>
              </w:r>
            </w:ins>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4F3149C8" w14:textId="77777777" w:rsidR="00666145" w:rsidRPr="009C5807" w:rsidRDefault="00666145" w:rsidP="00D5483A">
            <w:pPr>
              <w:pStyle w:val="TAC"/>
              <w:rPr>
                <w:ins w:id="454" w:author="Xiaomi" w:date="2022-08-08T20:03:00Z"/>
              </w:rPr>
            </w:pPr>
            <w:ins w:id="455" w:author="Xiaomi" w:date="2022-08-08T20:03:00Z">
              <w:r w:rsidRPr="009C5807">
                <w:t>N/A</w:t>
              </w:r>
            </w:ins>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30E86CED" w14:textId="77777777" w:rsidR="00666145" w:rsidRPr="009C5807" w:rsidRDefault="00666145" w:rsidP="00D5483A">
            <w:pPr>
              <w:pStyle w:val="TAC"/>
              <w:rPr>
                <w:ins w:id="456" w:author="Xiaomi" w:date="2022-08-08T20:03:00Z"/>
              </w:rPr>
            </w:pPr>
            <w:ins w:id="457" w:author="Xiaomi" w:date="2022-08-08T20:03:00Z">
              <w:r w:rsidRPr="009C5807">
                <w:t>Note 3</w:t>
              </w:r>
            </w:ins>
          </w:p>
        </w:tc>
      </w:tr>
      <w:tr w:rsidR="00666145" w:rsidRPr="009C5807" w14:paraId="63C46FD2" w14:textId="77777777" w:rsidTr="00D5483A">
        <w:trPr>
          <w:jc w:val="center"/>
          <w:ins w:id="458" w:author="Xiaomi" w:date="2022-08-08T20:03:00Z"/>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3A454F52" w14:textId="77777777" w:rsidR="00666145" w:rsidRPr="009C5807" w:rsidRDefault="00666145" w:rsidP="00D5483A">
            <w:pPr>
              <w:pStyle w:val="TAN"/>
              <w:rPr>
                <w:ins w:id="459" w:author="Xiaomi" w:date="2022-08-08T20:03:00Z"/>
              </w:rPr>
            </w:pPr>
            <w:ins w:id="460" w:author="Xiaomi" w:date="2022-08-08T20:03:00Z">
              <w:r w:rsidRPr="009C5807">
                <w:t>NOTE 1:</w:t>
              </w:r>
              <w:r w:rsidRPr="009C5807">
                <w:tab/>
                <w:t>Io is assumed to have constant EPRE across the bandwidth.</w:t>
              </w:r>
            </w:ins>
          </w:p>
          <w:p w14:paraId="1000C313" w14:textId="77777777" w:rsidR="00666145" w:rsidRPr="009C5807" w:rsidRDefault="00666145" w:rsidP="00D5483A">
            <w:pPr>
              <w:pStyle w:val="TAN"/>
              <w:rPr>
                <w:ins w:id="461" w:author="Xiaomi" w:date="2022-08-08T20:03:00Z"/>
              </w:rPr>
            </w:pPr>
            <w:ins w:id="462" w:author="Xiaomi" w:date="2022-08-08T20:03:00Z">
              <w:r w:rsidRPr="009C5807">
                <w:t>NOTE 2:</w:t>
              </w:r>
              <w:r w:rsidRPr="009C5807">
                <w:tab/>
                <w:t>The parameter SSB Ês/Iot is the minimum SSB Ês/Iot of the pair of cells to which the requirement applies.</w:t>
              </w:r>
            </w:ins>
          </w:p>
          <w:p w14:paraId="084871EB" w14:textId="77777777" w:rsidR="00666145" w:rsidRPr="009C5807" w:rsidRDefault="00666145" w:rsidP="00D5483A">
            <w:pPr>
              <w:pStyle w:val="TAN"/>
              <w:rPr>
                <w:ins w:id="463" w:author="Xiaomi" w:date="2022-08-08T20:03:00Z"/>
              </w:rPr>
            </w:pPr>
            <w:ins w:id="464" w:author="Xiaomi" w:date="2022-08-08T20:03:00Z">
              <w:r w:rsidRPr="009C5807">
                <w:t>NOTE 3:</w:t>
              </w:r>
              <w:r w:rsidRPr="009C5807">
                <w:tab/>
                <w:t>The same bands and the same Io conditions for each band apply for this requirement as for the corresponding highest accuracy requirement.</w:t>
              </w:r>
            </w:ins>
          </w:p>
          <w:p w14:paraId="5E46F8D2" w14:textId="77777777" w:rsidR="00666145" w:rsidRPr="009C5807" w:rsidRDefault="00666145" w:rsidP="00D5483A">
            <w:pPr>
              <w:pStyle w:val="TAN"/>
              <w:rPr>
                <w:ins w:id="465" w:author="Xiaomi" w:date="2022-08-08T20:03:00Z"/>
              </w:rPr>
            </w:pPr>
            <w:ins w:id="466" w:author="Xiaomi" w:date="2022-08-08T20:03:00Z">
              <w:r w:rsidRPr="009C5807">
                <w:t>NOTE 4:</w:t>
              </w:r>
              <w:r w:rsidRPr="009C5807">
                <w:tab/>
                <w:t>NR operating band groups in FR1 are as defined in clause 3.5.2.</w:t>
              </w:r>
            </w:ins>
          </w:p>
        </w:tc>
      </w:tr>
    </w:tbl>
    <w:p w14:paraId="036C4CF4" w14:textId="42349DF7" w:rsidR="002C1440" w:rsidRPr="00666145" w:rsidDel="00AA670F" w:rsidRDefault="002C1440" w:rsidP="002C1440">
      <w:pPr>
        <w:overflowPunct w:val="0"/>
        <w:autoSpaceDE w:val="0"/>
        <w:autoSpaceDN w:val="0"/>
        <w:adjustRightInd w:val="0"/>
        <w:textAlignment w:val="baseline"/>
        <w:rPr>
          <w:del w:id="467" w:author="Xiaomi" w:date="2022-01-27T17:00:00Z"/>
          <w:rFonts w:eastAsia="Malgun Gothic"/>
          <w:lang w:eastAsia="ko-KR"/>
        </w:rPr>
      </w:pPr>
    </w:p>
    <w:p w14:paraId="168B0536" w14:textId="6FBEBD2D" w:rsidR="00863933" w:rsidRDefault="00C641E2" w:rsidP="006B23D2">
      <w:pPr>
        <w:pStyle w:val="2"/>
        <w:rPr>
          <w:color w:val="FF0000"/>
          <w:lang w:eastAsia="zh-CN"/>
        </w:rPr>
      </w:pPr>
      <w:r w:rsidRPr="002249A7">
        <w:rPr>
          <w:color w:val="FF0000"/>
          <w:lang w:eastAsia="zh-CN"/>
        </w:rPr>
        <w:t xml:space="preserve">&lt;&lt; </w:t>
      </w:r>
      <w:r>
        <w:rPr>
          <w:color w:val="FF0000"/>
          <w:lang w:eastAsia="zh-CN"/>
        </w:rPr>
        <w:t>End</w:t>
      </w:r>
      <w:r w:rsidRPr="002249A7">
        <w:rPr>
          <w:rFonts w:hint="eastAsia"/>
          <w:color w:val="FF0000"/>
          <w:lang w:eastAsia="zh-CN"/>
        </w:rPr>
        <w:t xml:space="preserve"> of Change</w:t>
      </w:r>
      <w:r w:rsidRPr="006B23D2">
        <w:rPr>
          <w:rFonts w:hint="eastAsia"/>
          <w:color w:val="FF0000"/>
          <w:lang w:eastAsia="zh-CN"/>
        </w:rPr>
        <w:t xml:space="preserve"> #1</w:t>
      </w:r>
      <w:r w:rsidRPr="002249A7">
        <w:rPr>
          <w:color w:val="FF0000"/>
          <w:lang w:eastAsia="zh-CN"/>
        </w:rPr>
        <w:t>&gt;&gt;</w:t>
      </w:r>
    </w:p>
    <w:p w14:paraId="2091F8C1" w14:textId="0E63E5DA" w:rsidR="0023026A" w:rsidRDefault="0023026A" w:rsidP="003072C0"/>
    <w:p w14:paraId="2975906C" w14:textId="40355196" w:rsidR="00F976AC" w:rsidRPr="00F976AC" w:rsidRDefault="00F976AC" w:rsidP="00F976AC">
      <w:pPr>
        <w:pStyle w:val="2"/>
        <w:rPr>
          <w:ins w:id="468" w:author="Xiaomi" w:date="2022-08-08T20:09:00Z"/>
          <w:color w:val="FF0000"/>
        </w:rPr>
      </w:pPr>
      <w:r w:rsidRPr="006B23D2">
        <w:rPr>
          <w:color w:val="FF0000"/>
          <w:lang w:eastAsia="zh-CN"/>
        </w:rPr>
        <w:t xml:space="preserve">&lt;&lt; </w:t>
      </w:r>
      <w:r w:rsidRPr="006B23D2">
        <w:rPr>
          <w:rFonts w:hint="eastAsia"/>
          <w:color w:val="FF0000"/>
          <w:lang w:eastAsia="zh-CN"/>
        </w:rPr>
        <w:t>Start of Change</w:t>
      </w:r>
      <w:r w:rsidRPr="006B23D2">
        <w:rPr>
          <w:rFonts w:eastAsiaTheme="minorEastAsia" w:hint="eastAsia"/>
          <w:color w:val="FF0000"/>
          <w:lang w:eastAsia="zh-CN"/>
        </w:rPr>
        <w:t xml:space="preserve"> #</w:t>
      </w:r>
      <w:r>
        <w:rPr>
          <w:rFonts w:eastAsiaTheme="minorEastAsia"/>
          <w:color w:val="FF0000"/>
          <w:lang w:eastAsia="zh-CN"/>
        </w:rPr>
        <w:t>2</w:t>
      </w:r>
      <w:r w:rsidRPr="006B23D2">
        <w:rPr>
          <w:color w:val="FF0000"/>
          <w:lang w:eastAsia="zh-CN"/>
        </w:rPr>
        <w:t>&gt;&gt;</w:t>
      </w:r>
    </w:p>
    <w:p w14:paraId="3E8AD5C3" w14:textId="7740F2DC" w:rsidR="00D5483A" w:rsidRPr="009C5807" w:rsidRDefault="00D5483A" w:rsidP="00D5483A">
      <w:pPr>
        <w:pStyle w:val="30"/>
        <w:rPr>
          <w:ins w:id="469" w:author="Xiaomi" w:date="2022-08-08T20:10:00Z"/>
          <w:lang w:val="en-US" w:eastAsia="ko-KR"/>
        </w:rPr>
      </w:pPr>
      <w:ins w:id="470" w:author="Xiaomi" w:date="2022-08-08T20:10:00Z">
        <w:r w:rsidRPr="009C5807">
          <w:rPr>
            <w:lang w:val="en-US" w:eastAsia="ko-KR"/>
          </w:rPr>
          <w:t>1</w:t>
        </w:r>
        <w:r>
          <w:rPr>
            <w:lang w:val="en-US" w:eastAsia="ko-KR"/>
          </w:rPr>
          <w:t>0.1.</w:t>
        </w:r>
      </w:ins>
      <w:ins w:id="471" w:author="Xiaomi" w:date="2022-08-08T20:11:00Z">
        <w:r>
          <w:rPr>
            <w:lang w:val="en-US" w:eastAsia="ko-KR"/>
          </w:rPr>
          <w:t>39</w:t>
        </w:r>
      </w:ins>
      <w:ins w:id="472" w:author="Xiaomi" w:date="2022-08-08T20:10:00Z">
        <w:r w:rsidRPr="009C5807">
          <w:rPr>
            <w:lang w:val="en-US" w:eastAsia="ko-KR"/>
          </w:rPr>
          <w:tab/>
          <w:t xml:space="preserve">Inter-frequency RSRP accuracy requirements </w:t>
        </w:r>
        <w:r w:rsidRPr="009C5807">
          <w:rPr>
            <w:lang w:val="en-US" w:eastAsia="zh-CN"/>
          </w:rPr>
          <w:t>for</w:t>
        </w:r>
        <w:r w:rsidRPr="009C5807">
          <w:rPr>
            <w:lang w:val="en-US" w:eastAsia="ko-KR"/>
          </w:rPr>
          <w:t xml:space="preserve"> </w:t>
        </w:r>
        <w:r>
          <w:rPr>
            <w:lang w:val="en-US" w:eastAsia="ko-KR"/>
          </w:rPr>
          <w:t>Satellite access</w:t>
        </w:r>
      </w:ins>
    </w:p>
    <w:p w14:paraId="6F377A0C" w14:textId="3C2F4DC2" w:rsidR="00D5483A" w:rsidRPr="009C5807" w:rsidRDefault="00D5483A" w:rsidP="00D5483A">
      <w:pPr>
        <w:pStyle w:val="40"/>
        <w:rPr>
          <w:ins w:id="473" w:author="Xiaomi" w:date="2022-08-08T20:10:00Z"/>
          <w:lang w:val="en-US" w:eastAsia="zh-CN"/>
        </w:rPr>
      </w:pPr>
      <w:ins w:id="474" w:author="Xiaomi" w:date="2022-08-08T20:10:00Z">
        <w:r w:rsidRPr="009C5807">
          <w:rPr>
            <w:lang w:val="en-US" w:eastAsia="zh-CN"/>
          </w:rPr>
          <w:t>1</w:t>
        </w:r>
        <w:r>
          <w:rPr>
            <w:lang w:val="en-US" w:eastAsia="zh-CN"/>
          </w:rPr>
          <w:t>0.1.</w:t>
        </w:r>
      </w:ins>
      <w:ins w:id="475" w:author="Xiaomi" w:date="2022-08-08T20:11:00Z">
        <w:r>
          <w:rPr>
            <w:lang w:val="en-US" w:eastAsia="zh-CN"/>
          </w:rPr>
          <w:t>39</w:t>
        </w:r>
      </w:ins>
      <w:ins w:id="476" w:author="Xiaomi" w:date="2022-08-08T20:10:00Z">
        <w:r w:rsidRPr="009C5807">
          <w:rPr>
            <w:lang w:val="en-US" w:eastAsia="zh-CN"/>
          </w:rPr>
          <w:t>.1</w:t>
        </w:r>
        <w:r w:rsidRPr="009C5807">
          <w:rPr>
            <w:lang w:val="en-US" w:eastAsia="zh-CN"/>
          </w:rPr>
          <w:tab/>
        </w:r>
        <w:r w:rsidRPr="009C5807">
          <w:rPr>
            <w:lang w:val="en-US" w:eastAsia="ko-KR"/>
          </w:rPr>
          <w:t>Inter-frequency SS-RSRP accuracy requirements</w:t>
        </w:r>
      </w:ins>
    </w:p>
    <w:p w14:paraId="3E5200E4" w14:textId="220F5DA4" w:rsidR="00D5483A" w:rsidRPr="009C5807" w:rsidRDefault="00D5483A" w:rsidP="00D5483A">
      <w:pPr>
        <w:pStyle w:val="5"/>
        <w:rPr>
          <w:ins w:id="477" w:author="Xiaomi" w:date="2022-08-08T20:10:00Z"/>
          <w:lang w:val="en-US" w:eastAsia="zh-CN"/>
        </w:rPr>
      </w:pPr>
      <w:ins w:id="478" w:author="Xiaomi" w:date="2022-08-08T20:10:00Z">
        <w:r w:rsidRPr="009C5807">
          <w:rPr>
            <w:lang w:val="en-US" w:eastAsia="zh-CN"/>
          </w:rPr>
          <w:t>1</w:t>
        </w:r>
        <w:r>
          <w:rPr>
            <w:lang w:val="en-US" w:eastAsia="zh-CN"/>
          </w:rPr>
          <w:t>0.1.</w:t>
        </w:r>
      </w:ins>
      <w:ins w:id="479" w:author="Xiaomi" w:date="2022-08-08T20:11:00Z">
        <w:r>
          <w:rPr>
            <w:lang w:val="en-US" w:eastAsia="zh-CN"/>
          </w:rPr>
          <w:t>39</w:t>
        </w:r>
      </w:ins>
      <w:ins w:id="480" w:author="Xiaomi" w:date="2022-08-08T20:10:00Z">
        <w:r w:rsidRPr="009C5807">
          <w:rPr>
            <w:lang w:val="en-US" w:eastAsia="zh-CN"/>
          </w:rPr>
          <w:t>.1.1</w:t>
        </w:r>
        <w:r w:rsidRPr="009C5807">
          <w:rPr>
            <w:lang w:val="en-US" w:eastAsia="zh-CN"/>
          </w:rPr>
          <w:tab/>
        </w:r>
        <w:r w:rsidRPr="009C5807">
          <w:rPr>
            <w:lang w:eastAsia="zh-CN"/>
          </w:rPr>
          <w:t>Absolute</w:t>
        </w:r>
        <w:r w:rsidRPr="009C5807">
          <w:t xml:space="preserve"> Accuracy of </w:t>
        </w:r>
        <w:r w:rsidRPr="009C5807">
          <w:rPr>
            <w:lang w:eastAsia="zh-CN"/>
          </w:rPr>
          <w:t>SS-RSRP</w:t>
        </w:r>
        <w:r w:rsidRPr="009C5807">
          <w:rPr>
            <w:lang w:val="en-US" w:eastAsia="zh-CN"/>
          </w:rPr>
          <w:t xml:space="preserve"> in FR1</w:t>
        </w:r>
      </w:ins>
    </w:p>
    <w:p w14:paraId="6AF8FF45" w14:textId="77777777" w:rsidR="00D5483A" w:rsidRPr="009C5807" w:rsidRDefault="00D5483A" w:rsidP="00D5483A">
      <w:pPr>
        <w:rPr>
          <w:ins w:id="481" w:author="Xiaomi" w:date="2022-08-08T20:10:00Z"/>
          <w:rFonts w:cs="v4.2.0"/>
          <w:i/>
        </w:rPr>
      </w:pPr>
      <w:ins w:id="482" w:author="Xiaomi" w:date="2022-08-08T20:10:00Z">
        <w:r w:rsidRPr="009C5807">
          <w:rPr>
            <w:rFonts w:cs="v4.2.0"/>
          </w:rPr>
          <w:t>The requirements for absolute accuracy of</w:t>
        </w:r>
        <w:r w:rsidRPr="009C5807">
          <w:rPr>
            <w:rFonts w:cs="v4.2.0"/>
            <w:lang w:eastAsia="zh-CN"/>
          </w:rPr>
          <w:t xml:space="preserve"> SS-RSRP</w:t>
        </w:r>
        <w:r w:rsidRPr="009C5807">
          <w:rPr>
            <w:rFonts w:cs="v4.2.0"/>
          </w:rPr>
          <w:t xml:space="preserve"> in this clause apply to a cell on a frequency in FR1 that has different carrier frequency from the serving cell.</w:t>
        </w:r>
      </w:ins>
    </w:p>
    <w:p w14:paraId="6D65EF1A" w14:textId="4EF69D05" w:rsidR="00D5483A" w:rsidRPr="009C5807" w:rsidRDefault="00D5483A" w:rsidP="00D5483A">
      <w:pPr>
        <w:rPr>
          <w:ins w:id="483" w:author="Xiaomi" w:date="2022-08-08T20:10:00Z"/>
          <w:rFonts w:cs="v4.2.0"/>
        </w:rPr>
      </w:pPr>
      <w:ins w:id="484" w:author="Xiaomi" w:date="2022-08-08T20:10:00Z">
        <w:r w:rsidRPr="009C5807">
          <w:rPr>
            <w:rFonts w:cs="v4.2.0"/>
          </w:rPr>
          <w:t xml:space="preserve">The accuracy requirements in Table </w:t>
        </w:r>
        <w:r>
          <w:rPr>
            <w:rFonts w:cs="v4.2.0"/>
            <w:lang w:eastAsia="zh-CN"/>
          </w:rPr>
          <w:t>10.1.</w:t>
        </w:r>
      </w:ins>
      <w:ins w:id="485" w:author="Xiaomi" w:date="2022-08-08T20:11:00Z">
        <w:r>
          <w:rPr>
            <w:rFonts w:cs="v4.2.0"/>
            <w:lang w:eastAsia="zh-CN"/>
          </w:rPr>
          <w:t>39</w:t>
        </w:r>
      </w:ins>
      <w:ins w:id="486" w:author="Xiaomi" w:date="2022-08-08T20:10:00Z">
        <w:r w:rsidRPr="009C5807">
          <w:rPr>
            <w:rFonts w:cs="v4.2.0"/>
            <w:lang w:eastAsia="zh-CN"/>
          </w:rPr>
          <w:t>.1.1</w:t>
        </w:r>
        <w:r w:rsidRPr="009C5807">
          <w:rPr>
            <w:rFonts w:cs="v4.2.0"/>
          </w:rPr>
          <w:t>-1 are valid under the following conditions:</w:t>
        </w:r>
      </w:ins>
    </w:p>
    <w:p w14:paraId="7A92AE28" w14:textId="36551779" w:rsidR="00D5483A" w:rsidRPr="009C5807" w:rsidRDefault="00D5483A" w:rsidP="00D5483A">
      <w:pPr>
        <w:pStyle w:val="B10"/>
        <w:rPr>
          <w:ins w:id="487" w:author="Xiaomi" w:date="2022-08-08T20:10:00Z"/>
          <w:lang w:eastAsia="zh-CN"/>
        </w:rPr>
      </w:pPr>
      <w:ins w:id="488" w:author="Xiaomi" w:date="2022-08-08T20:10:00Z">
        <w:r w:rsidRPr="009C5807">
          <w:t>-</w:t>
        </w:r>
        <w:r w:rsidRPr="009C5807">
          <w:tab/>
          <w:t xml:space="preserve">Conditions defined </w:t>
        </w:r>
        <w:r>
          <w:t xml:space="preserve">in clause </w:t>
        </w:r>
      </w:ins>
      <w:ins w:id="489" w:author="Xiaomi" w:date="2022-08-08T20:11:00Z">
        <w:r>
          <w:t>[</w:t>
        </w:r>
      </w:ins>
      <w:ins w:id="490" w:author="Xiaomi" w:date="2022-08-08T20:10:00Z">
        <w:r>
          <w:t>7.3 of TS 38.101-1</w:t>
        </w:r>
      </w:ins>
      <w:ins w:id="491" w:author="Xiaomi" w:date="2022-08-08T20:11:00Z">
        <w:r>
          <w:t>]</w:t>
        </w:r>
      </w:ins>
      <w:ins w:id="492" w:author="Xiaomi" w:date="2022-08-08T20:10:00Z">
        <w:r>
          <w:t xml:space="preserve"> [</w:t>
        </w:r>
      </w:ins>
      <w:ins w:id="493" w:author="Xiaomi" w:date="2022-08-08T20:11:00Z">
        <w:r>
          <w:t>TBD</w:t>
        </w:r>
      </w:ins>
      <w:ins w:id="494" w:author="Xiaomi" w:date="2022-08-08T20:10:00Z">
        <w:r w:rsidRPr="009C5807">
          <w:t>] for reference sensitivity are fulfilled.</w:t>
        </w:r>
      </w:ins>
    </w:p>
    <w:p w14:paraId="68301C28" w14:textId="2FFA7E7E" w:rsidR="00D5483A" w:rsidRPr="009C5807" w:rsidRDefault="00D5483A" w:rsidP="00D5483A">
      <w:pPr>
        <w:pStyle w:val="B10"/>
        <w:rPr>
          <w:ins w:id="495" w:author="Xiaomi" w:date="2022-08-08T20:10:00Z"/>
          <w:lang w:eastAsia="zh-CN"/>
        </w:rPr>
      </w:pPr>
      <w:ins w:id="496" w:author="Xiaomi" w:date="2022-08-08T20:10:00Z">
        <w:r w:rsidRPr="009C5807">
          <w:t>-</w:t>
        </w:r>
        <w:r w:rsidRPr="009C5807">
          <w:tab/>
          <w:t xml:space="preserve">Conditions for inter-frequency measurements are fulfilled according to </w:t>
        </w:r>
      </w:ins>
      <w:ins w:id="497" w:author="Xiaomi" w:date="2022-08-08T20:12:00Z">
        <w:r>
          <w:t>[</w:t>
        </w:r>
      </w:ins>
      <w:ins w:id="498" w:author="Xiaomi" w:date="2022-08-08T20:10:00Z">
        <w:r w:rsidRPr="009C5807">
          <w:t>Annex B.2.3</w:t>
        </w:r>
      </w:ins>
      <w:ins w:id="499" w:author="Xiaomi" w:date="2022-08-08T20:12:00Z">
        <w:r>
          <w:t>]</w:t>
        </w:r>
      </w:ins>
      <w:ins w:id="500" w:author="Xiaomi" w:date="2022-08-08T20:10:00Z">
        <w:r w:rsidRPr="009C5807">
          <w:t xml:space="preserve"> for a corresponding Band </w:t>
        </w:r>
        <w:r w:rsidRPr="009C5807">
          <w:rPr>
            <w:rFonts w:cs="v4.2.0"/>
            <w:lang w:eastAsia="ko-KR"/>
          </w:rPr>
          <w:t>for each relevant SSB</w:t>
        </w:r>
        <w:r w:rsidRPr="009C5807">
          <w:t>.</w:t>
        </w:r>
      </w:ins>
    </w:p>
    <w:p w14:paraId="18B50C77" w14:textId="45EE1AA2" w:rsidR="00D5483A" w:rsidRPr="009C5807" w:rsidRDefault="00D5483A" w:rsidP="00D5483A">
      <w:pPr>
        <w:pStyle w:val="TH"/>
        <w:rPr>
          <w:ins w:id="501" w:author="Xiaomi" w:date="2022-08-08T20:10:00Z"/>
        </w:rPr>
      </w:pPr>
      <w:ins w:id="502" w:author="Xiaomi" w:date="2022-08-08T20:10:00Z">
        <w:r w:rsidRPr="009C5807">
          <w:lastRenderedPageBreak/>
          <w:t xml:space="preserve">Table </w:t>
        </w:r>
        <w:r>
          <w:rPr>
            <w:lang w:eastAsia="zh-CN"/>
          </w:rPr>
          <w:t>10.1.</w:t>
        </w:r>
      </w:ins>
      <w:ins w:id="503" w:author="Xiaomi" w:date="2022-08-08T20:12:00Z">
        <w:r>
          <w:rPr>
            <w:lang w:eastAsia="zh-CN"/>
          </w:rPr>
          <w:t>39</w:t>
        </w:r>
      </w:ins>
      <w:ins w:id="504" w:author="Xiaomi" w:date="2022-08-08T20:10:00Z">
        <w:r w:rsidRPr="009C5807">
          <w:rPr>
            <w:lang w:eastAsia="zh-CN"/>
          </w:rPr>
          <w:t>.1.1-1</w:t>
        </w:r>
        <w:r w:rsidRPr="009C5807">
          <w:t xml:space="preserve">: </w:t>
        </w:r>
        <w:r w:rsidRPr="009C5807">
          <w:rPr>
            <w:lang w:eastAsia="zh-CN"/>
          </w:rPr>
          <w:t>SS-</w:t>
        </w:r>
        <w:r w:rsidRPr="009C5807">
          <w:t>RSRP Inter frequency Absolute accuracy in FR1</w:t>
        </w:r>
      </w:ins>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D5483A" w:rsidRPr="009C5807" w14:paraId="2F9F5F6E" w14:textId="77777777" w:rsidTr="00D5483A">
        <w:trPr>
          <w:jc w:val="center"/>
          <w:ins w:id="505" w:author="Xiaomi" w:date="2022-08-08T20:10:00Z"/>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4ABF437" w14:textId="77777777" w:rsidR="00D5483A" w:rsidRPr="009C5807" w:rsidRDefault="00D5483A" w:rsidP="00D5483A">
            <w:pPr>
              <w:pStyle w:val="TAH"/>
              <w:rPr>
                <w:ins w:id="506" w:author="Xiaomi" w:date="2022-08-08T20:10:00Z"/>
              </w:rPr>
            </w:pPr>
            <w:ins w:id="507" w:author="Xiaomi" w:date="2022-08-08T20:10:00Z">
              <w:r w:rsidRPr="009C5807">
                <w:t>Accuracy</w:t>
              </w:r>
            </w:ins>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3C4CAA9" w14:textId="77777777" w:rsidR="00D5483A" w:rsidRPr="009C5807" w:rsidRDefault="00D5483A" w:rsidP="00D5483A">
            <w:pPr>
              <w:pStyle w:val="TAH"/>
              <w:rPr>
                <w:ins w:id="508" w:author="Xiaomi" w:date="2022-08-08T20:10:00Z"/>
              </w:rPr>
            </w:pPr>
            <w:ins w:id="509" w:author="Xiaomi" w:date="2022-08-08T20:10:00Z">
              <w:r w:rsidRPr="009C5807">
                <w:t>Conditions</w:t>
              </w:r>
            </w:ins>
          </w:p>
        </w:tc>
      </w:tr>
      <w:tr w:rsidR="00D5483A" w:rsidRPr="009C5807" w14:paraId="4930E13E" w14:textId="77777777" w:rsidTr="00D5483A">
        <w:trPr>
          <w:jc w:val="center"/>
          <w:ins w:id="510" w:author="Xiaomi" w:date="2022-08-08T20:10:00Z"/>
        </w:trPr>
        <w:tc>
          <w:tcPr>
            <w:tcW w:w="1033" w:type="dxa"/>
            <w:tcBorders>
              <w:top w:val="single" w:sz="6" w:space="0" w:color="auto"/>
              <w:left w:val="single" w:sz="4" w:space="0" w:color="auto"/>
              <w:right w:val="single" w:sz="6" w:space="0" w:color="auto"/>
            </w:tcBorders>
            <w:shd w:val="clear" w:color="auto" w:fill="auto"/>
            <w:vAlign w:val="center"/>
          </w:tcPr>
          <w:p w14:paraId="101CD4FB" w14:textId="77777777" w:rsidR="00D5483A" w:rsidRPr="009C5807" w:rsidRDefault="00D5483A" w:rsidP="00D5483A">
            <w:pPr>
              <w:pStyle w:val="TAH"/>
              <w:rPr>
                <w:ins w:id="511" w:author="Xiaomi" w:date="2022-08-08T20:10:00Z"/>
              </w:rPr>
            </w:pPr>
            <w:ins w:id="512" w:author="Xiaomi" w:date="2022-08-08T20:10:00Z">
              <w:r w:rsidRPr="009C5807">
                <w:t>Normal condition</w:t>
              </w:r>
            </w:ins>
          </w:p>
        </w:tc>
        <w:tc>
          <w:tcPr>
            <w:tcW w:w="1049" w:type="dxa"/>
            <w:tcBorders>
              <w:top w:val="single" w:sz="6" w:space="0" w:color="auto"/>
              <w:left w:val="single" w:sz="6" w:space="0" w:color="auto"/>
              <w:right w:val="single" w:sz="6" w:space="0" w:color="auto"/>
            </w:tcBorders>
            <w:shd w:val="clear" w:color="auto" w:fill="auto"/>
            <w:vAlign w:val="center"/>
          </w:tcPr>
          <w:p w14:paraId="3D2368BE" w14:textId="77777777" w:rsidR="00D5483A" w:rsidRPr="009C5807" w:rsidRDefault="00D5483A" w:rsidP="00D5483A">
            <w:pPr>
              <w:pStyle w:val="TAH"/>
              <w:rPr>
                <w:ins w:id="513" w:author="Xiaomi" w:date="2022-08-08T20:10:00Z"/>
              </w:rPr>
            </w:pPr>
            <w:ins w:id="514" w:author="Xiaomi" w:date="2022-08-08T20:10:00Z">
              <w:r w:rsidRPr="009C5807">
                <w:t>Extreme condition</w:t>
              </w:r>
            </w:ins>
          </w:p>
        </w:tc>
        <w:tc>
          <w:tcPr>
            <w:tcW w:w="807" w:type="dxa"/>
            <w:tcBorders>
              <w:top w:val="single" w:sz="6" w:space="0" w:color="auto"/>
              <w:left w:val="single" w:sz="6" w:space="0" w:color="auto"/>
              <w:right w:val="single" w:sz="6" w:space="0" w:color="auto"/>
            </w:tcBorders>
            <w:shd w:val="clear" w:color="auto" w:fill="auto"/>
            <w:vAlign w:val="center"/>
          </w:tcPr>
          <w:p w14:paraId="12760669" w14:textId="77777777" w:rsidR="00D5483A" w:rsidRPr="009C5807" w:rsidRDefault="00D5483A" w:rsidP="00D5483A">
            <w:pPr>
              <w:pStyle w:val="TAH"/>
              <w:rPr>
                <w:ins w:id="515" w:author="Xiaomi" w:date="2022-08-08T20:10:00Z"/>
              </w:rPr>
            </w:pPr>
            <w:ins w:id="516" w:author="Xiaomi" w:date="2022-08-08T20:10:00Z">
              <w:r w:rsidRPr="009C5807">
                <w:t>SSB Ês/Iot</w:t>
              </w:r>
              <w:r w:rsidRPr="009C5807">
                <w:rPr>
                  <w:vertAlign w:val="superscript"/>
                </w:rPr>
                <w:t xml:space="preserve"> Note 2</w:t>
              </w:r>
            </w:ins>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4E0A543" w14:textId="77777777" w:rsidR="00D5483A" w:rsidRPr="009C5807" w:rsidRDefault="00D5483A" w:rsidP="00D5483A">
            <w:pPr>
              <w:pStyle w:val="TAH"/>
              <w:rPr>
                <w:ins w:id="517" w:author="Xiaomi" w:date="2022-08-08T20:10:00Z"/>
              </w:rPr>
            </w:pPr>
            <w:ins w:id="518" w:author="Xiaomi" w:date="2022-08-08T20:10:00Z">
              <w:r w:rsidRPr="009C5807">
                <w:t>Io</w:t>
              </w:r>
              <w:r w:rsidRPr="009C5807">
                <w:rPr>
                  <w:vertAlign w:val="superscript"/>
                </w:rPr>
                <w:t xml:space="preserve"> Note 1</w:t>
              </w:r>
              <w:r w:rsidRPr="009C5807">
                <w:t xml:space="preserve"> range</w:t>
              </w:r>
            </w:ins>
          </w:p>
        </w:tc>
      </w:tr>
      <w:tr w:rsidR="00D5483A" w:rsidRPr="009C5807" w14:paraId="23D84B8A" w14:textId="77777777" w:rsidTr="00D5483A">
        <w:trPr>
          <w:jc w:val="center"/>
          <w:ins w:id="519" w:author="Xiaomi" w:date="2022-08-08T20:10:00Z"/>
        </w:trPr>
        <w:tc>
          <w:tcPr>
            <w:tcW w:w="1033" w:type="dxa"/>
            <w:tcBorders>
              <w:left w:val="single" w:sz="4" w:space="0" w:color="auto"/>
              <w:bottom w:val="single" w:sz="6" w:space="0" w:color="auto"/>
              <w:right w:val="single" w:sz="6" w:space="0" w:color="auto"/>
            </w:tcBorders>
            <w:shd w:val="clear" w:color="auto" w:fill="auto"/>
            <w:vAlign w:val="center"/>
          </w:tcPr>
          <w:p w14:paraId="733DE28F" w14:textId="77777777" w:rsidR="00D5483A" w:rsidRPr="009C5807" w:rsidRDefault="00D5483A" w:rsidP="00D5483A">
            <w:pPr>
              <w:pStyle w:val="TAH"/>
              <w:rPr>
                <w:ins w:id="520" w:author="Xiaomi" w:date="2022-08-08T20:10:00Z"/>
              </w:rPr>
            </w:pPr>
          </w:p>
        </w:tc>
        <w:tc>
          <w:tcPr>
            <w:tcW w:w="1049" w:type="dxa"/>
            <w:tcBorders>
              <w:left w:val="single" w:sz="6" w:space="0" w:color="auto"/>
              <w:bottom w:val="single" w:sz="6" w:space="0" w:color="auto"/>
              <w:right w:val="single" w:sz="6" w:space="0" w:color="auto"/>
            </w:tcBorders>
            <w:shd w:val="clear" w:color="auto" w:fill="auto"/>
            <w:vAlign w:val="center"/>
          </w:tcPr>
          <w:p w14:paraId="28297C64" w14:textId="77777777" w:rsidR="00D5483A" w:rsidRPr="009C5807" w:rsidRDefault="00D5483A" w:rsidP="00D5483A">
            <w:pPr>
              <w:pStyle w:val="TAH"/>
              <w:rPr>
                <w:ins w:id="521" w:author="Xiaomi" w:date="2022-08-08T20:10:00Z"/>
              </w:rPr>
            </w:pPr>
          </w:p>
        </w:tc>
        <w:tc>
          <w:tcPr>
            <w:tcW w:w="807" w:type="dxa"/>
            <w:tcBorders>
              <w:left w:val="single" w:sz="6" w:space="0" w:color="auto"/>
              <w:bottom w:val="single" w:sz="6" w:space="0" w:color="auto"/>
              <w:right w:val="single" w:sz="6" w:space="0" w:color="auto"/>
            </w:tcBorders>
            <w:shd w:val="clear" w:color="auto" w:fill="auto"/>
            <w:vAlign w:val="center"/>
          </w:tcPr>
          <w:p w14:paraId="5A95C64B" w14:textId="77777777" w:rsidR="00D5483A" w:rsidRPr="009C5807" w:rsidRDefault="00D5483A" w:rsidP="00D5483A">
            <w:pPr>
              <w:pStyle w:val="TAH"/>
              <w:rPr>
                <w:ins w:id="522" w:author="Xiaomi" w:date="2022-08-08T20:10:00Z"/>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EE50D67" w14:textId="77777777" w:rsidR="00D5483A" w:rsidRPr="009C5807" w:rsidRDefault="00D5483A" w:rsidP="00D5483A">
            <w:pPr>
              <w:pStyle w:val="TAH"/>
              <w:rPr>
                <w:ins w:id="523" w:author="Xiaomi" w:date="2022-08-08T20:10:00Z"/>
              </w:rPr>
            </w:pPr>
            <w:ins w:id="524" w:author="Xiaomi" w:date="2022-08-08T20:10:00Z">
              <w:r w:rsidRPr="009C5807">
                <w:t>NR operating band groups</w:t>
              </w:r>
              <w:r w:rsidRPr="009C5807">
                <w:rPr>
                  <w:vertAlign w:val="superscript"/>
                </w:rPr>
                <w:t xml:space="preserve"> Note 3</w:t>
              </w:r>
            </w:ins>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7440004E" w14:textId="77777777" w:rsidR="00D5483A" w:rsidRPr="009C5807" w:rsidRDefault="00D5483A" w:rsidP="00D5483A">
            <w:pPr>
              <w:pStyle w:val="TAH"/>
              <w:rPr>
                <w:ins w:id="525" w:author="Xiaomi" w:date="2022-08-08T20:10:00Z"/>
              </w:rPr>
            </w:pPr>
            <w:ins w:id="526" w:author="Xiaomi" w:date="2022-08-08T20:10:00Z">
              <w:r w:rsidRPr="009C5807">
                <w:t>Minimum Io</w:t>
              </w:r>
            </w:ins>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5658B303" w14:textId="77777777" w:rsidR="00D5483A" w:rsidRPr="009C5807" w:rsidRDefault="00D5483A" w:rsidP="00D5483A">
            <w:pPr>
              <w:pStyle w:val="TAH"/>
              <w:rPr>
                <w:ins w:id="527" w:author="Xiaomi" w:date="2022-08-08T20:10:00Z"/>
              </w:rPr>
            </w:pPr>
            <w:ins w:id="528" w:author="Xiaomi" w:date="2022-08-08T20:10:00Z">
              <w:r w:rsidRPr="009C5807">
                <w:t>Maximum Io</w:t>
              </w:r>
            </w:ins>
          </w:p>
        </w:tc>
      </w:tr>
      <w:tr w:rsidR="00D5483A" w:rsidRPr="009C5807" w14:paraId="5A4E23F3" w14:textId="77777777" w:rsidTr="00D5483A">
        <w:trPr>
          <w:trHeight w:val="308"/>
          <w:jc w:val="center"/>
          <w:ins w:id="529" w:author="Xiaomi" w:date="2022-08-08T20:10:00Z"/>
        </w:trPr>
        <w:tc>
          <w:tcPr>
            <w:tcW w:w="1033" w:type="dxa"/>
            <w:tcBorders>
              <w:top w:val="single" w:sz="6" w:space="0" w:color="auto"/>
              <w:left w:val="single" w:sz="4" w:space="0" w:color="auto"/>
              <w:right w:val="single" w:sz="6" w:space="0" w:color="auto"/>
            </w:tcBorders>
            <w:shd w:val="clear" w:color="auto" w:fill="auto"/>
            <w:vAlign w:val="center"/>
          </w:tcPr>
          <w:p w14:paraId="3BD6B19E" w14:textId="77777777" w:rsidR="00D5483A" w:rsidRPr="009C5807" w:rsidRDefault="00D5483A" w:rsidP="00D5483A">
            <w:pPr>
              <w:pStyle w:val="TAH"/>
              <w:rPr>
                <w:ins w:id="530" w:author="Xiaomi" w:date="2022-08-08T20:10:00Z"/>
              </w:rPr>
            </w:pPr>
            <w:ins w:id="531" w:author="Xiaomi" w:date="2022-08-08T20:10:00Z">
              <w:r w:rsidRPr="009C5807">
                <w:t>dB</w:t>
              </w:r>
            </w:ins>
          </w:p>
        </w:tc>
        <w:tc>
          <w:tcPr>
            <w:tcW w:w="1049" w:type="dxa"/>
            <w:tcBorders>
              <w:top w:val="single" w:sz="6" w:space="0" w:color="auto"/>
              <w:left w:val="single" w:sz="6" w:space="0" w:color="auto"/>
              <w:right w:val="single" w:sz="6" w:space="0" w:color="auto"/>
            </w:tcBorders>
            <w:shd w:val="clear" w:color="auto" w:fill="auto"/>
            <w:vAlign w:val="center"/>
          </w:tcPr>
          <w:p w14:paraId="3668D4FD" w14:textId="77777777" w:rsidR="00D5483A" w:rsidRPr="009C5807" w:rsidRDefault="00D5483A" w:rsidP="00D5483A">
            <w:pPr>
              <w:pStyle w:val="TAH"/>
              <w:rPr>
                <w:ins w:id="532" w:author="Xiaomi" w:date="2022-08-08T20:10:00Z"/>
              </w:rPr>
            </w:pPr>
            <w:ins w:id="533" w:author="Xiaomi" w:date="2022-08-08T20:10:00Z">
              <w:r w:rsidRPr="009C5807">
                <w:t>dB</w:t>
              </w:r>
            </w:ins>
          </w:p>
        </w:tc>
        <w:tc>
          <w:tcPr>
            <w:tcW w:w="807" w:type="dxa"/>
            <w:tcBorders>
              <w:top w:val="single" w:sz="6" w:space="0" w:color="auto"/>
              <w:left w:val="single" w:sz="6" w:space="0" w:color="auto"/>
              <w:right w:val="single" w:sz="6" w:space="0" w:color="auto"/>
            </w:tcBorders>
            <w:shd w:val="clear" w:color="auto" w:fill="auto"/>
            <w:vAlign w:val="center"/>
          </w:tcPr>
          <w:p w14:paraId="6EBFB889" w14:textId="77777777" w:rsidR="00D5483A" w:rsidRPr="009C5807" w:rsidRDefault="00D5483A" w:rsidP="00D5483A">
            <w:pPr>
              <w:pStyle w:val="TAH"/>
              <w:rPr>
                <w:ins w:id="534" w:author="Xiaomi" w:date="2022-08-08T20:10:00Z"/>
              </w:rPr>
            </w:pPr>
            <w:ins w:id="535" w:author="Xiaomi" w:date="2022-08-08T20:10:00Z">
              <w:r w:rsidRPr="009C5807">
                <w:t>dB</w:t>
              </w:r>
            </w:ins>
          </w:p>
        </w:tc>
        <w:tc>
          <w:tcPr>
            <w:tcW w:w="2349" w:type="dxa"/>
            <w:tcBorders>
              <w:top w:val="single" w:sz="6" w:space="0" w:color="auto"/>
              <w:left w:val="single" w:sz="6" w:space="0" w:color="auto"/>
              <w:right w:val="single" w:sz="4" w:space="0" w:color="auto"/>
            </w:tcBorders>
            <w:shd w:val="clear" w:color="auto" w:fill="auto"/>
            <w:vAlign w:val="center"/>
          </w:tcPr>
          <w:p w14:paraId="4C175CAD" w14:textId="77777777" w:rsidR="00D5483A" w:rsidRPr="009C5807" w:rsidRDefault="00D5483A" w:rsidP="00D5483A">
            <w:pPr>
              <w:pStyle w:val="TAH"/>
              <w:rPr>
                <w:ins w:id="536" w:author="Xiaomi" w:date="2022-08-08T20:10:00Z"/>
              </w:rP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74B2AE5" w14:textId="77777777" w:rsidR="00D5483A" w:rsidRPr="009C5807" w:rsidRDefault="00D5483A" w:rsidP="00D5483A">
            <w:pPr>
              <w:pStyle w:val="TAH"/>
              <w:rPr>
                <w:ins w:id="537" w:author="Xiaomi" w:date="2022-08-08T20:10:00Z"/>
              </w:rPr>
            </w:pPr>
            <w:ins w:id="538" w:author="Xiaomi" w:date="2022-08-08T20:10:00Z">
              <w:r w:rsidRPr="009C5807">
                <w:rPr>
                  <w:rFonts w:cs="Arial"/>
                </w:rPr>
                <w:t xml:space="preserve">dBm / </w:t>
              </w:r>
              <w:r w:rsidRPr="009C5807">
                <w:t>SCS</w:t>
              </w:r>
              <w:r w:rsidRPr="009C5807">
                <w:rPr>
                  <w:vertAlign w:val="subscript"/>
                </w:rPr>
                <w:t>SSB</w:t>
              </w:r>
            </w:ins>
          </w:p>
        </w:tc>
        <w:tc>
          <w:tcPr>
            <w:tcW w:w="1440" w:type="dxa"/>
            <w:tcBorders>
              <w:top w:val="single" w:sz="6" w:space="0" w:color="auto"/>
              <w:left w:val="single" w:sz="6" w:space="0" w:color="auto"/>
              <w:right w:val="single" w:sz="6" w:space="0" w:color="auto"/>
            </w:tcBorders>
            <w:shd w:val="clear" w:color="auto" w:fill="auto"/>
            <w:vAlign w:val="center"/>
          </w:tcPr>
          <w:p w14:paraId="59B9690F" w14:textId="77777777" w:rsidR="00D5483A" w:rsidRPr="009C5807" w:rsidRDefault="00D5483A" w:rsidP="00D5483A">
            <w:pPr>
              <w:pStyle w:val="TAH"/>
              <w:rPr>
                <w:ins w:id="539" w:author="Xiaomi" w:date="2022-08-08T20:10:00Z"/>
              </w:rPr>
            </w:pPr>
            <w:ins w:id="540" w:author="Xiaomi" w:date="2022-08-08T20:10:00Z">
              <w:r w:rsidRPr="009C5807">
                <w:t>dBm/BW</w:t>
              </w:r>
              <w:r w:rsidRPr="009C5807">
                <w:rPr>
                  <w:vertAlign w:val="subscript"/>
                </w:rPr>
                <w:t>Channel</w:t>
              </w:r>
            </w:ins>
          </w:p>
        </w:tc>
        <w:tc>
          <w:tcPr>
            <w:tcW w:w="1440" w:type="dxa"/>
            <w:tcBorders>
              <w:top w:val="single" w:sz="6" w:space="0" w:color="auto"/>
              <w:left w:val="single" w:sz="6" w:space="0" w:color="auto"/>
              <w:right w:val="single" w:sz="4" w:space="0" w:color="auto"/>
            </w:tcBorders>
            <w:shd w:val="clear" w:color="auto" w:fill="auto"/>
            <w:vAlign w:val="center"/>
          </w:tcPr>
          <w:p w14:paraId="3900446F" w14:textId="77777777" w:rsidR="00D5483A" w:rsidRPr="009C5807" w:rsidRDefault="00D5483A" w:rsidP="00D5483A">
            <w:pPr>
              <w:pStyle w:val="TAH"/>
              <w:rPr>
                <w:ins w:id="541" w:author="Xiaomi" w:date="2022-08-08T20:10:00Z"/>
              </w:rPr>
            </w:pPr>
            <w:ins w:id="542" w:author="Xiaomi" w:date="2022-08-08T20:10:00Z">
              <w:r w:rsidRPr="009C5807">
                <w:t>dBm/BW</w:t>
              </w:r>
              <w:r w:rsidRPr="009C5807">
                <w:rPr>
                  <w:vertAlign w:val="subscript"/>
                </w:rPr>
                <w:t>Channel</w:t>
              </w:r>
            </w:ins>
          </w:p>
        </w:tc>
      </w:tr>
      <w:tr w:rsidR="00D5483A" w:rsidRPr="009C5807" w14:paraId="5FFC8FF3" w14:textId="77777777" w:rsidTr="00D5483A">
        <w:trPr>
          <w:trHeight w:val="307"/>
          <w:jc w:val="center"/>
          <w:ins w:id="543" w:author="Xiaomi" w:date="2022-08-08T20:10:00Z"/>
        </w:trPr>
        <w:tc>
          <w:tcPr>
            <w:tcW w:w="1033" w:type="dxa"/>
            <w:tcBorders>
              <w:left w:val="single" w:sz="4" w:space="0" w:color="auto"/>
              <w:bottom w:val="single" w:sz="6" w:space="0" w:color="auto"/>
              <w:right w:val="single" w:sz="6" w:space="0" w:color="auto"/>
            </w:tcBorders>
            <w:shd w:val="clear" w:color="auto" w:fill="auto"/>
            <w:vAlign w:val="center"/>
          </w:tcPr>
          <w:p w14:paraId="02C60204" w14:textId="77777777" w:rsidR="00D5483A" w:rsidRPr="009C5807" w:rsidRDefault="00D5483A" w:rsidP="00D5483A">
            <w:pPr>
              <w:pStyle w:val="TAH"/>
              <w:rPr>
                <w:ins w:id="544" w:author="Xiaomi" w:date="2022-08-08T20:10:00Z"/>
              </w:rPr>
            </w:pPr>
          </w:p>
        </w:tc>
        <w:tc>
          <w:tcPr>
            <w:tcW w:w="1049" w:type="dxa"/>
            <w:tcBorders>
              <w:left w:val="single" w:sz="6" w:space="0" w:color="auto"/>
              <w:bottom w:val="single" w:sz="6" w:space="0" w:color="auto"/>
              <w:right w:val="single" w:sz="6" w:space="0" w:color="auto"/>
            </w:tcBorders>
            <w:shd w:val="clear" w:color="auto" w:fill="auto"/>
            <w:vAlign w:val="center"/>
          </w:tcPr>
          <w:p w14:paraId="0147F3AD" w14:textId="77777777" w:rsidR="00D5483A" w:rsidRPr="009C5807" w:rsidRDefault="00D5483A" w:rsidP="00D5483A">
            <w:pPr>
              <w:pStyle w:val="TAH"/>
              <w:rPr>
                <w:ins w:id="545" w:author="Xiaomi" w:date="2022-08-08T20:10:00Z"/>
              </w:rPr>
            </w:pPr>
          </w:p>
        </w:tc>
        <w:tc>
          <w:tcPr>
            <w:tcW w:w="807" w:type="dxa"/>
            <w:tcBorders>
              <w:left w:val="single" w:sz="6" w:space="0" w:color="auto"/>
              <w:bottom w:val="single" w:sz="6" w:space="0" w:color="auto"/>
              <w:right w:val="single" w:sz="6" w:space="0" w:color="auto"/>
            </w:tcBorders>
            <w:shd w:val="clear" w:color="auto" w:fill="auto"/>
          </w:tcPr>
          <w:p w14:paraId="405BEB5F" w14:textId="77777777" w:rsidR="00D5483A" w:rsidRPr="009C5807" w:rsidRDefault="00D5483A" w:rsidP="00D5483A">
            <w:pPr>
              <w:pStyle w:val="TAH"/>
              <w:rPr>
                <w:ins w:id="546" w:author="Xiaomi" w:date="2022-08-08T20:10:00Z"/>
              </w:rPr>
            </w:pPr>
          </w:p>
        </w:tc>
        <w:tc>
          <w:tcPr>
            <w:tcW w:w="2349" w:type="dxa"/>
            <w:tcBorders>
              <w:left w:val="single" w:sz="6" w:space="0" w:color="auto"/>
              <w:bottom w:val="single" w:sz="6" w:space="0" w:color="auto"/>
              <w:right w:val="single" w:sz="4" w:space="0" w:color="auto"/>
            </w:tcBorders>
            <w:shd w:val="clear" w:color="auto" w:fill="auto"/>
            <w:vAlign w:val="center"/>
          </w:tcPr>
          <w:p w14:paraId="21617CD7" w14:textId="77777777" w:rsidR="00D5483A" w:rsidRPr="009C5807" w:rsidRDefault="00D5483A" w:rsidP="00D5483A">
            <w:pPr>
              <w:pStyle w:val="TAH"/>
              <w:rPr>
                <w:ins w:id="547" w:author="Xiaomi" w:date="2022-08-08T20:10:00Z"/>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3FF08F7" w14:textId="77777777" w:rsidR="00D5483A" w:rsidRPr="009C5807" w:rsidRDefault="00D5483A" w:rsidP="00D5483A">
            <w:pPr>
              <w:pStyle w:val="TAH"/>
              <w:rPr>
                <w:ins w:id="548" w:author="Xiaomi" w:date="2022-08-08T20:10:00Z"/>
                <w:rFonts w:cs="Arial"/>
              </w:rPr>
            </w:pPr>
            <w:ins w:id="549" w:author="Xiaomi" w:date="2022-08-08T20:10:00Z">
              <w:r w:rsidRPr="009C5807">
                <w:t>SCS</w:t>
              </w:r>
              <w:r w:rsidRPr="009C5807">
                <w:rPr>
                  <w:vertAlign w:val="subscript"/>
                </w:rPr>
                <w:t>SSB</w:t>
              </w:r>
              <w:r w:rsidRPr="009C5807">
                <w:rPr>
                  <w:rFonts w:cs="Arial"/>
                </w:rPr>
                <w:t xml:space="preserve"> = 15 kHz</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A07C2CC" w14:textId="77777777" w:rsidR="00D5483A" w:rsidRPr="009C5807" w:rsidRDefault="00D5483A" w:rsidP="00D5483A">
            <w:pPr>
              <w:pStyle w:val="TAH"/>
              <w:rPr>
                <w:ins w:id="550" w:author="Xiaomi" w:date="2022-08-08T20:10:00Z"/>
                <w:rFonts w:cs="Arial"/>
              </w:rPr>
            </w:pPr>
            <w:ins w:id="551" w:author="Xiaomi" w:date="2022-08-08T20:10:00Z">
              <w:r w:rsidRPr="009C5807">
                <w:t>SCS</w:t>
              </w:r>
              <w:r w:rsidRPr="009C5807">
                <w:rPr>
                  <w:vertAlign w:val="subscript"/>
                </w:rPr>
                <w:t>SSB</w:t>
              </w:r>
              <w:r w:rsidRPr="009C5807">
                <w:rPr>
                  <w:rFonts w:cs="Arial"/>
                </w:rPr>
                <w:t xml:space="preserve"> = 30 kHz</w:t>
              </w:r>
            </w:ins>
          </w:p>
        </w:tc>
        <w:tc>
          <w:tcPr>
            <w:tcW w:w="1440" w:type="dxa"/>
            <w:tcBorders>
              <w:left w:val="single" w:sz="6" w:space="0" w:color="auto"/>
              <w:bottom w:val="single" w:sz="6" w:space="0" w:color="auto"/>
              <w:right w:val="single" w:sz="6" w:space="0" w:color="auto"/>
            </w:tcBorders>
            <w:shd w:val="clear" w:color="auto" w:fill="auto"/>
            <w:vAlign w:val="center"/>
          </w:tcPr>
          <w:p w14:paraId="76C8E87E" w14:textId="77777777" w:rsidR="00D5483A" w:rsidRPr="009C5807" w:rsidRDefault="00D5483A" w:rsidP="00D5483A">
            <w:pPr>
              <w:pStyle w:val="TAH"/>
              <w:rPr>
                <w:ins w:id="552" w:author="Xiaomi" w:date="2022-08-08T20:10:00Z"/>
              </w:rPr>
            </w:pPr>
          </w:p>
        </w:tc>
        <w:tc>
          <w:tcPr>
            <w:tcW w:w="1440" w:type="dxa"/>
            <w:tcBorders>
              <w:left w:val="single" w:sz="6" w:space="0" w:color="auto"/>
              <w:bottom w:val="single" w:sz="6" w:space="0" w:color="auto"/>
              <w:right w:val="single" w:sz="4" w:space="0" w:color="auto"/>
            </w:tcBorders>
            <w:shd w:val="clear" w:color="auto" w:fill="auto"/>
            <w:vAlign w:val="center"/>
          </w:tcPr>
          <w:p w14:paraId="148C288E" w14:textId="77777777" w:rsidR="00D5483A" w:rsidRPr="009C5807" w:rsidRDefault="00D5483A" w:rsidP="00D5483A">
            <w:pPr>
              <w:pStyle w:val="TAH"/>
              <w:rPr>
                <w:ins w:id="553" w:author="Xiaomi" w:date="2022-08-08T20:10:00Z"/>
              </w:rPr>
            </w:pPr>
          </w:p>
        </w:tc>
      </w:tr>
      <w:tr w:rsidR="00D5483A" w:rsidRPr="009C5807" w14:paraId="554D8DBF" w14:textId="77777777" w:rsidTr="00D5483A">
        <w:trPr>
          <w:jc w:val="center"/>
          <w:ins w:id="554" w:author="Xiaomi" w:date="2022-08-08T20:10:00Z"/>
        </w:trPr>
        <w:tc>
          <w:tcPr>
            <w:tcW w:w="1033" w:type="dxa"/>
            <w:tcBorders>
              <w:top w:val="single" w:sz="6" w:space="0" w:color="auto"/>
              <w:left w:val="single" w:sz="4" w:space="0" w:color="auto"/>
              <w:right w:val="single" w:sz="6" w:space="0" w:color="auto"/>
            </w:tcBorders>
            <w:shd w:val="clear" w:color="auto" w:fill="auto"/>
            <w:vAlign w:val="center"/>
          </w:tcPr>
          <w:p w14:paraId="772B383D" w14:textId="77777777" w:rsidR="00D5483A" w:rsidRPr="009C5807" w:rsidRDefault="00D5483A" w:rsidP="00D5483A">
            <w:pPr>
              <w:pStyle w:val="TAC"/>
              <w:rPr>
                <w:ins w:id="555" w:author="Xiaomi" w:date="2022-08-08T20:10:00Z"/>
              </w:rPr>
            </w:pPr>
          </w:p>
        </w:tc>
        <w:tc>
          <w:tcPr>
            <w:tcW w:w="1049" w:type="dxa"/>
            <w:tcBorders>
              <w:top w:val="single" w:sz="6" w:space="0" w:color="auto"/>
              <w:left w:val="single" w:sz="6" w:space="0" w:color="auto"/>
              <w:right w:val="single" w:sz="6" w:space="0" w:color="auto"/>
            </w:tcBorders>
            <w:shd w:val="clear" w:color="auto" w:fill="auto"/>
            <w:vAlign w:val="center"/>
          </w:tcPr>
          <w:p w14:paraId="501969A1" w14:textId="77777777" w:rsidR="00D5483A" w:rsidRPr="009C5807" w:rsidRDefault="00D5483A" w:rsidP="00D5483A">
            <w:pPr>
              <w:pStyle w:val="TAC"/>
              <w:rPr>
                <w:ins w:id="556" w:author="Xiaomi" w:date="2022-08-08T20:10:00Z"/>
              </w:rPr>
            </w:pPr>
          </w:p>
        </w:tc>
        <w:tc>
          <w:tcPr>
            <w:tcW w:w="807" w:type="dxa"/>
            <w:tcBorders>
              <w:top w:val="single" w:sz="6" w:space="0" w:color="auto"/>
              <w:left w:val="single" w:sz="6" w:space="0" w:color="auto"/>
              <w:right w:val="single" w:sz="6" w:space="0" w:color="auto"/>
            </w:tcBorders>
            <w:shd w:val="clear" w:color="auto" w:fill="auto"/>
            <w:vAlign w:val="center"/>
          </w:tcPr>
          <w:p w14:paraId="79F62DDC" w14:textId="77777777" w:rsidR="00D5483A" w:rsidRPr="009C5807" w:rsidRDefault="00D5483A" w:rsidP="00D5483A">
            <w:pPr>
              <w:pStyle w:val="TAC"/>
              <w:rPr>
                <w:ins w:id="557" w:author="Xiaomi" w:date="2022-08-08T20:10:00Z"/>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44A5218" w14:textId="77777777" w:rsidR="00D5483A" w:rsidRPr="009C5807" w:rsidRDefault="00D5483A" w:rsidP="00D5483A">
            <w:pPr>
              <w:pStyle w:val="TAC"/>
              <w:rPr>
                <w:ins w:id="558" w:author="Xiaomi" w:date="2022-08-08T20:10:00Z"/>
              </w:rPr>
            </w:pPr>
            <w:ins w:id="559" w:author="Xiaomi" w:date="2022-08-08T20:10:00Z">
              <w:r w:rsidRPr="009C5807">
                <w:t>NR_FDD_FR1_A, NR_TDD_FR1_A,</w:t>
              </w:r>
            </w:ins>
          </w:p>
          <w:p w14:paraId="623C689D" w14:textId="77777777" w:rsidR="00D5483A" w:rsidRPr="009C5807" w:rsidRDefault="00D5483A" w:rsidP="00D5483A">
            <w:pPr>
              <w:pStyle w:val="TAC"/>
              <w:rPr>
                <w:ins w:id="560" w:author="Xiaomi" w:date="2022-08-08T20:10:00Z"/>
              </w:rPr>
            </w:pPr>
            <w:ins w:id="561" w:author="Xiaomi" w:date="2022-08-08T20:10:00Z">
              <w:r w:rsidRPr="009C5807">
                <w:t>NR_SDL_FR1_A</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2863FA7" w14:textId="77777777" w:rsidR="00D5483A" w:rsidRPr="009C5807" w:rsidRDefault="00D5483A" w:rsidP="00D5483A">
            <w:pPr>
              <w:pStyle w:val="TAC"/>
              <w:rPr>
                <w:ins w:id="562" w:author="Xiaomi" w:date="2022-08-08T20:10:00Z"/>
              </w:rPr>
            </w:pPr>
            <w:ins w:id="563" w:author="Xiaomi" w:date="2022-08-08T20:10:00Z">
              <w:r w:rsidRPr="009C5807">
                <w:t>-121</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344C3BC" w14:textId="77777777" w:rsidR="00D5483A" w:rsidRPr="009C5807" w:rsidRDefault="00D5483A" w:rsidP="00D5483A">
            <w:pPr>
              <w:pStyle w:val="TAC"/>
              <w:rPr>
                <w:ins w:id="564" w:author="Xiaomi" w:date="2022-08-08T20:10:00Z"/>
              </w:rPr>
            </w:pPr>
            <w:ins w:id="565" w:author="Xiaomi" w:date="2022-08-08T20:10:00Z">
              <w:r w:rsidRPr="009C5807">
                <w:t>-118</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015C382" w14:textId="77777777" w:rsidR="00D5483A" w:rsidRPr="009C5807" w:rsidRDefault="00D5483A" w:rsidP="00D5483A">
            <w:pPr>
              <w:pStyle w:val="TAC"/>
              <w:rPr>
                <w:ins w:id="566" w:author="Xiaomi" w:date="2022-08-08T20:10:00Z"/>
              </w:rPr>
            </w:pPr>
            <w:ins w:id="567" w:author="Xiaomi" w:date="2022-08-08T20:1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DFA459F" w14:textId="77777777" w:rsidR="00D5483A" w:rsidRPr="009C5807" w:rsidRDefault="00D5483A" w:rsidP="00D5483A">
            <w:pPr>
              <w:pStyle w:val="TAC"/>
              <w:rPr>
                <w:ins w:id="568" w:author="Xiaomi" w:date="2022-08-08T20:10:00Z"/>
              </w:rPr>
            </w:pPr>
            <w:ins w:id="569" w:author="Xiaomi" w:date="2022-08-08T20:10:00Z">
              <w:r w:rsidRPr="009C5807">
                <w:t>-70</w:t>
              </w:r>
            </w:ins>
          </w:p>
        </w:tc>
      </w:tr>
      <w:tr w:rsidR="00D5483A" w:rsidRPr="009C5807" w14:paraId="18910FE8" w14:textId="77777777" w:rsidTr="00D5483A">
        <w:trPr>
          <w:jc w:val="center"/>
          <w:ins w:id="570" w:author="Xiaomi" w:date="2022-08-08T20:10:00Z"/>
        </w:trPr>
        <w:tc>
          <w:tcPr>
            <w:tcW w:w="1033" w:type="dxa"/>
            <w:tcBorders>
              <w:left w:val="single" w:sz="4" w:space="0" w:color="auto"/>
              <w:right w:val="single" w:sz="6" w:space="0" w:color="auto"/>
            </w:tcBorders>
            <w:shd w:val="clear" w:color="auto" w:fill="auto"/>
            <w:vAlign w:val="center"/>
          </w:tcPr>
          <w:p w14:paraId="1B43BFF1" w14:textId="77777777" w:rsidR="00D5483A" w:rsidRPr="009C5807" w:rsidRDefault="00D5483A" w:rsidP="00D5483A">
            <w:pPr>
              <w:pStyle w:val="TAC"/>
              <w:rPr>
                <w:ins w:id="571" w:author="Xiaomi" w:date="2022-08-08T20:10:00Z"/>
              </w:rPr>
            </w:pPr>
          </w:p>
        </w:tc>
        <w:tc>
          <w:tcPr>
            <w:tcW w:w="1049" w:type="dxa"/>
            <w:tcBorders>
              <w:left w:val="single" w:sz="6" w:space="0" w:color="auto"/>
              <w:right w:val="single" w:sz="6" w:space="0" w:color="auto"/>
            </w:tcBorders>
            <w:shd w:val="clear" w:color="auto" w:fill="auto"/>
            <w:vAlign w:val="center"/>
          </w:tcPr>
          <w:p w14:paraId="11273514" w14:textId="77777777" w:rsidR="00D5483A" w:rsidRPr="009C5807" w:rsidRDefault="00D5483A" w:rsidP="00D5483A">
            <w:pPr>
              <w:pStyle w:val="TAC"/>
              <w:rPr>
                <w:ins w:id="572" w:author="Xiaomi" w:date="2022-08-08T20:10:00Z"/>
              </w:rPr>
            </w:pPr>
          </w:p>
        </w:tc>
        <w:tc>
          <w:tcPr>
            <w:tcW w:w="807" w:type="dxa"/>
            <w:tcBorders>
              <w:left w:val="single" w:sz="6" w:space="0" w:color="auto"/>
              <w:right w:val="single" w:sz="6" w:space="0" w:color="auto"/>
            </w:tcBorders>
            <w:shd w:val="clear" w:color="auto" w:fill="auto"/>
            <w:vAlign w:val="center"/>
          </w:tcPr>
          <w:p w14:paraId="282C0068" w14:textId="77777777" w:rsidR="00D5483A" w:rsidRPr="009C5807" w:rsidRDefault="00D5483A" w:rsidP="00D5483A">
            <w:pPr>
              <w:pStyle w:val="TAC"/>
              <w:rPr>
                <w:ins w:id="573" w:author="Xiaomi" w:date="2022-08-08T20:10:00Z"/>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3B185BD7" w14:textId="77777777" w:rsidR="00D5483A" w:rsidRPr="009C5807" w:rsidRDefault="00D5483A" w:rsidP="00D5483A">
            <w:pPr>
              <w:pStyle w:val="TAC"/>
              <w:rPr>
                <w:ins w:id="574" w:author="Xiaomi" w:date="2022-08-08T20:10:00Z"/>
              </w:rPr>
            </w:pPr>
            <w:ins w:id="575" w:author="Xiaomi" w:date="2022-08-08T20:10:00Z">
              <w:r w:rsidRPr="009C5807">
                <w:t>NR_FDD_FR1_B</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0881A94" w14:textId="77777777" w:rsidR="00D5483A" w:rsidRPr="009C5807" w:rsidRDefault="00D5483A" w:rsidP="00D5483A">
            <w:pPr>
              <w:pStyle w:val="TAC"/>
              <w:rPr>
                <w:ins w:id="576" w:author="Xiaomi" w:date="2022-08-08T20:10:00Z"/>
              </w:rPr>
            </w:pPr>
            <w:ins w:id="577" w:author="Xiaomi" w:date="2022-08-08T20:10:00Z">
              <w:r w:rsidRPr="009C5807">
                <w:t>-120.5</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0706093" w14:textId="77777777" w:rsidR="00D5483A" w:rsidRPr="009C5807" w:rsidRDefault="00D5483A" w:rsidP="00D5483A">
            <w:pPr>
              <w:pStyle w:val="TAC"/>
              <w:rPr>
                <w:ins w:id="578" w:author="Xiaomi" w:date="2022-08-08T20:10:00Z"/>
                <w:lang w:val="sv-SE"/>
              </w:rPr>
            </w:pPr>
            <w:ins w:id="579" w:author="Xiaomi" w:date="2022-08-08T20:10:00Z">
              <w:r w:rsidRPr="009C5807">
                <w:t>-117.5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235EC2D" w14:textId="77777777" w:rsidR="00D5483A" w:rsidRPr="009C5807" w:rsidRDefault="00D5483A" w:rsidP="00D5483A">
            <w:pPr>
              <w:pStyle w:val="TAC"/>
              <w:rPr>
                <w:ins w:id="580" w:author="Xiaomi" w:date="2022-08-08T20:10:00Z"/>
              </w:rPr>
            </w:pPr>
            <w:ins w:id="581" w:author="Xiaomi" w:date="2022-08-08T20:10:00Z">
              <w:r w:rsidRPr="009C5807">
                <w:rPr>
                  <w:lang w:eastAsia="ja-JP"/>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9B24F18" w14:textId="77777777" w:rsidR="00D5483A" w:rsidRPr="009C5807" w:rsidRDefault="00D5483A" w:rsidP="00D5483A">
            <w:pPr>
              <w:pStyle w:val="TAC"/>
              <w:rPr>
                <w:ins w:id="582" w:author="Xiaomi" w:date="2022-08-08T20:10:00Z"/>
              </w:rPr>
            </w:pPr>
            <w:ins w:id="583" w:author="Xiaomi" w:date="2022-08-08T20:10:00Z">
              <w:r w:rsidRPr="009C5807">
                <w:t>-70</w:t>
              </w:r>
            </w:ins>
          </w:p>
        </w:tc>
      </w:tr>
      <w:tr w:rsidR="00D5483A" w:rsidRPr="009C5807" w14:paraId="02DA0E50" w14:textId="77777777" w:rsidTr="00D5483A">
        <w:trPr>
          <w:jc w:val="center"/>
          <w:ins w:id="584" w:author="Xiaomi" w:date="2022-08-08T20:10:00Z"/>
        </w:trPr>
        <w:tc>
          <w:tcPr>
            <w:tcW w:w="1033" w:type="dxa"/>
            <w:tcBorders>
              <w:left w:val="single" w:sz="4" w:space="0" w:color="auto"/>
              <w:right w:val="single" w:sz="6" w:space="0" w:color="auto"/>
            </w:tcBorders>
            <w:shd w:val="clear" w:color="auto" w:fill="auto"/>
            <w:vAlign w:val="center"/>
          </w:tcPr>
          <w:p w14:paraId="101BF600" w14:textId="77777777" w:rsidR="00D5483A" w:rsidRPr="009C5807" w:rsidRDefault="00D5483A" w:rsidP="00D5483A">
            <w:pPr>
              <w:pStyle w:val="TAC"/>
              <w:rPr>
                <w:ins w:id="585" w:author="Xiaomi" w:date="2022-08-08T20:10:00Z"/>
              </w:rPr>
            </w:pPr>
          </w:p>
        </w:tc>
        <w:tc>
          <w:tcPr>
            <w:tcW w:w="1049" w:type="dxa"/>
            <w:tcBorders>
              <w:left w:val="single" w:sz="6" w:space="0" w:color="auto"/>
              <w:right w:val="single" w:sz="6" w:space="0" w:color="auto"/>
            </w:tcBorders>
            <w:shd w:val="clear" w:color="auto" w:fill="auto"/>
            <w:vAlign w:val="center"/>
          </w:tcPr>
          <w:p w14:paraId="1BB912C1" w14:textId="77777777" w:rsidR="00D5483A" w:rsidRPr="009C5807" w:rsidRDefault="00D5483A" w:rsidP="00D5483A">
            <w:pPr>
              <w:pStyle w:val="TAC"/>
              <w:rPr>
                <w:ins w:id="586" w:author="Xiaomi" w:date="2022-08-08T20:10:00Z"/>
              </w:rPr>
            </w:pPr>
          </w:p>
        </w:tc>
        <w:tc>
          <w:tcPr>
            <w:tcW w:w="807" w:type="dxa"/>
            <w:tcBorders>
              <w:left w:val="single" w:sz="6" w:space="0" w:color="auto"/>
              <w:right w:val="single" w:sz="6" w:space="0" w:color="auto"/>
            </w:tcBorders>
            <w:shd w:val="clear" w:color="auto" w:fill="auto"/>
            <w:vAlign w:val="center"/>
          </w:tcPr>
          <w:p w14:paraId="261124CC" w14:textId="77777777" w:rsidR="00D5483A" w:rsidRPr="009C5807" w:rsidRDefault="00D5483A" w:rsidP="00D5483A">
            <w:pPr>
              <w:pStyle w:val="TAC"/>
              <w:rPr>
                <w:ins w:id="587" w:author="Xiaomi" w:date="2022-08-08T20:10:00Z"/>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ABD5FCD" w14:textId="77777777" w:rsidR="00D5483A" w:rsidRPr="009C5807" w:rsidRDefault="00D5483A" w:rsidP="00D5483A">
            <w:pPr>
              <w:pStyle w:val="TAC"/>
              <w:rPr>
                <w:ins w:id="588" w:author="Xiaomi" w:date="2022-08-08T20:10:00Z"/>
              </w:rPr>
            </w:pPr>
            <w:ins w:id="589" w:author="Xiaomi" w:date="2022-08-08T20:10:00Z">
              <w:r w:rsidRPr="009C5807">
                <w:t>NR_TDD_FR1_C</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E11366E" w14:textId="77777777" w:rsidR="00D5483A" w:rsidRPr="009C5807" w:rsidRDefault="00D5483A" w:rsidP="00D5483A">
            <w:pPr>
              <w:pStyle w:val="TAC"/>
              <w:rPr>
                <w:ins w:id="590" w:author="Xiaomi" w:date="2022-08-08T20:10:00Z"/>
              </w:rPr>
            </w:pPr>
            <w:ins w:id="591" w:author="Xiaomi" w:date="2022-08-08T20:10:00Z">
              <w:r w:rsidRPr="009C5807">
                <w:t>-120</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561F6A7" w14:textId="77777777" w:rsidR="00D5483A" w:rsidRPr="009C5807" w:rsidRDefault="00D5483A" w:rsidP="00D5483A">
            <w:pPr>
              <w:pStyle w:val="TAC"/>
              <w:rPr>
                <w:ins w:id="592" w:author="Xiaomi" w:date="2022-08-08T20:10:00Z"/>
                <w:lang w:val="sv-SE"/>
              </w:rPr>
            </w:pPr>
            <w:ins w:id="593" w:author="Xiaomi" w:date="2022-08-08T20:10:00Z">
              <w:r w:rsidRPr="009C5807">
                <w:t>-117</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A400C3C" w14:textId="77777777" w:rsidR="00D5483A" w:rsidRPr="009C5807" w:rsidRDefault="00D5483A" w:rsidP="00D5483A">
            <w:pPr>
              <w:pStyle w:val="TAC"/>
              <w:rPr>
                <w:ins w:id="594" w:author="Xiaomi" w:date="2022-08-08T20:10:00Z"/>
              </w:rPr>
            </w:pPr>
            <w:ins w:id="595" w:author="Xiaomi" w:date="2022-08-08T20:1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62209AE" w14:textId="77777777" w:rsidR="00D5483A" w:rsidRPr="009C5807" w:rsidRDefault="00D5483A" w:rsidP="00D5483A">
            <w:pPr>
              <w:pStyle w:val="TAC"/>
              <w:rPr>
                <w:ins w:id="596" w:author="Xiaomi" w:date="2022-08-08T20:10:00Z"/>
              </w:rPr>
            </w:pPr>
            <w:ins w:id="597" w:author="Xiaomi" w:date="2022-08-08T20:10:00Z">
              <w:r w:rsidRPr="009C5807">
                <w:t>-70</w:t>
              </w:r>
            </w:ins>
          </w:p>
        </w:tc>
      </w:tr>
      <w:tr w:rsidR="00D5483A" w:rsidRPr="009C5807" w14:paraId="59C1751D" w14:textId="77777777" w:rsidTr="00D5483A">
        <w:trPr>
          <w:jc w:val="center"/>
          <w:ins w:id="598" w:author="Xiaomi" w:date="2022-08-08T20:10:00Z"/>
        </w:trPr>
        <w:tc>
          <w:tcPr>
            <w:tcW w:w="1033" w:type="dxa"/>
            <w:tcBorders>
              <w:left w:val="single" w:sz="4" w:space="0" w:color="auto"/>
              <w:right w:val="single" w:sz="6" w:space="0" w:color="auto"/>
            </w:tcBorders>
            <w:shd w:val="clear" w:color="auto" w:fill="auto"/>
            <w:vAlign w:val="center"/>
          </w:tcPr>
          <w:p w14:paraId="0263CC16" w14:textId="03163A09" w:rsidR="00D5483A" w:rsidRPr="009C5807" w:rsidRDefault="00D5483A" w:rsidP="00D5483A">
            <w:pPr>
              <w:pStyle w:val="TAC"/>
              <w:rPr>
                <w:ins w:id="599" w:author="Xiaomi" w:date="2022-08-08T20:10:00Z"/>
              </w:rPr>
            </w:pPr>
            <w:ins w:id="600" w:author="Xiaomi" w:date="2022-08-08T20:10:00Z">
              <w:r w:rsidRPr="009C5807">
                <w:sym w:font="Symbol" w:char="F0B1"/>
              </w:r>
            </w:ins>
            <w:ins w:id="601" w:author="Xiaomi" w:date="2022-08-08T20:12:00Z">
              <w:r>
                <w:t>[5]</w:t>
              </w:r>
            </w:ins>
          </w:p>
        </w:tc>
        <w:tc>
          <w:tcPr>
            <w:tcW w:w="1049" w:type="dxa"/>
            <w:tcBorders>
              <w:left w:val="single" w:sz="6" w:space="0" w:color="auto"/>
              <w:right w:val="single" w:sz="6" w:space="0" w:color="auto"/>
            </w:tcBorders>
            <w:shd w:val="clear" w:color="auto" w:fill="auto"/>
            <w:vAlign w:val="center"/>
          </w:tcPr>
          <w:p w14:paraId="4999243D" w14:textId="77777777" w:rsidR="00D5483A" w:rsidRPr="009C5807" w:rsidRDefault="00D5483A" w:rsidP="00D5483A">
            <w:pPr>
              <w:pStyle w:val="TAC"/>
              <w:rPr>
                <w:ins w:id="602" w:author="Xiaomi" w:date="2022-08-08T20:10:00Z"/>
              </w:rPr>
            </w:pPr>
            <w:ins w:id="603" w:author="Xiaomi" w:date="2022-08-08T20:10:00Z">
              <w:r w:rsidRPr="009C5807">
                <w:sym w:font="Symbol" w:char="F0B1"/>
              </w:r>
              <w:r w:rsidRPr="009C5807">
                <w:t>9</w:t>
              </w:r>
            </w:ins>
          </w:p>
        </w:tc>
        <w:tc>
          <w:tcPr>
            <w:tcW w:w="807" w:type="dxa"/>
            <w:tcBorders>
              <w:left w:val="single" w:sz="6" w:space="0" w:color="auto"/>
              <w:right w:val="single" w:sz="6" w:space="0" w:color="auto"/>
            </w:tcBorders>
            <w:shd w:val="clear" w:color="auto" w:fill="auto"/>
            <w:vAlign w:val="center"/>
          </w:tcPr>
          <w:p w14:paraId="13100423" w14:textId="77777777" w:rsidR="00D5483A" w:rsidRPr="009C5807" w:rsidRDefault="00D5483A" w:rsidP="00D5483A">
            <w:pPr>
              <w:pStyle w:val="TAC"/>
              <w:rPr>
                <w:ins w:id="604" w:author="Xiaomi" w:date="2022-08-08T20:10:00Z"/>
              </w:rPr>
            </w:pPr>
            <w:ins w:id="605" w:author="Xiaomi" w:date="2022-08-08T20:10:00Z">
              <w:r w:rsidRPr="009C5807">
                <w:sym w:font="Symbol" w:char="F0B3"/>
              </w:r>
              <w:r w:rsidRPr="009C5807">
                <w:t>-</w:t>
              </w:r>
              <w:r w:rsidRPr="009C5807">
                <w:rPr>
                  <w:lang w:eastAsia="zh-CN"/>
                </w:rPr>
                <w:t>6</w:t>
              </w:r>
            </w:ins>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687B6597" w14:textId="77777777" w:rsidR="00D5483A" w:rsidRPr="009C5807" w:rsidRDefault="00D5483A" w:rsidP="00D5483A">
            <w:pPr>
              <w:pStyle w:val="TAC"/>
              <w:rPr>
                <w:ins w:id="606" w:author="Xiaomi" w:date="2022-08-08T20:10:00Z"/>
                <w:lang w:val="sv-SE"/>
              </w:rPr>
            </w:pPr>
            <w:ins w:id="607" w:author="Xiaomi" w:date="2022-08-08T20:10:00Z">
              <w:r w:rsidRPr="009C5807">
                <w:rPr>
                  <w:lang w:val="sv-SE"/>
                </w:rPr>
                <w:t>NR_FDD_FR1_D, NR_TDD_FR1_D</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0F53881" w14:textId="77777777" w:rsidR="00D5483A" w:rsidRPr="009C5807" w:rsidRDefault="00D5483A" w:rsidP="00D5483A">
            <w:pPr>
              <w:pStyle w:val="TAC"/>
              <w:rPr>
                <w:ins w:id="608" w:author="Xiaomi" w:date="2022-08-08T20:10:00Z"/>
              </w:rPr>
            </w:pPr>
            <w:ins w:id="609" w:author="Xiaomi" w:date="2022-08-08T20:10:00Z">
              <w:r w:rsidRPr="009C5807">
                <w:t>-119.5</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A85A739" w14:textId="77777777" w:rsidR="00D5483A" w:rsidRPr="009C5807" w:rsidRDefault="00D5483A" w:rsidP="00D5483A">
            <w:pPr>
              <w:pStyle w:val="TAC"/>
              <w:rPr>
                <w:ins w:id="610" w:author="Xiaomi" w:date="2022-08-08T20:10:00Z"/>
              </w:rPr>
            </w:pPr>
            <w:ins w:id="611" w:author="Xiaomi" w:date="2022-08-08T20:10:00Z">
              <w:r w:rsidRPr="009C5807">
                <w:t>-116.5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46D00F0" w14:textId="77777777" w:rsidR="00D5483A" w:rsidRPr="009C5807" w:rsidRDefault="00D5483A" w:rsidP="00D5483A">
            <w:pPr>
              <w:pStyle w:val="TAC"/>
              <w:rPr>
                <w:ins w:id="612" w:author="Xiaomi" w:date="2022-08-08T20:10:00Z"/>
              </w:rPr>
            </w:pPr>
            <w:ins w:id="613" w:author="Xiaomi" w:date="2022-08-08T20:1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4C9B8C0" w14:textId="77777777" w:rsidR="00D5483A" w:rsidRPr="009C5807" w:rsidRDefault="00D5483A" w:rsidP="00D5483A">
            <w:pPr>
              <w:pStyle w:val="TAC"/>
              <w:rPr>
                <w:ins w:id="614" w:author="Xiaomi" w:date="2022-08-08T20:10:00Z"/>
              </w:rPr>
            </w:pPr>
            <w:ins w:id="615" w:author="Xiaomi" w:date="2022-08-08T20:10:00Z">
              <w:r w:rsidRPr="009C5807">
                <w:t>-70</w:t>
              </w:r>
            </w:ins>
          </w:p>
        </w:tc>
      </w:tr>
      <w:tr w:rsidR="00D5483A" w:rsidRPr="009C5807" w14:paraId="4240B475" w14:textId="77777777" w:rsidTr="00D5483A">
        <w:trPr>
          <w:jc w:val="center"/>
          <w:ins w:id="616" w:author="Xiaomi" w:date="2022-08-08T20:10:00Z"/>
        </w:trPr>
        <w:tc>
          <w:tcPr>
            <w:tcW w:w="1033" w:type="dxa"/>
            <w:tcBorders>
              <w:left w:val="single" w:sz="4" w:space="0" w:color="auto"/>
              <w:right w:val="single" w:sz="6" w:space="0" w:color="auto"/>
            </w:tcBorders>
            <w:shd w:val="clear" w:color="auto" w:fill="auto"/>
            <w:vAlign w:val="center"/>
          </w:tcPr>
          <w:p w14:paraId="6DB6D1CB" w14:textId="77777777" w:rsidR="00D5483A" w:rsidRPr="009C5807" w:rsidRDefault="00D5483A" w:rsidP="00D5483A">
            <w:pPr>
              <w:pStyle w:val="TAC"/>
              <w:rPr>
                <w:ins w:id="617" w:author="Xiaomi" w:date="2022-08-08T20:10:00Z"/>
              </w:rPr>
            </w:pPr>
          </w:p>
        </w:tc>
        <w:tc>
          <w:tcPr>
            <w:tcW w:w="1049" w:type="dxa"/>
            <w:tcBorders>
              <w:left w:val="single" w:sz="6" w:space="0" w:color="auto"/>
              <w:right w:val="single" w:sz="6" w:space="0" w:color="auto"/>
            </w:tcBorders>
            <w:shd w:val="clear" w:color="auto" w:fill="auto"/>
            <w:vAlign w:val="center"/>
          </w:tcPr>
          <w:p w14:paraId="199B470B" w14:textId="77777777" w:rsidR="00D5483A" w:rsidRPr="009C5807" w:rsidRDefault="00D5483A" w:rsidP="00D5483A">
            <w:pPr>
              <w:pStyle w:val="TAC"/>
              <w:rPr>
                <w:ins w:id="618" w:author="Xiaomi" w:date="2022-08-08T20:10:00Z"/>
              </w:rPr>
            </w:pPr>
          </w:p>
        </w:tc>
        <w:tc>
          <w:tcPr>
            <w:tcW w:w="807" w:type="dxa"/>
            <w:tcBorders>
              <w:left w:val="single" w:sz="6" w:space="0" w:color="auto"/>
              <w:right w:val="single" w:sz="6" w:space="0" w:color="auto"/>
            </w:tcBorders>
            <w:shd w:val="clear" w:color="auto" w:fill="auto"/>
            <w:vAlign w:val="center"/>
          </w:tcPr>
          <w:p w14:paraId="750132DB" w14:textId="77777777" w:rsidR="00D5483A" w:rsidRPr="009C5807" w:rsidRDefault="00D5483A" w:rsidP="00D5483A">
            <w:pPr>
              <w:pStyle w:val="TAC"/>
              <w:rPr>
                <w:ins w:id="619" w:author="Xiaomi" w:date="2022-08-08T20:10:00Z"/>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A08EECC" w14:textId="77777777" w:rsidR="00D5483A" w:rsidRPr="009C5807" w:rsidDel="00836998" w:rsidRDefault="00D5483A" w:rsidP="00D5483A">
            <w:pPr>
              <w:pStyle w:val="TAC"/>
              <w:rPr>
                <w:ins w:id="620" w:author="Xiaomi" w:date="2022-08-08T20:10:00Z"/>
                <w:lang w:val="sv-SE"/>
              </w:rPr>
            </w:pPr>
            <w:ins w:id="621" w:author="Xiaomi" w:date="2022-08-08T20:10:00Z">
              <w:r w:rsidRPr="009C5807">
                <w:rPr>
                  <w:lang w:val="sv-SE"/>
                </w:rPr>
                <w:t>NR_FDD_FR1_E, NR_TDD_FR1_E</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3BDF009" w14:textId="77777777" w:rsidR="00D5483A" w:rsidRPr="009C5807" w:rsidRDefault="00D5483A" w:rsidP="00D5483A">
            <w:pPr>
              <w:pStyle w:val="TAC"/>
              <w:rPr>
                <w:ins w:id="622" w:author="Xiaomi" w:date="2022-08-08T20:10:00Z"/>
              </w:rPr>
            </w:pPr>
            <w:ins w:id="623" w:author="Xiaomi" w:date="2022-08-08T20:10:00Z">
              <w:r w:rsidRPr="009C5807">
                <w:t>-119</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8AE60A3" w14:textId="77777777" w:rsidR="00D5483A" w:rsidRPr="009C5807" w:rsidRDefault="00D5483A" w:rsidP="00D5483A">
            <w:pPr>
              <w:pStyle w:val="TAC"/>
              <w:rPr>
                <w:ins w:id="624" w:author="Xiaomi" w:date="2022-08-08T20:10:00Z"/>
                <w:lang w:val="sv-SE"/>
              </w:rPr>
            </w:pPr>
            <w:ins w:id="625" w:author="Xiaomi" w:date="2022-08-08T20:10:00Z">
              <w:r w:rsidRPr="009C5807">
                <w:t>-116</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4BE1F1D" w14:textId="77777777" w:rsidR="00D5483A" w:rsidRPr="009C5807" w:rsidRDefault="00D5483A" w:rsidP="00D5483A">
            <w:pPr>
              <w:pStyle w:val="TAC"/>
              <w:rPr>
                <w:ins w:id="626" w:author="Xiaomi" w:date="2022-08-08T20:10:00Z"/>
              </w:rPr>
            </w:pPr>
            <w:ins w:id="627" w:author="Xiaomi" w:date="2022-08-08T20:1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CBC6377" w14:textId="77777777" w:rsidR="00D5483A" w:rsidRPr="009C5807" w:rsidRDefault="00D5483A" w:rsidP="00D5483A">
            <w:pPr>
              <w:pStyle w:val="TAC"/>
              <w:rPr>
                <w:ins w:id="628" w:author="Xiaomi" w:date="2022-08-08T20:10:00Z"/>
              </w:rPr>
            </w:pPr>
            <w:ins w:id="629" w:author="Xiaomi" w:date="2022-08-08T20:10:00Z">
              <w:r w:rsidRPr="009C5807">
                <w:t>-70</w:t>
              </w:r>
            </w:ins>
          </w:p>
        </w:tc>
      </w:tr>
      <w:tr w:rsidR="00D5483A" w:rsidRPr="009C5807" w14:paraId="6FAFE0A2" w14:textId="77777777" w:rsidTr="00D5483A">
        <w:trPr>
          <w:jc w:val="center"/>
          <w:ins w:id="630" w:author="Xiaomi" w:date="2022-08-08T20:10:00Z"/>
        </w:trPr>
        <w:tc>
          <w:tcPr>
            <w:tcW w:w="1033" w:type="dxa"/>
            <w:tcBorders>
              <w:left w:val="single" w:sz="4" w:space="0" w:color="auto"/>
              <w:right w:val="single" w:sz="6" w:space="0" w:color="auto"/>
            </w:tcBorders>
            <w:shd w:val="clear" w:color="auto" w:fill="auto"/>
            <w:vAlign w:val="center"/>
          </w:tcPr>
          <w:p w14:paraId="4757B961" w14:textId="77777777" w:rsidR="00D5483A" w:rsidRPr="009C5807" w:rsidRDefault="00D5483A" w:rsidP="00D5483A">
            <w:pPr>
              <w:pStyle w:val="TAC"/>
              <w:rPr>
                <w:ins w:id="631" w:author="Xiaomi" w:date="2022-08-08T20:10:00Z"/>
              </w:rPr>
            </w:pPr>
          </w:p>
        </w:tc>
        <w:tc>
          <w:tcPr>
            <w:tcW w:w="1049" w:type="dxa"/>
            <w:tcBorders>
              <w:left w:val="single" w:sz="6" w:space="0" w:color="auto"/>
              <w:right w:val="single" w:sz="6" w:space="0" w:color="auto"/>
            </w:tcBorders>
            <w:shd w:val="clear" w:color="auto" w:fill="auto"/>
            <w:vAlign w:val="center"/>
          </w:tcPr>
          <w:p w14:paraId="0B6FA604" w14:textId="77777777" w:rsidR="00D5483A" w:rsidRPr="009C5807" w:rsidRDefault="00D5483A" w:rsidP="00D5483A">
            <w:pPr>
              <w:pStyle w:val="TAC"/>
              <w:rPr>
                <w:ins w:id="632" w:author="Xiaomi" w:date="2022-08-08T20:10:00Z"/>
              </w:rPr>
            </w:pPr>
          </w:p>
        </w:tc>
        <w:tc>
          <w:tcPr>
            <w:tcW w:w="807" w:type="dxa"/>
            <w:tcBorders>
              <w:left w:val="single" w:sz="6" w:space="0" w:color="auto"/>
              <w:right w:val="single" w:sz="6" w:space="0" w:color="auto"/>
            </w:tcBorders>
            <w:shd w:val="clear" w:color="auto" w:fill="auto"/>
            <w:vAlign w:val="center"/>
          </w:tcPr>
          <w:p w14:paraId="5540B0E2" w14:textId="77777777" w:rsidR="00D5483A" w:rsidRPr="009C5807" w:rsidRDefault="00D5483A" w:rsidP="00D5483A">
            <w:pPr>
              <w:pStyle w:val="TAC"/>
              <w:rPr>
                <w:ins w:id="633" w:author="Xiaomi" w:date="2022-08-08T20:10:00Z"/>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2DCEA83E" w14:textId="77777777" w:rsidR="00D5483A" w:rsidRPr="009C5807" w:rsidRDefault="00D5483A" w:rsidP="00D5483A">
            <w:pPr>
              <w:pStyle w:val="TAC"/>
              <w:rPr>
                <w:ins w:id="634" w:author="Xiaomi" w:date="2022-08-08T20:10:00Z"/>
                <w:lang w:val="sv-SE"/>
              </w:rPr>
            </w:pPr>
            <w:ins w:id="635" w:author="Xiaomi" w:date="2022-08-08T20:10:00Z">
              <w:r w:rsidRPr="009C5807">
                <w:rPr>
                  <w:lang w:eastAsia="zh-CN"/>
                </w:rPr>
                <w:t>NR_FDD_FR1_F</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C1919B4" w14:textId="77777777" w:rsidR="00D5483A" w:rsidRPr="009C5807" w:rsidRDefault="00D5483A" w:rsidP="00D5483A">
            <w:pPr>
              <w:pStyle w:val="TAC"/>
              <w:rPr>
                <w:ins w:id="636" w:author="Xiaomi" w:date="2022-08-08T20:10:00Z"/>
              </w:rPr>
            </w:pPr>
            <w:ins w:id="637" w:author="Xiaomi" w:date="2022-08-08T20:10:00Z">
              <w:r w:rsidRPr="009C5807">
                <w:t>-118.5</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9FBFDA9" w14:textId="77777777" w:rsidR="00D5483A" w:rsidRPr="009C5807" w:rsidRDefault="00D5483A" w:rsidP="00D5483A">
            <w:pPr>
              <w:pStyle w:val="TAC"/>
              <w:rPr>
                <w:ins w:id="638" w:author="Xiaomi" w:date="2022-08-08T20:10:00Z"/>
              </w:rPr>
            </w:pPr>
            <w:ins w:id="639" w:author="Xiaomi" w:date="2022-08-08T20:10:00Z">
              <w:r w:rsidRPr="009C5807">
                <w:rPr>
                  <w:rFonts w:cs="Arial"/>
                </w:rPr>
                <w:t>-115.5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33F0C31" w14:textId="77777777" w:rsidR="00D5483A" w:rsidRPr="009C5807" w:rsidRDefault="00D5483A" w:rsidP="00D5483A">
            <w:pPr>
              <w:pStyle w:val="TAC"/>
              <w:rPr>
                <w:ins w:id="640" w:author="Xiaomi" w:date="2022-08-08T20:10:00Z"/>
              </w:rPr>
            </w:pPr>
            <w:ins w:id="641" w:author="Xiaomi" w:date="2022-08-08T20:1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4C39ECC" w14:textId="77777777" w:rsidR="00D5483A" w:rsidRPr="009C5807" w:rsidRDefault="00D5483A" w:rsidP="00D5483A">
            <w:pPr>
              <w:pStyle w:val="TAC"/>
              <w:rPr>
                <w:ins w:id="642" w:author="Xiaomi" w:date="2022-08-08T20:10:00Z"/>
              </w:rPr>
            </w:pPr>
            <w:ins w:id="643" w:author="Xiaomi" w:date="2022-08-08T20:10:00Z">
              <w:r w:rsidRPr="009C5807">
                <w:t>-70</w:t>
              </w:r>
            </w:ins>
          </w:p>
        </w:tc>
      </w:tr>
      <w:tr w:rsidR="00D5483A" w:rsidRPr="009C5807" w14:paraId="3CBEC719" w14:textId="77777777" w:rsidTr="00D5483A">
        <w:trPr>
          <w:jc w:val="center"/>
          <w:ins w:id="644" w:author="Xiaomi" w:date="2022-08-08T20:10:00Z"/>
        </w:trPr>
        <w:tc>
          <w:tcPr>
            <w:tcW w:w="1033" w:type="dxa"/>
            <w:tcBorders>
              <w:left w:val="single" w:sz="4" w:space="0" w:color="auto"/>
              <w:right w:val="single" w:sz="6" w:space="0" w:color="auto"/>
            </w:tcBorders>
            <w:shd w:val="clear" w:color="auto" w:fill="auto"/>
            <w:vAlign w:val="center"/>
          </w:tcPr>
          <w:p w14:paraId="49498F9A" w14:textId="77777777" w:rsidR="00D5483A" w:rsidRPr="009C5807" w:rsidRDefault="00D5483A" w:rsidP="00D5483A">
            <w:pPr>
              <w:pStyle w:val="TAC"/>
              <w:rPr>
                <w:ins w:id="645" w:author="Xiaomi" w:date="2022-08-08T20:10:00Z"/>
              </w:rPr>
            </w:pPr>
          </w:p>
        </w:tc>
        <w:tc>
          <w:tcPr>
            <w:tcW w:w="1049" w:type="dxa"/>
            <w:tcBorders>
              <w:left w:val="single" w:sz="6" w:space="0" w:color="auto"/>
              <w:right w:val="single" w:sz="6" w:space="0" w:color="auto"/>
            </w:tcBorders>
            <w:shd w:val="clear" w:color="auto" w:fill="auto"/>
            <w:vAlign w:val="center"/>
          </w:tcPr>
          <w:p w14:paraId="2616DE63" w14:textId="77777777" w:rsidR="00D5483A" w:rsidRPr="009C5807" w:rsidRDefault="00D5483A" w:rsidP="00D5483A">
            <w:pPr>
              <w:pStyle w:val="TAC"/>
              <w:rPr>
                <w:ins w:id="646" w:author="Xiaomi" w:date="2022-08-08T20:10:00Z"/>
              </w:rPr>
            </w:pPr>
          </w:p>
        </w:tc>
        <w:tc>
          <w:tcPr>
            <w:tcW w:w="807" w:type="dxa"/>
            <w:tcBorders>
              <w:left w:val="single" w:sz="6" w:space="0" w:color="auto"/>
              <w:right w:val="single" w:sz="6" w:space="0" w:color="auto"/>
            </w:tcBorders>
            <w:shd w:val="clear" w:color="auto" w:fill="auto"/>
            <w:vAlign w:val="center"/>
          </w:tcPr>
          <w:p w14:paraId="565E54D4" w14:textId="77777777" w:rsidR="00D5483A" w:rsidRPr="009C5807" w:rsidRDefault="00D5483A" w:rsidP="00D5483A">
            <w:pPr>
              <w:pStyle w:val="TAC"/>
              <w:rPr>
                <w:ins w:id="647" w:author="Xiaomi" w:date="2022-08-08T20:10:00Z"/>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BE93330" w14:textId="77777777" w:rsidR="00D5483A" w:rsidRPr="009C5807" w:rsidDel="00836998" w:rsidRDefault="00D5483A" w:rsidP="00D5483A">
            <w:pPr>
              <w:pStyle w:val="TAC"/>
              <w:rPr>
                <w:ins w:id="648" w:author="Xiaomi" w:date="2022-08-08T20:10:00Z"/>
                <w:lang w:eastAsia="zh-CN"/>
              </w:rPr>
            </w:pPr>
            <w:ins w:id="649" w:author="Xiaomi" w:date="2022-08-08T20:10:00Z">
              <w:r w:rsidRPr="009C5807">
                <w:rPr>
                  <w:lang w:eastAsia="zh-CN"/>
                </w:rPr>
                <w:t>NR</w:t>
              </w:r>
              <w:r w:rsidRPr="009C5807">
                <w:t>_</w:t>
              </w:r>
              <w:r w:rsidRPr="009C5807">
                <w:rPr>
                  <w:lang w:eastAsia="zh-CN"/>
                </w:rPr>
                <w:t>FDD_FR1_G</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C5DA10A" w14:textId="77777777" w:rsidR="00D5483A" w:rsidRPr="009C5807" w:rsidRDefault="00D5483A" w:rsidP="00D5483A">
            <w:pPr>
              <w:pStyle w:val="TAC"/>
              <w:rPr>
                <w:ins w:id="650" w:author="Xiaomi" w:date="2022-08-08T20:10:00Z"/>
              </w:rPr>
            </w:pPr>
            <w:ins w:id="651" w:author="Xiaomi" w:date="2022-08-08T20:10:00Z">
              <w:r w:rsidRPr="009C5807">
                <w:t>-118</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EF7C5FC" w14:textId="77777777" w:rsidR="00D5483A" w:rsidRPr="009C5807" w:rsidRDefault="00D5483A" w:rsidP="00D5483A">
            <w:pPr>
              <w:pStyle w:val="TAC"/>
              <w:rPr>
                <w:ins w:id="652" w:author="Xiaomi" w:date="2022-08-08T20:10:00Z"/>
                <w:rFonts w:cs="Arial"/>
                <w:lang w:val="sv-SE"/>
              </w:rPr>
            </w:pPr>
            <w:ins w:id="653" w:author="Xiaomi" w:date="2022-08-08T20:10:00Z">
              <w:r w:rsidRPr="009C5807">
                <w:rPr>
                  <w:rFonts w:cs="Arial"/>
                </w:rPr>
                <w:t>-115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2734E15" w14:textId="77777777" w:rsidR="00D5483A" w:rsidRPr="009C5807" w:rsidRDefault="00D5483A" w:rsidP="00D5483A">
            <w:pPr>
              <w:pStyle w:val="TAC"/>
              <w:rPr>
                <w:ins w:id="654" w:author="Xiaomi" w:date="2022-08-08T20:10:00Z"/>
              </w:rPr>
            </w:pPr>
            <w:ins w:id="655" w:author="Xiaomi" w:date="2022-08-08T20:1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C874716" w14:textId="77777777" w:rsidR="00D5483A" w:rsidRPr="009C5807" w:rsidRDefault="00D5483A" w:rsidP="00D5483A">
            <w:pPr>
              <w:pStyle w:val="TAC"/>
              <w:rPr>
                <w:ins w:id="656" w:author="Xiaomi" w:date="2022-08-08T20:10:00Z"/>
              </w:rPr>
            </w:pPr>
            <w:ins w:id="657" w:author="Xiaomi" w:date="2022-08-08T20:10:00Z">
              <w:r w:rsidRPr="009C5807">
                <w:t>-70</w:t>
              </w:r>
            </w:ins>
          </w:p>
        </w:tc>
      </w:tr>
      <w:tr w:rsidR="00D5483A" w:rsidRPr="009C5807" w14:paraId="514706EF" w14:textId="77777777" w:rsidTr="00D5483A">
        <w:trPr>
          <w:jc w:val="center"/>
          <w:ins w:id="658" w:author="Xiaomi" w:date="2022-08-08T20:10:00Z"/>
        </w:trPr>
        <w:tc>
          <w:tcPr>
            <w:tcW w:w="1033" w:type="dxa"/>
            <w:tcBorders>
              <w:left w:val="single" w:sz="4" w:space="0" w:color="auto"/>
              <w:bottom w:val="single" w:sz="4" w:space="0" w:color="auto"/>
              <w:right w:val="single" w:sz="6" w:space="0" w:color="auto"/>
            </w:tcBorders>
            <w:shd w:val="clear" w:color="auto" w:fill="auto"/>
            <w:vAlign w:val="center"/>
          </w:tcPr>
          <w:p w14:paraId="7DE8D515" w14:textId="77777777" w:rsidR="00D5483A" w:rsidRPr="009C5807" w:rsidRDefault="00D5483A" w:rsidP="00D5483A">
            <w:pPr>
              <w:pStyle w:val="TAC"/>
              <w:rPr>
                <w:ins w:id="659" w:author="Xiaomi" w:date="2022-08-08T20:10:00Z"/>
              </w:rPr>
            </w:pPr>
          </w:p>
        </w:tc>
        <w:tc>
          <w:tcPr>
            <w:tcW w:w="1049" w:type="dxa"/>
            <w:tcBorders>
              <w:left w:val="single" w:sz="6" w:space="0" w:color="auto"/>
              <w:bottom w:val="single" w:sz="4" w:space="0" w:color="auto"/>
              <w:right w:val="single" w:sz="6" w:space="0" w:color="auto"/>
            </w:tcBorders>
            <w:shd w:val="clear" w:color="auto" w:fill="auto"/>
            <w:vAlign w:val="center"/>
          </w:tcPr>
          <w:p w14:paraId="68438003" w14:textId="77777777" w:rsidR="00D5483A" w:rsidRPr="009C5807" w:rsidRDefault="00D5483A" w:rsidP="00D5483A">
            <w:pPr>
              <w:pStyle w:val="TAC"/>
              <w:rPr>
                <w:ins w:id="660" w:author="Xiaomi" w:date="2022-08-08T20:10:00Z"/>
              </w:rPr>
            </w:pPr>
          </w:p>
        </w:tc>
        <w:tc>
          <w:tcPr>
            <w:tcW w:w="807" w:type="dxa"/>
            <w:tcBorders>
              <w:left w:val="single" w:sz="6" w:space="0" w:color="auto"/>
              <w:bottom w:val="single" w:sz="4" w:space="0" w:color="auto"/>
              <w:right w:val="single" w:sz="6" w:space="0" w:color="auto"/>
            </w:tcBorders>
            <w:shd w:val="clear" w:color="auto" w:fill="auto"/>
            <w:vAlign w:val="center"/>
          </w:tcPr>
          <w:p w14:paraId="0092D6D3" w14:textId="77777777" w:rsidR="00D5483A" w:rsidRPr="009C5807" w:rsidRDefault="00D5483A" w:rsidP="00D5483A">
            <w:pPr>
              <w:pStyle w:val="TAC"/>
              <w:rPr>
                <w:ins w:id="661" w:author="Xiaomi" w:date="2022-08-08T20:10:00Z"/>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C480710" w14:textId="77777777" w:rsidR="00D5483A" w:rsidRPr="009C5807" w:rsidRDefault="00D5483A" w:rsidP="00D5483A">
            <w:pPr>
              <w:pStyle w:val="TAC"/>
              <w:rPr>
                <w:ins w:id="662" w:author="Xiaomi" w:date="2022-08-08T20:10:00Z"/>
                <w:lang w:eastAsia="zh-CN"/>
              </w:rPr>
            </w:pPr>
            <w:ins w:id="663" w:author="Xiaomi" w:date="2022-08-08T20:10:00Z">
              <w:r w:rsidRPr="009C5807">
                <w:rPr>
                  <w:lang w:eastAsia="zh-CN"/>
                </w:rPr>
                <w:t>NR</w:t>
              </w:r>
              <w:r w:rsidRPr="009C5807">
                <w:t>_</w:t>
              </w:r>
              <w:r w:rsidRPr="009C5807">
                <w:rPr>
                  <w:lang w:eastAsia="zh-CN"/>
                </w:rPr>
                <w:t>FDD_FR1_H</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243C350" w14:textId="77777777" w:rsidR="00D5483A" w:rsidRPr="009C5807" w:rsidRDefault="00D5483A" w:rsidP="00D5483A">
            <w:pPr>
              <w:pStyle w:val="TAC"/>
              <w:rPr>
                <w:ins w:id="664" w:author="Xiaomi" w:date="2022-08-08T20:10:00Z"/>
              </w:rPr>
            </w:pPr>
            <w:ins w:id="665" w:author="Xiaomi" w:date="2022-08-08T20:10:00Z">
              <w:r w:rsidRPr="009C5807">
                <w:t>-117.5</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CA89284" w14:textId="77777777" w:rsidR="00D5483A" w:rsidRPr="009C5807" w:rsidRDefault="00D5483A" w:rsidP="00D5483A">
            <w:pPr>
              <w:pStyle w:val="TAC"/>
              <w:rPr>
                <w:ins w:id="666" w:author="Xiaomi" w:date="2022-08-08T20:10:00Z"/>
                <w:rFonts w:cs="Arial"/>
                <w:lang w:val="sv-SE"/>
              </w:rPr>
            </w:pPr>
            <w:ins w:id="667" w:author="Xiaomi" w:date="2022-08-08T20:10:00Z">
              <w:r w:rsidRPr="009C5807">
                <w:rPr>
                  <w:rFonts w:cs="Arial"/>
                </w:rPr>
                <w:t>-114.5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A09A7DB" w14:textId="77777777" w:rsidR="00D5483A" w:rsidRPr="009C5807" w:rsidRDefault="00D5483A" w:rsidP="00D5483A">
            <w:pPr>
              <w:pStyle w:val="TAC"/>
              <w:rPr>
                <w:ins w:id="668" w:author="Xiaomi" w:date="2022-08-08T20:10:00Z"/>
              </w:rPr>
            </w:pPr>
            <w:ins w:id="669" w:author="Xiaomi" w:date="2022-08-08T20:1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F79733E" w14:textId="77777777" w:rsidR="00D5483A" w:rsidRPr="009C5807" w:rsidRDefault="00D5483A" w:rsidP="00D5483A">
            <w:pPr>
              <w:pStyle w:val="TAC"/>
              <w:rPr>
                <w:ins w:id="670" w:author="Xiaomi" w:date="2022-08-08T20:10:00Z"/>
              </w:rPr>
            </w:pPr>
            <w:ins w:id="671" w:author="Xiaomi" w:date="2022-08-08T20:10:00Z">
              <w:r w:rsidRPr="009C5807">
                <w:t>-70</w:t>
              </w:r>
            </w:ins>
          </w:p>
        </w:tc>
      </w:tr>
      <w:tr w:rsidR="00D5483A" w:rsidRPr="009C5807" w14:paraId="41BC9F2A" w14:textId="77777777" w:rsidTr="00D5483A">
        <w:trPr>
          <w:jc w:val="center"/>
          <w:ins w:id="672" w:author="Xiaomi" w:date="2022-08-08T20:10:00Z"/>
        </w:trPr>
        <w:tc>
          <w:tcPr>
            <w:tcW w:w="1033" w:type="dxa"/>
            <w:tcBorders>
              <w:top w:val="single" w:sz="4" w:space="0" w:color="auto"/>
              <w:left w:val="single" w:sz="4" w:space="0" w:color="auto"/>
              <w:bottom w:val="single" w:sz="4" w:space="0" w:color="auto"/>
              <w:right w:val="single" w:sz="6" w:space="0" w:color="auto"/>
            </w:tcBorders>
            <w:shd w:val="clear" w:color="auto" w:fill="auto"/>
            <w:vAlign w:val="center"/>
          </w:tcPr>
          <w:p w14:paraId="2CE1F0DE" w14:textId="12DF3351" w:rsidR="00D5483A" w:rsidRPr="009C5807" w:rsidRDefault="00D5483A" w:rsidP="00D5483A">
            <w:pPr>
              <w:pStyle w:val="TAC"/>
              <w:rPr>
                <w:ins w:id="673" w:author="Xiaomi" w:date="2022-08-08T20:10:00Z"/>
              </w:rPr>
            </w:pPr>
            <w:ins w:id="674" w:author="Xiaomi" w:date="2022-08-08T20:10:00Z">
              <w:r w:rsidRPr="009C5807">
                <w:sym w:font="Symbol" w:char="F0B1"/>
              </w:r>
            </w:ins>
            <w:ins w:id="675" w:author="Xiaomi" w:date="2022-08-08T20:12:00Z">
              <w:r>
                <w:t>[</w:t>
              </w:r>
            </w:ins>
            <w:ins w:id="676" w:author="Xiaomi" w:date="2022-08-08T20:10:00Z">
              <w:r w:rsidRPr="009C5807">
                <w:t>8</w:t>
              </w:r>
            </w:ins>
            <w:ins w:id="677" w:author="Xiaomi" w:date="2022-08-08T20:12:00Z">
              <w:r>
                <w:t>.5]</w:t>
              </w:r>
            </w:ins>
          </w:p>
        </w:tc>
        <w:tc>
          <w:tcPr>
            <w:tcW w:w="1049" w:type="dxa"/>
            <w:tcBorders>
              <w:top w:val="single" w:sz="4" w:space="0" w:color="auto"/>
              <w:left w:val="single" w:sz="6" w:space="0" w:color="auto"/>
              <w:bottom w:val="single" w:sz="4" w:space="0" w:color="auto"/>
              <w:right w:val="single" w:sz="6" w:space="0" w:color="auto"/>
            </w:tcBorders>
            <w:shd w:val="clear" w:color="auto" w:fill="auto"/>
            <w:vAlign w:val="center"/>
          </w:tcPr>
          <w:p w14:paraId="72E239A8" w14:textId="77777777" w:rsidR="00D5483A" w:rsidRPr="009C5807" w:rsidRDefault="00D5483A" w:rsidP="00D5483A">
            <w:pPr>
              <w:pStyle w:val="TAC"/>
              <w:rPr>
                <w:ins w:id="678" w:author="Xiaomi" w:date="2022-08-08T20:10:00Z"/>
              </w:rPr>
            </w:pPr>
            <w:ins w:id="679" w:author="Xiaomi" w:date="2022-08-08T20:10:00Z">
              <w:r w:rsidRPr="009C5807">
                <w:sym w:font="Symbol" w:char="F0B1"/>
              </w:r>
              <w:r w:rsidRPr="009C5807">
                <w:t>11</w:t>
              </w:r>
            </w:ins>
          </w:p>
        </w:tc>
        <w:tc>
          <w:tcPr>
            <w:tcW w:w="807" w:type="dxa"/>
            <w:tcBorders>
              <w:top w:val="single" w:sz="4" w:space="0" w:color="auto"/>
              <w:left w:val="single" w:sz="6" w:space="0" w:color="auto"/>
              <w:bottom w:val="single" w:sz="4" w:space="0" w:color="auto"/>
              <w:right w:val="single" w:sz="4" w:space="0" w:color="auto"/>
            </w:tcBorders>
            <w:shd w:val="clear" w:color="auto" w:fill="auto"/>
            <w:vAlign w:val="center"/>
          </w:tcPr>
          <w:p w14:paraId="6BCAC708" w14:textId="77777777" w:rsidR="00D5483A" w:rsidRPr="009C5807" w:rsidRDefault="00D5483A" w:rsidP="00D5483A">
            <w:pPr>
              <w:pStyle w:val="TAC"/>
              <w:rPr>
                <w:ins w:id="680" w:author="Xiaomi" w:date="2022-08-08T20:10:00Z"/>
              </w:rPr>
            </w:pPr>
            <w:ins w:id="681" w:author="Xiaomi" w:date="2022-08-08T20:10:00Z">
              <w:r w:rsidRPr="009C5807">
                <w:sym w:font="Symbol" w:char="F0B3"/>
              </w:r>
              <w:r w:rsidRPr="009C5807">
                <w:t>-</w:t>
              </w:r>
              <w:r w:rsidRPr="009C5807">
                <w:rPr>
                  <w:lang w:eastAsia="zh-CN"/>
                </w:rPr>
                <w:t>6</w:t>
              </w:r>
            </w:ins>
          </w:p>
        </w:tc>
        <w:tc>
          <w:tcPr>
            <w:tcW w:w="2349" w:type="dxa"/>
            <w:tcBorders>
              <w:top w:val="single" w:sz="6" w:space="0" w:color="auto"/>
              <w:left w:val="single" w:sz="4" w:space="0" w:color="auto"/>
              <w:bottom w:val="single" w:sz="6" w:space="0" w:color="auto"/>
              <w:right w:val="single" w:sz="4" w:space="0" w:color="auto"/>
            </w:tcBorders>
            <w:shd w:val="clear" w:color="auto" w:fill="auto"/>
            <w:vAlign w:val="center"/>
          </w:tcPr>
          <w:p w14:paraId="5D42786A" w14:textId="77777777" w:rsidR="00D5483A" w:rsidRPr="009C5807" w:rsidRDefault="00D5483A" w:rsidP="00D5483A">
            <w:pPr>
              <w:pStyle w:val="TAC"/>
              <w:rPr>
                <w:ins w:id="682" w:author="Xiaomi" w:date="2022-08-08T20:10:00Z"/>
              </w:rPr>
            </w:pPr>
            <w:ins w:id="683" w:author="Xiaomi" w:date="2022-08-08T20:10:00Z">
              <w:r w:rsidRPr="009C5807">
                <w:t xml:space="preserve">NR_FDD_FR1_A, NR_TDD_FR1_A, </w:t>
              </w:r>
            </w:ins>
          </w:p>
          <w:p w14:paraId="5A1253BF" w14:textId="77777777" w:rsidR="00D5483A" w:rsidRPr="009C5807" w:rsidRDefault="00D5483A" w:rsidP="00D5483A">
            <w:pPr>
              <w:pStyle w:val="TAC"/>
              <w:rPr>
                <w:ins w:id="684" w:author="Xiaomi" w:date="2022-08-08T20:10:00Z"/>
              </w:rPr>
            </w:pPr>
            <w:ins w:id="685" w:author="Xiaomi" w:date="2022-08-08T20:10:00Z">
              <w:r w:rsidRPr="009C5807">
                <w:t>NR_SDL_FR1_A, NR_FDD_FR1_B, NR_TDD_FR1_C, NR_FDD_FR1_D, NR_TDD_FR1_D, NR_FDD_FR1_E, NR_TDD_FR1_E, NR_FDD_FR1_F,</w:t>
              </w:r>
            </w:ins>
          </w:p>
          <w:p w14:paraId="0C23AD0B" w14:textId="77777777" w:rsidR="00D5483A" w:rsidRPr="009C5807" w:rsidRDefault="00D5483A" w:rsidP="00D5483A">
            <w:pPr>
              <w:pStyle w:val="TAC"/>
              <w:rPr>
                <w:ins w:id="686" w:author="Xiaomi" w:date="2022-08-08T20:10:00Z"/>
                <w:lang w:val="sv-FI" w:eastAsia="zh-CN"/>
              </w:rPr>
            </w:pPr>
            <w:ins w:id="687" w:author="Xiaomi" w:date="2022-08-08T20:10:00Z">
              <w:r w:rsidRPr="009C5807">
                <w:rPr>
                  <w:lang w:val="sv-FI"/>
                </w:rPr>
                <w:t>NR_FDD_FR1_G, NR_FDD_FR1_H</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FB22CA0" w14:textId="77777777" w:rsidR="00D5483A" w:rsidRPr="009C5807" w:rsidRDefault="00D5483A" w:rsidP="00D5483A">
            <w:pPr>
              <w:pStyle w:val="TAC"/>
              <w:rPr>
                <w:ins w:id="688" w:author="Xiaomi" w:date="2022-08-08T20:10:00Z"/>
              </w:rPr>
            </w:pPr>
            <w:ins w:id="689" w:author="Xiaomi" w:date="2022-08-08T20:10:00Z">
              <w:r w:rsidRPr="009C5807">
                <w:t>N/A</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166E7B8" w14:textId="77777777" w:rsidR="00D5483A" w:rsidRPr="009C5807" w:rsidRDefault="00D5483A" w:rsidP="00D5483A">
            <w:pPr>
              <w:pStyle w:val="TAC"/>
              <w:rPr>
                <w:ins w:id="690" w:author="Xiaomi" w:date="2022-08-08T20:10:00Z"/>
                <w:rFonts w:cs="Arial"/>
              </w:rPr>
            </w:pPr>
            <w:ins w:id="691" w:author="Xiaomi" w:date="2022-08-08T20:10:00Z">
              <w:r w:rsidRPr="009C5807">
                <w:rPr>
                  <w:lang w:eastAsia="zh-CN"/>
                </w:rPr>
                <w:t>N/A</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3D43F67" w14:textId="77777777" w:rsidR="00D5483A" w:rsidRPr="009C5807" w:rsidRDefault="00D5483A" w:rsidP="00D5483A">
            <w:pPr>
              <w:pStyle w:val="TAC"/>
              <w:rPr>
                <w:ins w:id="692" w:author="Xiaomi" w:date="2022-08-08T20:10:00Z"/>
              </w:rPr>
            </w:pPr>
            <w:ins w:id="693" w:author="Xiaomi" w:date="2022-08-08T20:10:00Z">
              <w:r w:rsidRPr="009C5807">
                <w:t>-70</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0915026" w14:textId="77777777" w:rsidR="00D5483A" w:rsidRPr="009C5807" w:rsidRDefault="00D5483A" w:rsidP="00D5483A">
            <w:pPr>
              <w:pStyle w:val="TAC"/>
              <w:rPr>
                <w:ins w:id="694" w:author="Xiaomi" w:date="2022-08-08T20:10:00Z"/>
              </w:rPr>
            </w:pPr>
            <w:ins w:id="695" w:author="Xiaomi" w:date="2022-08-08T20:10:00Z">
              <w:r w:rsidRPr="009C5807">
                <w:t>-50</w:t>
              </w:r>
            </w:ins>
          </w:p>
        </w:tc>
      </w:tr>
      <w:tr w:rsidR="00D5483A" w:rsidRPr="009C5807" w14:paraId="24964DC0" w14:textId="77777777" w:rsidTr="00D5483A">
        <w:trPr>
          <w:jc w:val="center"/>
          <w:ins w:id="696" w:author="Xiaomi" w:date="2022-08-08T20:10:00Z"/>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7C32F488" w14:textId="77777777" w:rsidR="00D5483A" w:rsidRPr="009C5807" w:rsidRDefault="00D5483A" w:rsidP="00D5483A">
            <w:pPr>
              <w:pStyle w:val="TAN"/>
              <w:rPr>
                <w:ins w:id="697" w:author="Xiaomi" w:date="2022-08-08T20:10:00Z"/>
              </w:rPr>
            </w:pPr>
            <w:ins w:id="698" w:author="Xiaomi" w:date="2022-08-08T20:10:00Z">
              <w:r w:rsidRPr="009C5807">
                <w:t>NOTE 1:</w:t>
              </w:r>
              <w:r w:rsidRPr="009C5807">
                <w:tab/>
                <w:t>Io is assumed to have constant EPRE across the bandwidth.</w:t>
              </w:r>
            </w:ins>
          </w:p>
          <w:p w14:paraId="49DC0349" w14:textId="77777777" w:rsidR="00D5483A" w:rsidRPr="009C5807" w:rsidRDefault="00D5483A" w:rsidP="00D5483A">
            <w:pPr>
              <w:pStyle w:val="TAN"/>
              <w:rPr>
                <w:ins w:id="699" w:author="Xiaomi" w:date="2022-08-08T20:10:00Z"/>
              </w:rPr>
            </w:pPr>
            <w:ins w:id="700" w:author="Xiaomi" w:date="2022-08-08T20:10:00Z">
              <w:r w:rsidRPr="009C5807">
                <w:t>NOTE 2:</w:t>
              </w:r>
              <w:r w:rsidRPr="009C5807">
                <w:tab/>
                <w:t>Void</w:t>
              </w:r>
            </w:ins>
          </w:p>
          <w:p w14:paraId="1876E75B" w14:textId="77777777" w:rsidR="00D5483A" w:rsidRPr="009C5807" w:rsidRDefault="00D5483A" w:rsidP="00D5483A">
            <w:pPr>
              <w:pStyle w:val="TAN"/>
              <w:rPr>
                <w:ins w:id="701" w:author="Xiaomi" w:date="2022-08-08T20:10:00Z"/>
              </w:rPr>
            </w:pPr>
            <w:ins w:id="702" w:author="Xiaomi" w:date="2022-08-08T20:10:00Z">
              <w:r w:rsidRPr="009C5807">
                <w:t>NOTE 3:</w:t>
              </w:r>
              <w:r w:rsidRPr="009C5807">
                <w:tab/>
                <w:t>NR operating band groups in FR1 are as defined in clause 3.5.2.</w:t>
              </w:r>
            </w:ins>
          </w:p>
        </w:tc>
      </w:tr>
    </w:tbl>
    <w:p w14:paraId="3531815D" w14:textId="77777777" w:rsidR="00D5483A" w:rsidRPr="009C5807" w:rsidRDefault="00D5483A" w:rsidP="00D5483A">
      <w:pPr>
        <w:rPr>
          <w:ins w:id="703" w:author="Xiaomi" w:date="2022-08-08T20:10:00Z"/>
          <w:lang w:eastAsia="zh-CN"/>
        </w:rPr>
      </w:pPr>
    </w:p>
    <w:p w14:paraId="473C929E" w14:textId="7217539E" w:rsidR="00D5483A" w:rsidRPr="009C5807" w:rsidRDefault="00D5483A" w:rsidP="00D5483A">
      <w:pPr>
        <w:pStyle w:val="5"/>
        <w:rPr>
          <w:ins w:id="704" w:author="Xiaomi" w:date="2022-08-08T20:10:00Z"/>
        </w:rPr>
      </w:pPr>
      <w:ins w:id="705" w:author="Xiaomi" w:date="2022-08-08T20:10:00Z">
        <w:r w:rsidRPr="009C5807">
          <w:t>1</w:t>
        </w:r>
        <w:r>
          <w:t>0.1.</w:t>
        </w:r>
      </w:ins>
      <w:ins w:id="706" w:author="Xiaomi" w:date="2022-08-08T20:12:00Z">
        <w:r>
          <w:t>39</w:t>
        </w:r>
      </w:ins>
      <w:ins w:id="707" w:author="Xiaomi" w:date="2022-08-08T20:10:00Z">
        <w:r w:rsidRPr="009C5807">
          <w:t>.1.2</w:t>
        </w:r>
        <w:r w:rsidRPr="009C5807">
          <w:tab/>
          <w:t>Relative Accuracy of SS-RSRP in FR1</w:t>
        </w:r>
      </w:ins>
    </w:p>
    <w:p w14:paraId="79D19C53" w14:textId="77777777" w:rsidR="00D5483A" w:rsidRPr="009C5807" w:rsidRDefault="00D5483A" w:rsidP="00D5483A">
      <w:pPr>
        <w:rPr>
          <w:ins w:id="708" w:author="Xiaomi" w:date="2022-08-08T20:10:00Z"/>
          <w:rFonts w:cs="v4.2.0"/>
          <w:i/>
        </w:rPr>
      </w:pPr>
      <w:ins w:id="709" w:author="Xiaomi" w:date="2022-08-08T20:10:00Z">
        <w:r w:rsidRPr="009C5807">
          <w:rPr>
            <w:rFonts w:cs="v4.2.0"/>
          </w:rPr>
          <w:t xml:space="preserve">The relative accuracy of </w:t>
        </w:r>
        <w:r w:rsidRPr="009C5807">
          <w:rPr>
            <w:rFonts w:cs="v4.2.0"/>
            <w:lang w:eastAsia="zh-CN"/>
          </w:rPr>
          <w:t>SS-RSRP</w:t>
        </w:r>
        <w:r w:rsidRPr="009C5807">
          <w:rPr>
            <w:rFonts w:cs="v4.2.0"/>
          </w:rPr>
          <w:t xml:space="preserve"> in inter frequency case is defined as the RSRP measured from one cell on a frequency in FR1compared to the RSRP measured from another cell on a different frequency in FR1.</w:t>
        </w:r>
      </w:ins>
    </w:p>
    <w:p w14:paraId="79670FB0" w14:textId="75FAFA65" w:rsidR="00D5483A" w:rsidRPr="009C5807" w:rsidRDefault="00D5483A" w:rsidP="00D5483A">
      <w:pPr>
        <w:rPr>
          <w:ins w:id="710" w:author="Xiaomi" w:date="2022-08-08T20:10:00Z"/>
          <w:rFonts w:cs="v4.2.0"/>
        </w:rPr>
      </w:pPr>
      <w:ins w:id="711" w:author="Xiaomi" w:date="2022-08-08T20:10:00Z">
        <w:r w:rsidRPr="009C5807">
          <w:rPr>
            <w:rFonts w:cs="v4.2.0"/>
          </w:rPr>
          <w:t xml:space="preserve">The accuracy requirements in Table </w:t>
        </w:r>
        <w:r>
          <w:rPr>
            <w:rFonts w:cs="v4.2.0"/>
            <w:lang w:eastAsia="zh-CN"/>
          </w:rPr>
          <w:t>10.1.</w:t>
        </w:r>
      </w:ins>
      <w:ins w:id="712" w:author="Xiaomi" w:date="2022-08-08T20:12:00Z">
        <w:r>
          <w:rPr>
            <w:rFonts w:cs="v4.2.0"/>
            <w:lang w:eastAsia="zh-CN"/>
          </w:rPr>
          <w:t>39</w:t>
        </w:r>
      </w:ins>
      <w:ins w:id="713" w:author="Xiaomi" w:date="2022-08-08T20:10:00Z">
        <w:r w:rsidRPr="009C5807">
          <w:rPr>
            <w:rFonts w:cs="v4.2.0"/>
            <w:lang w:eastAsia="zh-CN"/>
          </w:rPr>
          <w:t>.1.2</w:t>
        </w:r>
        <w:r w:rsidRPr="009C5807">
          <w:rPr>
            <w:rFonts w:cs="v4.2.0"/>
          </w:rPr>
          <w:t>-1 are valid under the following conditions:</w:t>
        </w:r>
      </w:ins>
    </w:p>
    <w:p w14:paraId="01D1D6BE" w14:textId="5C4AC56C" w:rsidR="00D5483A" w:rsidRPr="009C5807" w:rsidRDefault="00D5483A" w:rsidP="00D5483A">
      <w:pPr>
        <w:pStyle w:val="B10"/>
        <w:rPr>
          <w:ins w:id="714" w:author="Xiaomi" w:date="2022-08-08T20:10:00Z"/>
          <w:lang w:eastAsia="zh-CN"/>
        </w:rPr>
      </w:pPr>
      <w:ins w:id="715" w:author="Xiaomi" w:date="2022-08-08T20:10:00Z">
        <w:r w:rsidRPr="009C5807">
          <w:t>-</w:t>
        </w:r>
        <w:r w:rsidRPr="009C5807">
          <w:tab/>
          <w:t>Conditions defined in clause </w:t>
        </w:r>
      </w:ins>
      <w:ins w:id="716" w:author="Xiaomi" w:date="2022-08-08T20:12:00Z">
        <w:r>
          <w:t>[</w:t>
        </w:r>
      </w:ins>
      <w:ins w:id="717" w:author="Xiaomi" w:date="2022-08-08T20:10:00Z">
        <w:r w:rsidRPr="009C5807">
          <w:t>7.3 of TS 38.101-1</w:t>
        </w:r>
      </w:ins>
      <w:ins w:id="718" w:author="Xiaomi" w:date="2022-08-08T20:12:00Z">
        <w:r>
          <w:t>]</w:t>
        </w:r>
      </w:ins>
      <w:ins w:id="719" w:author="Xiaomi" w:date="2022-08-08T20:10:00Z">
        <w:r w:rsidRPr="009C5807">
          <w:t xml:space="preserve"> [</w:t>
        </w:r>
      </w:ins>
      <w:ins w:id="720" w:author="Xiaomi" w:date="2022-08-08T20:12:00Z">
        <w:r>
          <w:t>TBD</w:t>
        </w:r>
      </w:ins>
      <w:ins w:id="721" w:author="Xiaomi" w:date="2022-08-08T20:10:00Z">
        <w:r w:rsidRPr="009C5807">
          <w:t>] Clause 7.3 for reference sensitivity are fulfilled.</w:t>
        </w:r>
      </w:ins>
    </w:p>
    <w:p w14:paraId="6A27D79D" w14:textId="13632706" w:rsidR="00D5483A" w:rsidRPr="009C5807" w:rsidRDefault="00D5483A" w:rsidP="00D5483A">
      <w:pPr>
        <w:pStyle w:val="B10"/>
        <w:rPr>
          <w:ins w:id="722" w:author="Xiaomi" w:date="2022-08-08T20:10:00Z"/>
          <w:lang w:eastAsia="zh-CN"/>
        </w:rPr>
      </w:pPr>
      <w:ins w:id="723" w:author="Xiaomi" w:date="2022-08-08T20:10:00Z">
        <w:r w:rsidRPr="009C5807">
          <w:t>-</w:t>
        </w:r>
        <w:r w:rsidRPr="009C5807">
          <w:tab/>
          <w:t xml:space="preserve">Conditions for inter-frequency measurements are fulfilled according to </w:t>
        </w:r>
      </w:ins>
      <w:ins w:id="724" w:author="Xiaomi" w:date="2022-08-08T20:13:00Z">
        <w:r w:rsidR="00846AEB">
          <w:t>[</w:t>
        </w:r>
      </w:ins>
      <w:ins w:id="725" w:author="Xiaomi" w:date="2022-08-08T20:10:00Z">
        <w:r w:rsidRPr="009C5807">
          <w:t>Annex B.2.3</w:t>
        </w:r>
      </w:ins>
      <w:ins w:id="726" w:author="Xiaomi" w:date="2022-08-08T20:13:00Z">
        <w:r w:rsidR="00846AEB">
          <w:t>]</w:t>
        </w:r>
      </w:ins>
      <w:ins w:id="727" w:author="Xiaomi" w:date="2022-08-08T20:10:00Z">
        <w:r w:rsidRPr="009C5807">
          <w:t xml:space="preserve"> for a corresponding Band </w:t>
        </w:r>
        <w:r w:rsidRPr="009C5807">
          <w:rPr>
            <w:rFonts w:cs="v4.2.0"/>
            <w:lang w:eastAsia="ko-KR"/>
          </w:rPr>
          <w:t>for each relevant SSB</w:t>
        </w:r>
        <w:r w:rsidRPr="009C5807">
          <w:t>.</w:t>
        </w:r>
      </w:ins>
    </w:p>
    <w:p w14:paraId="1587A2C4" w14:textId="77777777" w:rsidR="00D5483A" w:rsidRPr="009C5807" w:rsidRDefault="00D5483A" w:rsidP="00D5483A">
      <w:pPr>
        <w:pStyle w:val="B10"/>
        <w:rPr>
          <w:ins w:id="728" w:author="Xiaomi" w:date="2022-08-08T20:10:00Z"/>
        </w:rPr>
      </w:pPr>
      <w:ins w:id="729" w:author="Xiaomi" w:date="2022-08-08T20:10:00Z">
        <w:r w:rsidRPr="009C5807">
          <w:t>-</w:t>
        </w:r>
        <w:r w:rsidRPr="009C5807">
          <w:tab/>
          <w:t>|SSB_RP1</w:t>
        </w:r>
        <w:r w:rsidRPr="009C5807">
          <w:rPr>
            <w:vertAlign w:val="subscript"/>
          </w:rPr>
          <w:t>dBm</w:t>
        </w:r>
        <w:r w:rsidRPr="009C5807">
          <w:t xml:space="preserve"> - SSB_RP2</w:t>
        </w:r>
        <w:r w:rsidRPr="009C5807">
          <w:rPr>
            <w:vertAlign w:val="subscript"/>
          </w:rPr>
          <w:t>dBm</w:t>
        </w:r>
        <w:r w:rsidRPr="009C5807">
          <w:t xml:space="preserve">| </w:t>
        </w:r>
        <w:r w:rsidRPr="009C5807">
          <w:rPr>
            <w:rFonts w:hint="eastAsia"/>
          </w:rPr>
          <w:t>≤</w:t>
        </w:r>
        <w:r w:rsidRPr="009C5807">
          <w:t xml:space="preserve"> 27 dB</w:t>
        </w:r>
        <w:r w:rsidRPr="009C5807">
          <w:rPr>
            <w:noProof/>
            <w:lang w:val="en-US" w:eastAsia="zh-CN"/>
          </w:rPr>
          <w:t xml:space="preserve"> </w:t>
        </w:r>
      </w:ins>
    </w:p>
    <w:p w14:paraId="0F7C05EF" w14:textId="77777777" w:rsidR="00D5483A" w:rsidRPr="009C5807" w:rsidRDefault="00D5483A" w:rsidP="00D5483A">
      <w:pPr>
        <w:pStyle w:val="B10"/>
        <w:rPr>
          <w:ins w:id="730" w:author="Xiaomi" w:date="2022-08-08T20:10:00Z"/>
          <w:lang w:eastAsia="zh-CN"/>
        </w:rPr>
      </w:pPr>
      <w:ins w:id="731" w:author="Xiaomi" w:date="2022-08-08T20:10:00Z">
        <w:r w:rsidRPr="009C5807">
          <w:t>-</w:t>
        </w:r>
        <w:r w:rsidRPr="009C5807">
          <w:tab/>
          <w:t xml:space="preserve">|Channel 1_Io </w:t>
        </w:r>
        <w:r w:rsidRPr="009C5807">
          <w:noBreakHyphen/>
          <w:t xml:space="preserve">Channel 2_Io | </w:t>
        </w:r>
        <w:r w:rsidRPr="009C5807">
          <w:sym w:font="Symbol" w:char="F0A3"/>
        </w:r>
        <w:r w:rsidRPr="009C5807">
          <w:t xml:space="preserve"> 20 dB</w:t>
        </w:r>
      </w:ins>
    </w:p>
    <w:p w14:paraId="23FC554D" w14:textId="2611B696" w:rsidR="00D5483A" w:rsidRPr="009C5807" w:rsidRDefault="00846AEB" w:rsidP="00D5483A">
      <w:pPr>
        <w:pStyle w:val="TH"/>
        <w:rPr>
          <w:ins w:id="732" w:author="Xiaomi" w:date="2022-08-08T20:10:00Z"/>
        </w:rPr>
      </w:pPr>
      <w:ins w:id="733" w:author="Xiaomi" w:date="2022-08-08T20:10:00Z">
        <w:r>
          <w:lastRenderedPageBreak/>
          <w:t>Table 10.1.</w:t>
        </w:r>
      </w:ins>
      <w:ins w:id="734" w:author="Xiaomi" w:date="2022-08-08T20:13:00Z">
        <w:r>
          <w:t>39</w:t>
        </w:r>
      </w:ins>
      <w:ins w:id="735" w:author="Xiaomi" w:date="2022-08-08T20:10:00Z">
        <w:r w:rsidR="00D5483A" w:rsidRPr="009C5807">
          <w:t>.1.2-1: SS-RSRP Inter frequency relative accuracy in FR1</w:t>
        </w:r>
      </w:ins>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D5483A" w:rsidRPr="009C5807" w14:paraId="17360E1B" w14:textId="77777777" w:rsidTr="00D5483A">
        <w:trPr>
          <w:jc w:val="center"/>
          <w:ins w:id="736" w:author="Xiaomi" w:date="2022-08-08T20:10:00Z"/>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2613CA6" w14:textId="77777777" w:rsidR="00D5483A" w:rsidRPr="009C5807" w:rsidRDefault="00D5483A" w:rsidP="00D5483A">
            <w:pPr>
              <w:pStyle w:val="TAH"/>
              <w:rPr>
                <w:ins w:id="737" w:author="Xiaomi" w:date="2022-08-08T20:10:00Z"/>
              </w:rPr>
            </w:pPr>
            <w:ins w:id="738" w:author="Xiaomi" w:date="2022-08-08T20:10:00Z">
              <w:r w:rsidRPr="009C5807">
                <w:t>Accuracy</w:t>
              </w:r>
            </w:ins>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7605F56" w14:textId="77777777" w:rsidR="00D5483A" w:rsidRPr="009C5807" w:rsidRDefault="00D5483A" w:rsidP="00D5483A">
            <w:pPr>
              <w:pStyle w:val="TAH"/>
              <w:rPr>
                <w:ins w:id="739" w:author="Xiaomi" w:date="2022-08-08T20:10:00Z"/>
              </w:rPr>
            </w:pPr>
            <w:ins w:id="740" w:author="Xiaomi" w:date="2022-08-08T20:10:00Z">
              <w:r w:rsidRPr="009C5807">
                <w:t>Conditions</w:t>
              </w:r>
            </w:ins>
          </w:p>
        </w:tc>
      </w:tr>
      <w:tr w:rsidR="00D5483A" w:rsidRPr="009C5807" w14:paraId="727A61D9" w14:textId="77777777" w:rsidTr="00D5483A">
        <w:trPr>
          <w:jc w:val="center"/>
          <w:ins w:id="741" w:author="Xiaomi" w:date="2022-08-08T20:10:00Z"/>
        </w:trPr>
        <w:tc>
          <w:tcPr>
            <w:tcW w:w="1036" w:type="dxa"/>
            <w:tcBorders>
              <w:top w:val="single" w:sz="6" w:space="0" w:color="auto"/>
              <w:left w:val="single" w:sz="4" w:space="0" w:color="auto"/>
              <w:right w:val="single" w:sz="6" w:space="0" w:color="auto"/>
            </w:tcBorders>
            <w:shd w:val="clear" w:color="auto" w:fill="auto"/>
            <w:vAlign w:val="center"/>
          </w:tcPr>
          <w:p w14:paraId="0FC7ED90" w14:textId="77777777" w:rsidR="00D5483A" w:rsidRPr="009C5807" w:rsidRDefault="00D5483A" w:rsidP="00D5483A">
            <w:pPr>
              <w:pStyle w:val="TAH"/>
              <w:rPr>
                <w:ins w:id="742" w:author="Xiaomi" w:date="2022-08-08T20:10:00Z"/>
              </w:rPr>
            </w:pPr>
            <w:ins w:id="743" w:author="Xiaomi" w:date="2022-08-08T20:10:00Z">
              <w:r w:rsidRPr="009C5807">
                <w:t>Normal condition</w:t>
              </w:r>
            </w:ins>
          </w:p>
        </w:tc>
        <w:tc>
          <w:tcPr>
            <w:tcW w:w="1055" w:type="dxa"/>
            <w:tcBorders>
              <w:top w:val="single" w:sz="6" w:space="0" w:color="auto"/>
              <w:left w:val="single" w:sz="6" w:space="0" w:color="auto"/>
              <w:right w:val="single" w:sz="6" w:space="0" w:color="auto"/>
            </w:tcBorders>
            <w:shd w:val="clear" w:color="auto" w:fill="auto"/>
            <w:vAlign w:val="center"/>
          </w:tcPr>
          <w:p w14:paraId="03F1794B" w14:textId="77777777" w:rsidR="00D5483A" w:rsidRPr="009C5807" w:rsidRDefault="00D5483A" w:rsidP="00D5483A">
            <w:pPr>
              <w:pStyle w:val="TAH"/>
              <w:rPr>
                <w:ins w:id="744" w:author="Xiaomi" w:date="2022-08-08T20:10:00Z"/>
              </w:rPr>
            </w:pPr>
            <w:ins w:id="745" w:author="Xiaomi" w:date="2022-08-08T20:10:00Z">
              <w:r w:rsidRPr="009C5807">
                <w:t>Extreme condition</w:t>
              </w:r>
            </w:ins>
          </w:p>
        </w:tc>
        <w:tc>
          <w:tcPr>
            <w:tcW w:w="833" w:type="dxa"/>
            <w:tcBorders>
              <w:top w:val="single" w:sz="6" w:space="0" w:color="auto"/>
              <w:left w:val="single" w:sz="6" w:space="0" w:color="auto"/>
              <w:right w:val="single" w:sz="6" w:space="0" w:color="auto"/>
            </w:tcBorders>
            <w:shd w:val="clear" w:color="auto" w:fill="auto"/>
            <w:vAlign w:val="center"/>
          </w:tcPr>
          <w:p w14:paraId="61C6ECC3" w14:textId="77777777" w:rsidR="00D5483A" w:rsidRPr="009C5807" w:rsidRDefault="00D5483A" w:rsidP="00D5483A">
            <w:pPr>
              <w:pStyle w:val="TAH"/>
              <w:rPr>
                <w:ins w:id="746" w:author="Xiaomi" w:date="2022-08-08T20:10:00Z"/>
              </w:rPr>
            </w:pPr>
            <w:ins w:id="747" w:author="Xiaomi" w:date="2022-08-08T20:10:00Z">
              <w:r w:rsidRPr="009C5807">
                <w:t>SSB Ês/Iot</w:t>
              </w:r>
              <w:r w:rsidRPr="009C5807">
                <w:rPr>
                  <w:vertAlign w:val="superscript"/>
                </w:rPr>
                <w:t xml:space="preserve"> Note 2</w:t>
              </w:r>
            </w:ins>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2775EFB9" w14:textId="77777777" w:rsidR="00D5483A" w:rsidRPr="009C5807" w:rsidRDefault="00D5483A" w:rsidP="00D5483A">
            <w:pPr>
              <w:pStyle w:val="TAH"/>
              <w:rPr>
                <w:ins w:id="748" w:author="Xiaomi" w:date="2022-08-08T20:10:00Z"/>
              </w:rPr>
            </w:pPr>
            <w:ins w:id="749" w:author="Xiaomi" w:date="2022-08-08T20:10:00Z">
              <w:r w:rsidRPr="009C5807">
                <w:t>Io</w:t>
              </w:r>
              <w:r w:rsidRPr="009C5807">
                <w:rPr>
                  <w:vertAlign w:val="superscript"/>
                </w:rPr>
                <w:t xml:space="preserve"> Note 1</w:t>
              </w:r>
              <w:r w:rsidRPr="009C5807">
                <w:t xml:space="preserve"> range</w:t>
              </w:r>
            </w:ins>
          </w:p>
        </w:tc>
      </w:tr>
      <w:tr w:rsidR="00D5483A" w:rsidRPr="009C5807" w14:paraId="1AD6F283" w14:textId="77777777" w:rsidTr="00D5483A">
        <w:trPr>
          <w:jc w:val="center"/>
          <w:ins w:id="750" w:author="Xiaomi" w:date="2022-08-08T20:10:00Z"/>
        </w:trPr>
        <w:tc>
          <w:tcPr>
            <w:tcW w:w="1036" w:type="dxa"/>
            <w:tcBorders>
              <w:left w:val="single" w:sz="4" w:space="0" w:color="auto"/>
              <w:bottom w:val="single" w:sz="6" w:space="0" w:color="auto"/>
              <w:right w:val="single" w:sz="6" w:space="0" w:color="auto"/>
            </w:tcBorders>
            <w:shd w:val="clear" w:color="auto" w:fill="auto"/>
            <w:vAlign w:val="center"/>
          </w:tcPr>
          <w:p w14:paraId="5C08B346" w14:textId="77777777" w:rsidR="00D5483A" w:rsidRPr="009C5807" w:rsidRDefault="00D5483A" w:rsidP="00D5483A">
            <w:pPr>
              <w:pStyle w:val="TAH"/>
              <w:rPr>
                <w:ins w:id="751" w:author="Xiaomi" w:date="2022-08-08T20:10:00Z"/>
              </w:rPr>
            </w:pPr>
          </w:p>
        </w:tc>
        <w:tc>
          <w:tcPr>
            <w:tcW w:w="1055" w:type="dxa"/>
            <w:tcBorders>
              <w:left w:val="single" w:sz="6" w:space="0" w:color="auto"/>
              <w:bottom w:val="single" w:sz="6" w:space="0" w:color="auto"/>
              <w:right w:val="single" w:sz="6" w:space="0" w:color="auto"/>
            </w:tcBorders>
            <w:shd w:val="clear" w:color="auto" w:fill="auto"/>
            <w:vAlign w:val="center"/>
          </w:tcPr>
          <w:p w14:paraId="54D25E91" w14:textId="77777777" w:rsidR="00D5483A" w:rsidRPr="009C5807" w:rsidRDefault="00D5483A" w:rsidP="00D5483A">
            <w:pPr>
              <w:pStyle w:val="TAH"/>
              <w:rPr>
                <w:ins w:id="752" w:author="Xiaomi" w:date="2022-08-08T20:10:00Z"/>
              </w:rPr>
            </w:pPr>
          </w:p>
        </w:tc>
        <w:tc>
          <w:tcPr>
            <w:tcW w:w="833" w:type="dxa"/>
            <w:tcBorders>
              <w:left w:val="single" w:sz="6" w:space="0" w:color="auto"/>
              <w:bottom w:val="single" w:sz="6" w:space="0" w:color="auto"/>
              <w:right w:val="single" w:sz="6" w:space="0" w:color="auto"/>
            </w:tcBorders>
            <w:shd w:val="clear" w:color="auto" w:fill="auto"/>
            <w:vAlign w:val="center"/>
          </w:tcPr>
          <w:p w14:paraId="2582CE39" w14:textId="77777777" w:rsidR="00D5483A" w:rsidRPr="009C5807" w:rsidRDefault="00D5483A" w:rsidP="00D5483A">
            <w:pPr>
              <w:pStyle w:val="TAH"/>
              <w:rPr>
                <w:ins w:id="753" w:author="Xiaomi" w:date="2022-08-08T20:10:00Z"/>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262E299D" w14:textId="77777777" w:rsidR="00D5483A" w:rsidRPr="009C5807" w:rsidRDefault="00D5483A" w:rsidP="00D5483A">
            <w:pPr>
              <w:pStyle w:val="TAH"/>
              <w:rPr>
                <w:ins w:id="754" w:author="Xiaomi" w:date="2022-08-08T20:10:00Z"/>
              </w:rPr>
            </w:pPr>
            <w:ins w:id="755" w:author="Xiaomi" w:date="2022-08-08T20:10:00Z">
              <w:r w:rsidRPr="009C5807">
                <w:t>NR operating band groups</w:t>
              </w:r>
              <w:r w:rsidRPr="009C5807">
                <w:rPr>
                  <w:vertAlign w:val="superscript"/>
                </w:rPr>
                <w:t xml:space="preserve"> Note 3</w:t>
              </w:r>
            </w:ins>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53FF3BC2" w14:textId="77777777" w:rsidR="00D5483A" w:rsidRPr="009C5807" w:rsidRDefault="00D5483A" w:rsidP="00D5483A">
            <w:pPr>
              <w:pStyle w:val="TAH"/>
              <w:rPr>
                <w:ins w:id="756" w:author="Xiaomi" w:date="2022-08-08T20:10:00Z"/>
              </w:rPr>
            </w:pPr>
            <w:ins w:id="757" w:author="Xiaomi" w:date="2022-08-08T20:10:00Z">
              <w:r w:rsidRPr="009C5807">
                <w:t>Minimum Io</w:t>
              </w:r>
            </w:ins>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1A46583" w14:textId="77777777" w:rsidR="00D5483A" w:rsidRPr="009C5807" w:rsidRDefault="00D5483A" w:rsidP="00D5483A">
            <w:pPr>
              <w:pStyle w:val="TAH"/>
              <w:rPr>
                <w:ins w:id="758" w:author="Xiaomi" w:date="2022-08-08T20:10:00Z"/>
              </w:rPr>
            </w:pPr>
            <w:ins w:id="759" w:author="Xiaomi" w:date="2022-08-08T20:10:00Z">
              <w:r w:rsidRPr="009C5807">
                <w:t>Maximum Io</w:t>
              </w:r>
            </w:ins>
          </w:p>
        </w:tc>
      </w:tr>
      <w:tr w:rsidR="00D5483A" w:rsidRPr="009C5807" w14:paraId="3954BA4A" w14:textId="77777777" w:rsidTr="00D5483A">
        <w:trPr>
          <w:trHeight w:val="308"/>
          <w:jc w:val="center"/>
          <w:ins w:id="760" w:author="Xiaomi" w:date="2022-08-08T20:10:00Z"/>
        </w:trPr>
        <w:tc>
          <w:tcPr>
            <w:tcW w:w="1036" w:type="dxa"/>
            <w:tcBorders>
              <w:top w:val="single" w:sz="6" w:space="0" w:color="auto"/>
              <w:left w:val="single" w:sz="4" w:space="0" w:color="auto"/>
              <w:right w:val="single" w:sz="6" w:space="0" w:color="auto"/>
            </w:tcBorders>
            <w:shd w:val="clear" w:color="auto" w:fill="auto"/>
            <w:vAlign w:val="center"/>
          </w:tcPr>
          <w:p w14:paraId="43224D9A" w14:textId="77777777" w:rsidR="00D5483A" w:rsidRPr="009C5807" w:rsidRDefault="00D5483A" w:rsidP="00D5483A">
            <w:pPr>
              <w:pStyle w:val="TAH"/>
              <w:rPr>
                <w:ins w:id="761" w:author="Xiaomi" w:date="2022-08-08T20:10:00Z"/>
              </w:rPr>
            </w:pPr>
            <w:ins w:id="762" w:author="Xiaomi" w:date="2022-08-08T20:10:00Z">
              <w:r w:rsidRPr="009C5807">
                <w:t>dB</w:t>
              </w:r>
            </w:ins>
          </w:p>
        </w:tc>
        <w:tc>
          <w:tcPr>
            <w:tcW w:w="1055" w:type="dxa"/>
            <w:tcBorders>
              <w:top w:val="single" w:sz="6" w:space="0" w:color="auto"/>
              <w:left w:val="single" w:sz="6" w:space="0" w:color="auto"/>
              <w:right w:val="single" w:sz="6" w:space="0" w:color="auto"/>
            </w:tcBorders>
            <w:shd w:val="clear" w:color="auto" w:fill="auto"/>
            <w:vAlign w:val="center"/>
          </w:tcPr>
          <w:p w14:paraId="1607F343" w14:textId="77777777" w:rsidR="00D5483A" w:rsidRPr="009C5807" w:rsidRDefault="00D5483A" w:rsidP="00D5483A">
            <w:pPr>
              <w:pStyle w:val="TAH"/>
              <w:rPr>
                <w:ins w:id="763" w:author="Xiaomi" w:date="2022-08-08T20:10:00Z"/>
              </w:rPr>
            </w:pPr>
            <w:ins w:id="764" w:author="Xiaomi" w:date="2022-08-08T20:10:00Z">
              <w:r w:rsidRPr="009C5807">
                <w:t>dB</w:t>
              </w:r>
            </w:ins>
          </w:p>
        </w:tc>
        <w:tc>
          <w:tcPr>
            <w:tcW w:w="833" w:type="dxa"/>
            <w:tcBorders>
              <w:top w:val="single" w:sz="6" w:space="0" w:color="auto"/>
              <w:left w:val="single" w:sz="6" w:space="0" w:color="auto"/>
              <w:right w:val="single" w:sz="6" w:space="0" w:color="auto"/>
            </w:tcBorders>
            <w:shd w:val="clear" w:color="auto" w:fill="auto"/>
            <w:vAlign w:val="center"/>
          </w:tcPr>
          <w:p w14:paraId="4A0C191F" w14:textId="77777777" w:rsidR="00D5483A" w:rsidRPr="009C5807" w:rsidRDefault="00D5483A" w:rsidP="00D5483A">
            <w:pPr>
              <w:pStyle w:val="TAH"/>
              <w:rPr>
                <w:ins w:id="765" w:author="Xiaomi" w:date="2022-08-08T20:10:00Z"/>
              </w:rPr>
            </w:pPr>
            <w:ins w:id="766" w:author="Xiaomi" w:date="2022-08-08T20:10:00Z">
              <w:r w:rsidRPr="009C5807">
                <w:t>dB</w:t>
              </w:r>
            </w:ins>
          </w:p>
        </w:tc>
        <w:tc>
          <w:tcPr>
            <w:tcW w:w="2530" w:type="dxa"/>
            <w:tcBorders>
              <w:top w:val="single" w:sz="6" w:space="0" w:color="auto"/>
              <w:left w:val="single" w:sz="6" w:space="0" w:color="auto"/>
              <w:right w:val="single" w:sz="4" w:space="0" w:color="auto"/>
            </w:tcBorders>
            <w:shd w:val="clear" w:color="auto" w:fill="auto"/>
            <w:vAlign w:val="center"/>
          </w:tcPr>
          <w:p w14:paraId="4D2C948D" w14:textId="77777777" w:rsidR="00D5483A" w:rsidRPr="009C5807" w:rsidRDefault="00D5483A" w:rsidP="00D5483A">
            <w:pPr>
              <w:pStyle w:val="TAH"/>
              <w:rPr>
                <w:ins w:id="767" w:author="Xiaomi" w:date="2022-08-08T20:10:00Z"/>
              </w:rPr>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24BBA57" w14:textId="77777777" w:rsidR="00D5483A" w:rsidRPr="009C5807" w:rsidRDefault="00D5483A" w:rsidP="00D5483A">
            <w:pPr>
              <w:pStyle w:val="TAH"/>
              <w:rPr>
                <w:ins w:id="768" w:author="Xiaomi" w:date="2022-08-08T20:10:00Z"/>
              </w:rPr>
            </w:pPr>
            <w:ins w:id="769" w:author="Xiaomi" w:date="2022-08-08T20:10:00Z">
              <w:r w:rsidRPr="009C5807">
                <w:rPr>
                  <w:rFonts w:cs="Arial"/>
                </w:rPr>
                <w:t xml:space="preserve">dBm / </w:t>
              </w:r>
              <w:r w:rsidRPr="009C5807">
                <w:t>SCS</w:t>
              </w:r>
              <w:r w:rsidRPr="009C5807">
                <w:rPr>
                  <w:vertAlign w:val="subscript"/>
                </w:rPr>
                <w:t>SSB</w:t>
              </w:r>
            </w:ins>
          </w:p>
        </w:tc>
        <w:tc>
          <w:tcPr>
            <w:tcW w:w="1440" w:type="dxa"/>
            <w:tcBorders>
              <w:top w:val="single" w:sz="6" w:space="0" w:color="auto"/>
              <w:left w:val="single" w:sz="6" w:space="0" w:color="auto"/>
              <w:right w:val="single" w:sz="6" w:space="0" w:color="auto"/>
            </w:tcBorders>
            <w:shd w:val="clear" w:color="auto" w:fill="auto"/>
            <w:vAlign w:val="center"/>
          </w:tcPr>
          <w:p w14:paraId="6E3882A1" w14:textId="77777777" w:rsidR="00D5483A" w:rsidRPr="009C5807" w:rsidRDefault="00D5483A" w:rsidP="00D5483A">
            <w:pPr>
              <w:pStyle w:val="TAH"/>
              <w:rPr>
                <w:ins w:id="770" w:author="Xiaomi" w:date="2022-08-08T20:10:00Z"/>
              </w:rPr>
            </w:pPr>
            <w:ins w:id="771" w:author="Xiaomi" w:date="2022-08-08T20:10:00Z">
              <w:r w:rsidRPr="009C5807">
                <w:t>dBm/BW</w:t>
              </w:r>
              <w:r w:rsidRPr="009C5807">
                <w:rPr>
                  <w:vertAlign w:val="subscript"/>
                </w:rPr>
                <w:t>Channel</w:t>
              </w:r>
            </w:ins>
          </w:p>
        </w:tc>
        <w:tc>
          <w:tcPr>
            <w:tcW w:w="1440" w:type="dxa"/>
            <w:tcBorders>
              <w:top w:val="single" w:sz="6" w:space="0" w:color="auto"/>
              <w:left w:val="single" w:sz="6" w:space="0" w:color="auto"/>
              <w:right w:val="single" w:sz="4" w:space="0" w:color="auto"/>
            </w:tcBorders>
            <w:shd w:val="clear" w:color="auto" w:fill="auto"/>
            <w:vAlign w:val="center"/>
          </w:tcPr>
          <w:p w14:paraId="08F85154" w14:textId="77777777" w:rsidR="00D5483A" w:rsidRPr="009C5807" w:rsidRDefault="00D5483A" w:rsidP="00D5483A">
            <w:pPr>
              <w:pStyle w:val="TAH"/>
              <w:rPr>
                <w:ins w:id="772" w:author="Xiaomi" w:date="2022-08-08T20:10:00Z"/>
              </w:rPr>
            </w:pPr>
            <w:ins w:id="773" w:author="Xiaomi" w:date="2022-08-08T20:10:00Z">
              <w:r w:rsidRPr="009C5807">
                <w:t>dBm/BW</w:t>
              </w:r>
              <w:r w:rsidRPr="009C5807">
                <w:rPr>
                  <w:vertAlign w:val="subscript"/>
                </w:rPr>
                <w:t>Channel</w:t>
              </w:r>
            </w:ins>
          </w:p>
        </w:tc>
      </w:tr>
      <w:tr w:rsidR="00D5483A" w:rsidRPr="009C5807" w14:paraId="08C7424A" w14:textId="77777777" w:rsidTr="00D5483A">
        <w:trPr>
          <w:trHeight w:val="307"/>
          <w:jc w:val="center"/>
          <w:ins w:id="774" w:author="Xiaomi" w:date="2022-08-08T20:10:00Z"/>
        </w:trPr>
        <w:tc>
          <w:tcPr>
            <w:tcW w:w="1036" w:type="dxa"/>
            <w:tcBorders>
              <w:left w:val="single" w:sz="4" w:space="0" w:color="auto"/>
              <w:bottom w:val="single" w:sz="6" w:space="0" w:color="auto"/>
              <w:right w:val="single" w:sz="6" w:space="0" w:color="auto"/>
            </w:tcBorders>
            <w:shd w:val="clear" w:color="auto" w:fill="auto"/>
            <w:vAlign w:val="center"/>
          </w:tcPr>
          <w:p w14:paraId="027B7A42" w14:textId="77777777" w:rsidR="00D5483A" w:rsidRPr="009C5807" w:rsidRDefault="00D5483A" w:rsidP="00D5483A">
            <w:pPr>
              <w:pStyle w:val="TAH"/>
              <w:rPr>
                <w:ins w:id="775" w:author="Xiaomi" w:date="2022-08-08T20:10:00Z"/>
              </w:rPr>
            </w:pPr>
          </w:p>
        </w:tc>
        <w:tc>
          <w:tcPr>
            <w:tcW w:w="1055" w:type="dxa"/>
            <w:tcBorders>
              <w:left w:val="single" w:sz="6" w:space="0" w:color="auto"/>
              <w:bottom w:val="single" w:sz="6" w:space="0" w:color="auto"/>
              <w:right w:val="single" w:sz="6" w:space="0" w:color="auto"/>
            </w:tcBorders>
            <w:shd w:val="clear" w:color="auto" w:fill="auto"/>
            <w:vAlign w:val="center"/>
          </w:tcPr>
          <w:p w14:paraId="560DF37E" w14:textId="77777777" w:rsidR="00D5483A" w:rsidRPr="009C5807" w:rsidRDefault="00D5483A" w:rsidP="00D5483A">
            <w:pPr>
              <w:pStyle w:val="TAH"/>
              <w:rPr>
                <w:ins w:id="776" w:author="Xiaomi" w:date="2022-08-08T20:10:00Z"/>
              </w:rPr>
            </w:pPr>
          </w:p>
        </w:tc>
        <w:tc>
          <w:tcPr>
            <w:tcW w:w="833" w:type="dxa"/>
            <w:tcBorders>
              <w:left w:val="single" w:sz="6" w:space="0" w:color="auto"/>
              <w:bottom w:val="single" w:sz="6" w:space="0" w:color="auto"/>
              <w:right w:val="single" w:sz="6" w:space="0" w:color="auto"/>
            </w:tcBorders>
            <w:shd w:val="clear" w:color="auto" w:fill="auto"/>
            <w:vAlign w:val="center"/>
          </w:tcPr>
          <w:p w14:paraId="7043077C" w14:textId="77777777" w:rsidR="00D5483A" w:rsidRPr="009C5807" w:rsidRDefault="00D5483A" w:rsidP="00D5483A">
            <w:pPr>
              <w:pStyle w:val="TAH"/>
              <w:rPr>
                <w:ins w:id="777" w:author="Xiaomi" w:date="2022-08-08T20:10:00Z"/>
              </w:rPr>
            </w:pPr>
          </w:p>
        </w:tc>
        <w:tc>
          <w:tcPr>
            <w:tcW w:w="2530" w:type="dxa"/>
            <w:tcBorders>
              <w:left w:val="single" w:sz="6" w:space="0" w:color="auto"/>
              <w:bottom w:val="single" w:sz="6" w:space="0" w:color="auto"/>
              <w:right w:val="single" w:sz="4" w:space="0" w:color="auto"/>
            </w:tcBorders>
            <w:shd w:val="clear" w:color="auto" w:fill="auto"/>
            <w:vAlign w:val="center"/>
          </w:tcPr>
          <w:p w14:paraId="5683014E" w14:textId="77777777" w:rsidR="00D5483A" w:rsidRPr="009C5807" w:rsidRDefault="00D5483A" w:rsidP="00D5483A">
            <w:pPr>
              <w:pStyle w:val="TAH"/>
              <w:rPr>
                <w:ins w:id="778" w:author="Xiaomi" w:date="2022-08-08T20:10:00Z"/>
              </w:rPr>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AD5DE7B" w14:textId="77777777" w:rsidR="00D5483A" w:rsidRPr="009C5807" w:rsidRDefault="00D5483A" w:rsidP="00D5483A">
            <w:pPr>
              <w:pStyle w:val="TAH"/>
              <w:rPr>
                <w:ins w:id="779" w:author="Xiaomi" w:date="2022-08-08T20:10:00Z"/>
                <w:rFonts w:cs="Arial"/>
              </w:rPr>
            </w:pPr>
            <w:ins w:id="780" w:author="Xiaomi" w:date="2022-08-08T20:10:00Z">
              <w:r w:rsidRPr="009C5807">
                <w:t>SCS</w:t>
              </w:r>
              <w:r w:rsidRPr="009C5807">
                <w:rPr>
                  <w:vertAlign w:val="subscript"/>
                </w:rPr>
                <w:t>SSB</w:t>
              </w:r>
              <w:r w:rsidRPr="009C5807">
                <w:rPr>
                  <w:rFonts w:cs="Arial"/>
                </w:rPr>
                <w:t xml:space="preserve"> = 15 kHz</w:t>
              </w:r>
            </w:ins>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9C50A05" w14:textId="77777777" w:rsidR="00D5483A" w:rsidRPr="009C5807" w:rsidRDefault="00D5483A" w:rsidP="00D5483A">
            <w:pPr>
              <w:pStyle w:val="TAH"/>
              <w:rPr>
                <w:ins w:id="781" w:author="Xiaomi" w:date="2022-08-08T20:10:00Z"/>
                <w:rFonts w:cs="Arial"/>
              </w:rPr>
            </w:pPr>
            <w:ins w:id="782" w:author="Xiaomi" w:date="2022-08-08T20:10:00Z">
              <w:r w:rsidRPr="009C5807">
                <w:t>SCS</w:t>
              </w:r>
              <w:r w:rsidRPr="009C5807">
                <w:rPr>
                  <w:vertAlign w:val="subscript"/>
                </w:rPr>
                <w:t>SSB</w:t>
              </w:r>
              <w:r w:rsidRPr="009C5807">
                <w:rPr>
                  <w:rFonts w:cs="Arial"/>
                </w:rPr>
                <w:t xml:space="preserve"> = 30 kHz</w:t>
              </w:r>
            </w:ins>
          </w:p>
        </w:tc>
        <w:tc>
          <w:tcPr>
            <w:tcW w:w="1440" w:type="dxa"/>
            <w:tcBorders>
              <w:left w:val="single" w:sz="6" w:space="0" w:color="auto"/>
              <w:bottom w:val="single" w:sz="6" w:space="0" w:color="auto"/>
              <w:right w:val="single" w:sz="6" w:space="0" w:color="auto"/>
            </w:tcBorders>
            <w:shd w:val="clear" w:color="auto" w:fill="auto"/>
            <w:vAlign w:val="center"/>
          </w:tcPr>
          <w:p w14:paraId="171E4D0B" w14:textId="77777777" w:rsidR="00D5483A" w:rsidRPr="009C5807" w:rsidRDefault="00D5483A" w:rsidP="00D5483A">
            <w:pPr>
              <w:pStyle w:val="TAH"/>
              <w:rPr>
                <w:ins w:id="783" w:author="Xiaomi" w:date="2022-08-08T20:10:00Z"/>
              </w:rPr>
            </w:pPr>
          </w:p>
        </w:tc>
        <w:tc>
          <w:tcPr>
            <w:tcW w:w="1440" w:type="dxa"/>
            <w:tcBorders>
              <w:left w:val="single" w:sz="6" w:space="0" w:color="auto"/>
              <w:bottom w:val="single" w:sz="6" w:space="0" w:color="auto"/>
              <w:right w:val="single" w:sz="4" w:space="0" w:color="auto"/>
            </w:tcBorders>
            <w:shd w:val="clear" w:color="auto" w:fill="auto"/>
            <w:vAlign w:val="center"/>
          </w:tcPr>
          <w:p w14:paraId="007E4FC7" w14:textId="77777777" w:rsidR="00D5483A" w:rsidRPr="009C5807" w:rsidRDefault="00D5483A" w:rsidP="00D5483A">
            <w:pPr>
              <w:pStyle w:val="TAH"/>
              <w:rPr>
                <w:ins w:id="784" w:author="Xiaomi" w:date="2022-08-08T20:10:00Z"/>
              </w:rPr>
            </w:pPr>
          </w:p>
        </w:tc>
      </w:tr>
      <w:tr w:rsidR="00D5483A" w:rsidRPr="009C5807" w14:paraId="41D9ADEC" w14:textId="77777777" w:rsidTr="00D5483A">
        <w:trPr>
          <w:jc w:val="center"/>
          <w:ins w:id="785" w:author="Xiaomi" w:date="2022-08-08T20:10:00Z"/>
        </w:trPr>
        <w:tc>
          <w:tcPr>
            <w:tcW w:w="1036" w:type="dxa"/>
            <w:tcBorders>
              <w:top w:val="single" w:sz="6" w:space="0" w:color="auto"/>
              <w:left w:val="single" w:sz="4" w:space="0" w:color="auto"/>
              <w:right w:val="single" w:sz="6" w:space="0" w:color="auto"/>
            </w:tcBorders>
            <w:shd w:val="clear" w:color="auto" w:fill="auto"/>
            <w:vAlign w:val="center"/>
          </w:tcPr>
          <w:p w14:paraId="5F46BED0" w14:textId="77777777" w:rsidR="00D5483A" w:rsidRPr="009C5807" w:rsidRDefault="00D5483A" w:rsidP="00D5483A">
            <w:pPr>
              <w:pStyle w:val="TAC"/>
              <w:rPr>
                <w:ins w:id="786" w:author="Xiaomi" w:date="2022-08-08T20:10:00Z"/>
              </w:rPr>
            </w:pPr>
          </w:p>
        </w:tc>
        <w:tc>
          <w:tcPr>
            <w:tcW w:w="1055" w:type="dxa"/>
            <w:tcBorders>
              <w:top w:val="single" w:sz="6" w:space="0" w:color="auto"/>
              <w:left w:val="single" w:sz="6" w:space="0" w:color="auto"/>
              <w:right w:val="single" w:sz="6" w:space="0" w:color="auto"/>
            </w:tcBorders>
            <w:shd w:val="clear" w:color="auto" w:fill="auto"/>
            <w:vAlign w:val="center"/>
          </w:tcPr>
          <w:p w14:paraId="3813242B" w14:textId="77777777" w:rsidR="00D5483A" w:rsidRPr="009C5807" w:rsidRDefault="00D5483A" w:rsidP="00D5483A">
            <w:pPr>
              <w:pStyle w:val="TAC"/>
              <w:rPr>
                <w:ins w:id="787" w:author="Xiaomi" w:date="2022-08-08T20:10:00Z"/>
              </w:rPr>
            </w:pPr>
          </w:p>
        </w:tc>
        <w:tc>
          <w:tcPr>
            <w:tcW w:w="833" w:type="dxa"/>
            <w:tcBorders>
              <w:top w:val="single" w:sz="6" w:space="0" w:color="auto"/>
              <w:left w:val="single" w:sz="6" w:space="0" w:color="auto"/>
              <w:right w:val="single" w:sz="6" w:space="0" w:color="auto"/>
            </w:tcBorders>
            <w:shd w:val="clear" w:color="auto" w:fill="auto"/>
            <w:vAlign w:val="center"/>
          </w:tcPr>
          <w:p w14:paraId="515F454F" w14:textId="77777777" w:rsidR="00D5483A" w:rsidRPr="009C5807" w:rsidRDefault="00D5483A" w:rsidP="00D5483A">
            <w:pPr>
              <w:pStyle w:val="TAC"/>
              <w:rPr>
                <w:ins w:id="788" w:author="Xiaomi" w:date="2022-08-08T20:10:00Z"/>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4EF2D0AC" w14:textId="77777777" w:rsidR="00D5483A" w:rsidRPr="009C5807" w:rsidRDefault="00D5483A" w:rsidP="00D5483A">
            <w:pPr>
              <w:pStyle w:val="TAC"/>
              <w:rPr>
                <w:ins w:id="789" w:author="Xiaomi" w:date="2022-08-08T20:10:00Z"/>
              </w:rPr>
            </w:pPr>
            <w:ins w:id="790" w:author="Xiaomi" w:date="2022-08-08T20:10:00Z">
              <w:r w:rsidRPr="009C5807">
                <w:t>NR_FDD_FR1_A, NR_TDD_FR1_A,</w:t>
              </w:r>
            </w:ins>
          </w:p>
          <w:p w14:paraId="543C42AE" w14:textId="77777777" w:rsidR="00D5483A" w:rsidRPr="009C5807" w:rsidRDefault="00D5483A" w:rsidP="00D5483A">
            <w:pPr>
              <w:pStyle w:val="TAC"/>
              <w:rPr>
                <w:ins w:id="791" w:author="Xiaomi" w:date="2022-08-08T20:10:00Z"/>
              </w:rPr>
            </w:pPr>
            <w:ins w:id="792" w:author="Xiaomi" w:date="2022-08-08T20:10:00Z">
              <w:r w:rsidRPr="009C5807">
                <w:t>NR_SDL_FR1_A</w:t>
              </w:r>
            </w:ins>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26D6F224" w14:textId="77777777" w:rsidR="00D5483A" w:rsidRPr="009C5807" w:rsidRDefault="00D5483A" w:rsidP="00D5483A">
            <w:pPr>
              <w:pStyle w:val="TAC"/>
              <w:rPr>
                <w:ins w:id="793" w:author="Xiaomi" w:date="2022-08-08T20:10:00Z"/>
              </w:rPr>
            </w:pPr>
            <w:ins w:id="794" w:author="Xiaomi" w:date="2022-08-08T20:10:00Z">
              <w:r w:rsidRPr="009C5807">
                <w:t>-121</w:t>
              </w:r>
            </w:ins>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1F141C42" w14:textId="77777777" w:rsidR="00D5483A" w:rsidRPr="009C5807" w:rsidRDefault="00D5483A" w:rsidP="00D5483A">
            <w:pPr>
              <w:pStyle w:val="TAC"/>
              <w:rPr>
                <w:ins w:id="795" w:author="Xiaomi" w:date="2022-08-08T20:10:00Z"/>
              </w:rPr>
            </w:pPr>
            <w:ins w:id="796" w:author="Xiaomi" w:date="2022-08-08T20:10:00Z">
              <w:r w:rsidRPr="009C5807">
                <w:t>-118</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18CC6E6" w14:textId="77777777" w:rsidR="00D5483A" w:rsidRPr="009C5807" w:rsidRDefault="00D5483A" w:rsidP="00D5483A">
            <w:pPr>
              <w:pStyle w:val="TAC"/>
              <w:rPr>
                <w:ins w:id="797" w:author="Xiaomi" w:date="2022-08-08T20:10:00Z"/>
              </w:rPr>
            </w:pPr>
            <w:ins w:id="798" w:author="Xiaomi" w:date="2022-08-08T20:1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0B744DC" w14:textId="77777777" w:rsidR="00D5483A" w:rsidRPr="009C5807" w:rsidRDefault="00D5483A" w:rsidP="00D5483A">
            <w:pPr>
              <w:pStyle w:val="TAC"/>
              <w:rPr>
                <w:ins w:id="799" w:author="Xiaomi" w:date="2022-08-08T20:10:00Z"/>
              </w:rPr>
            </w:pPr>
            <w:ins w:id="800" w:author="Xiaomi" w:date="2022-08-08T20:10:00Z">
              <w:r w:rsidRPr="009C5807">
                <w:t>-50</w:t>
              </w:r>
            </w:ins>
          </w:p>
        </w:tc>
      </w:tr>
      <w:tr w:rsidR="00D5483A" w:rsidRPr="009C5807" w14:paraId="25F27183" w14:textId="77777777" w:rsidTr="00D5483A">
        <w:trPr>
          <w:jc w:val="center"/>
          <w:ins w:id="801" w:author="Xiaomi" w:date="2022-08-08T20:10:00Z"/>
        </w:trPr>
        <w:tc>
          <w:tcPr>
            <w:tcW w:w="1036" w:type="dxa"/>
            <w:tcBorders>
              <w:left w:val="single" w:sz="4" w:space="0" w:color="auto"/>
              <w:right w:val="single" w:sz="6" w:space="0" w:color="auto"/>
            </w:tcBorders>
            <w:shd w:val="clear" w:color="auto" w:fill="auto"/>
            <w:vAlign w:val="center"/>
          </w:tcPr>
          <w:p w14:paraId="56F21644" w14:textId="77777777" w:rsidR="00D5483A" w:rsidRPr="009C5807" w:rsidRDefault="00D5483A" w:rsidP="00D5483A">
            <w:pPr>
              <w:pStyle w:val="TAC"/>
              <w:rPr>
                <w:ins w:id="802" w:author="Xiaomi" w:date="2022-08-08T20:10:00Z"/>
              </w:rPr>
            </w:pPr>
          </w:p>
        </w:tc>
        <w:tc>
          <w:tcPr>
            <w:tcW w:w="1055" w:type="dxa"/>
            <w:tcBorders>
              <w:left w:val="single" w:sz="6" w:space="0" w:color="auto"/>
              <w:right w:val="single" w:sz="6" w:space="0" w:color="auto"/>
            </w:tcBorders>
            <w:shd w:val="clear" w:color="auto" w:fill="auto"/>
            <w:vAlign w:val="center"/>
          </w:tcPr>
          <w:p w14:paraId="204D1F3F" w14:textId="77777777" w:rsidR="00D5483A" w:rsidRPr="009C5807" w:rsidRDefault="00D5483A" w:rsidP="00D5483A">
            <w:pPr>
              <w:pStyle w:val="TAC"/>
              <w:rPr>
                <w:ins w:id="803" w:author="Xiaomi" w:date="2022-08-08T20:10:00Z"/>
              </w:rPr>
            </w:pPr>
          </w:p>
        </w:tc>
        <w:tc>
          <w:tcPr>
            <w:tcW w:w="833" w:type="dxa"/>
            <w:tcBorders>
              <w:left w:val="single" w:sz="6" w:space="0" w:color="auto"/>
              <w:right w:val="single" w:sz="6" w:space="0" w:color="auto"/>
            </w:tcBorders>
            <w:shd w:val="clear" w:color="auto" w:fill="auto"/>
            <w:vAlign w:val="center"/>
          </w:tcPr>
          <w:p w14:paraId="49B486FB" w14:textId="77777777" w:rsidR="00D5483A" w:rsidRPr="009C5807" w:rsidRDefault="00D5483A" w:rsidP="00D5483A">
            <w:pPr>
              <w:pStyle w:val="TAC"/>
              <w:rPr>
                <w:ins w:id="804" w:author="Xiaomi" w:date="2022-08-08T20:10:00Z"/>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2DAB35E2" w14:textId="77777777" w:rsidR="00D5483A" w:rsidRPr="009C5807" w:rsidRDefault="00D5483A" w:rsidP="00D5483A">
            <w:pPr>
              <w:pStyle w:val="TAC"/>
              <w:rPr>
                <w:ins w:id="805" w:author="Xiaomi" w:date="2022-08-08T20:10:00Z"/>
              </w:rPr>
            </w:pPr>
            <w:ins w:id="806" w:author="Xiaomi" w:date="2022-08-08T20:10:00Z">
              <w:r w:rsidRPr="009C5807">
                <w:t>NR_FDD_FR1_B</w:t>
              </w:r>
            </w:ins>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1C3EEBC1" w14:textId="77777777" w:rsidR="00D5483A" w:rsidRPr="009C5807" w:rsidRDefault="00D5483A" w:rsidP="00D5483A">
            <w:pPr>
              <w:pStyle w:val="TAC"/>
              <w:rPr>
                <w:ins w:id="807" w:author="Xiaomi" w:date="2022-08-08T20:10:00Z"/>
              </w:rPr>
            </w:pPr>
            <w:ins w:id="808" w:author="Xiaomi" w:date="2022-08-08T20:10:00Z">
              <w:r w:rsidRPr="009C5807">
                <w:t>-120.5</w:t>
              </w:r>
            </w:ins>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34E71DFC" w14:textId="77777777" w:rsidR="00D5483A" w:rsidRPr="009C5807" w:rsidRDefault="00D5483A" w:rsidP="00D5483A">
            <w:pPr>
              <w:pStyle w:val="TAC"/>
              <w:rPr>
                <w:ins w:id="809" w:author="Xiaomi" w:date="2022-08-08T20:10:00Z"/>
                <w:lang w:val="sv-SE"/>
              </w:rPr>
            </w:pPr>
            <w:ins w:id="810" w:author="Xiaomi" w:date="2022-08-08T20:10:00Z">
              <w:r w:rsidRPr="009C5807">
                <w:t>-117.5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1762258" w14:textId="77777777" w:rsidR="00D5483A" w:rsidRPr="009C5807" w:rsidRDefault="00D5483A" w:rsidP="00D5483A">
            <w:pPr>
              <w:pStyle w:val="TAC"/>
              <w:rPr>
                <w:ins w:id="811" w:author="Xiaomi" w:date="2022-08-08T20:10:00Z"/>
              </w:rPr>
            </w:pPr>
            <w:ins w:id="812" w:author="Xiaomi" w:date="2022-08-08T20:10:00Z">
              <w:r w:rsidRPr="009C5807">
                <w:rPr>
                  <w:lang w:eastAsia="ja-JP"/>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C103C9F" w14:textId="77777777" w:rsidR="00D5483A" w:rsidRPr="009C5807" w:rsidRDefault="00D5483A" w:rsidP="00D5483A">
            <w:pPr>
              <w:pStyle w:val="TAC"/>
              <w:rPr>
                <w:ins w:id="813" w:author="Xiaomi" w:date="2022-08-08T20:10:00Z"/>
              </w:rPr>
            </w:pPr>
            <w:ins w:id="814" w:author="Xiaomi" w:date="2022-08-08T20:10:00Z">
              <w:r w:rsidRPr="009C5807">
                <w:t>-50</w:t>
              </w:r>
            </w:ins>
          </w:p>
        </w:tc>
      </w:tr>
      <w:tr w:rsidR="00D5483A" w:rsidRPr="009C5807" w14:paraId="441AE187" w14:textId="77777777" w:rsidTr="00D5483A">
        <w:trPr>
          <w:jc w:val="center"/>
          <w:ins w:id="815" w:author="Xiaomi" w:date="2022-08-08T20:10:00Z"/>
        </w:trPr>
        <w:tc>
          <w:tcPr>
            <w:tcW w:w="1036" w:type="dxa"/>
            <w:tcBorders>
              <w:left w:val="single" w:sz="4" w:space="0" w:color="auto"/>
              <w:right w:val="single" w:sz="6" w:space="0" w:color="auto"/>
            </w:tcBorders>
            <w:shd w:val="clear" w:color="auto" w:fill="auto"/>
            <w:vAlign w:val="center"/>
          </w:tcPr>
          <w:p w14:paraId="60F96895" w14:textId="77777777" w:rsidR="00D5483A" w:rsidRPr="009C5807" w:rsidRDefault="00D5483A" w:rsidP="00D5483A">
            <w:pPr>
              <w:pStyle w:val="TAC"/>
              <w:rPr>
                <w:ins w:id="816" w:author="Xiaomi" w:date="2022-08-08T20:10:00Z"/>
              </w:rPr>
            </w:pPr>
          </w:p>
        </w:tc>
        <w:tc>
          <w:tcPr>
            <w:tcW w:w="1055" w:type="dxa"/>
            <w:tcBorders>
              <w:left w:val="single" w:sz="6" w:space="0" w:color="auto"/>
              <w:right w:val="single" w:sz="6" w:space="0" w:color="auto"/>
            </w:tcBorders>
            <w:shd w:val="clear" w:color="auto" w:fill="auto"/>
            <w:vAlign w:val="center"/>
          </w:tcPr>
          <w:p w14:paraId="5B2E0C98" w14:textId="77777777" w:rsidR="00D5483A" w:rsidRPr="009C5807" w:rsidRDefault="00D5483A" w:rsidP="00D5483A">
            <w:pPr>
              <w:pStyle w:val="TAC"/>
              <w:rPr>
                <w:ins w:id="817" w:author="Xiaomi" w:date="2022-08-08T20:10:00Z"/>
              </w:rPr>
            </w:pPr>
          </w:p>
        </w:tc>
        <w:tc>
          <w:tcPr>
            <w:tcW w:w="833" w:type="dxa"/>
            <w:tcBorders>
              <w:left w:val="single" w:sz="6" w:space="0" w:color="auto"/>
              <w:right w:val="single" w:sz="6" w:space="0" w:color="auto"/>
            </w:tcBorders>
            <w:shd w:val="clear" w:color="auto" w:fill="auto"/>
            <w:vAlign w:val="center"/>
          </w:tcPr>
          <w:p w14:paraId="10A615B6" w14:textId="77777777" w:rsidR="00D5483A" w:rsidRPr="009C5807" w:rsidRDefault="00D5483A" w:rsidP="00D5483A">
            <w:pPr>
              <w:pStyle w:val="TAC"/>
              <w:rPr>
                <w:ins w:id="818" w:author="Xiaomi" w:date="2022-08-08T20:10:00Z"/>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4E9BAF93" w14:textId="77777777" w:rsidR="00D5483A" w:rsidRPr="009C5807" w:rsidRDefault="00D5483A" w:rsidP="00D5483A">
            <w:pPr>
              <w:pStyle w:val="TAC"/>
              <w:rPr>
                <w:ins w:id="819" w:author="Xiaomi" w:date="2022-08-08T20:10:00Z"/>
              </w:rPr>
            </w:pPr>
            <w:ins w:id="820" w:author="Xiaomi" w:date="2022-08-08T20:10:00Z">
              <w:r w:rsidRPr="009C5807">
                <w:t>NR_TDD_FR1_C</w:t>
              </w:r>
            </w:ins>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45AB66AE" w14:textId="77777777" w:rsidR="00D5483A" w:rsidRPr="009C5807" w:rsidRDefault="00D5483A" w:rsidP="00D5483A">
            <w:pPr>
              <w:pStyle w:val="TAC"/>
              <w:rPr>
                <w:ins w:id="821" w:author="Xiaomi" w:date="2022-08-08T20:10:00Z"/>
              </w:rPr>
            </w:pPr>
            <w:ins w:id="822" w:author="Xiaomi" w:date="2022-08-08T20:10:00Z">
              <w:r w:rsidRPr="009C5807">
                <w:t>-120</w:t>
              </w:r>
            </w:ins>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5B8EF79A" w14:textId="77777777" w:rsidR="00D5483A" w:rsidRPr="009C5807" w:rsidRDefault="00D5483A" w:rsidP="00D5483A">
            <w:pPr>
              <w:pStyle w:val="TAC"/>
              <w:rPr>
                <w:ins w:id="823" w:author="Xiaomi" w:date="2022-08-08T20:10:00Z"/>
                <w:lang w:val="sv-SE"/>
              </w:rPr>
            </w:pPr>
            <w:ins w:id="824" w:author="Xiaomi" w:date="2022-08-08T20:10:00Z">
              <w:r w:rsidRPr="009C5807">
                <w:t>-117</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6BDB959" w14:textId="77777777" w:rsidR="00D5483A" w:rsidRPr="009C5807" w:rsidRDefault="00D5483A" w:rsidP="00D5483A">
            <w:pPr>
              <w:pStyle w:val="TAC"/>
              <w:rPr>
                <w:ins w:id="825" w:author="Xiaomi" w:date="2022-08-08T20:10:00Z"/>
              </w:rPr>
            </w:pPr>
            <w:ins w:id="826" w:author="Xiaomi" w:date="2022-08-08T20:1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77C3C1D" w14:textId="77777777" w:rsidR="00D5483A" w:rsidRPr="009C5807" w:rsidRDefault="00D5483A" w:rsidP="00D5483A">
            <w:pPr>
              <w:pStyle w:val="TAC"/>
              <w:rPr>
                <w:ins w:id="827" w:author="Xiaomi" w:date="2022-08-08T20:10:00Z"/>
              </w:rPr>
            </w:pPr>
            <w:ins w:id="828" w:author="Xiaomi" w:date="2022-08-08T20:10:00Z">
              <w:r w:rsidRPr="009C5807">
                <w:t>-50</w:t>
              </w:r>
            </w:ins>
          </w:p>
        </w:tc>
      </w:tr>
      <w:tr w:rsidR="00D5483A" w:rsidRPr="009C5807" w14:paraId="2C28B542" w14:textId="77777777" w:rsidTr="00D5483A">
        <w:trPr>
          <w:jc w:val="center"/>
          <w:ins w:id="829" w:author="Xiaomi" w:date="2022-08-08T20:10:00Z"/>
        </w:trPr>
        <w:tc>
          <w:tcPr>
            <w:tcW w:w="1036" w:type="dxa"/>
            <w:tcBorders>
              <w:left w:val="single" w:sz="4" w:space="0" w:color="auto"/>
              <w:right w:val="single" w:sz="6" w:space="0" w:color="auto"/>
            </w:tcBorders>
            <w:shd w:val="clear" w:color="auto" w:fill="auto"/>
            <w:vAlign w:val="center"/>
          </w:tcPr>
          <w:p w14:paraId="564ACC56" w14:textId="7DA0B259" w:rsidR="00D5483A" w:rsidRPr="009C5807" w:rsidRDefault="00D5483A" w:rsidP="00D5483A">
            <w:pPr>
              <w:pStyle w:val="TAC"/>
              <w:rPr>
                <w:ins w:id="830" w:author="Xiaomi" w:date="2022-08-08T20:10:00Z"/>
              </w:rPr>
            </w:pPr>
            <w:ins w:id="831" w:author="Xiaomi" w:date="2022-08-08T20:10:00Z">
              <w:r w:rsidRPr="009C5807">
                <w:sym w:font="Symbol" w:char="F0B1"/>
              </w:r>
            </w:ins>
            <w:ins w:id="832" w:author="Xiaomi" w:date="2022-08-08T20:13:00Z">
              <w:r w:rsidR="00846AEB">
                <w:t>[</w:t>
              </w:r>
            </w:ins>
            <w:ins w:id="833" w:author="Xiaomi" w:date="2022-08-08T20:10:00Z">
              <w:r w:rsidRPr="009C5807">
                <w:t>5</w:t>
              </w:r>
            </w:ins>
            <w:ins w:id="834" w:author="Xiaomi" w:date="2022-08-08T20:13:00Z">
              <w:r w:rsidR="00846AEB">
                <w:t>]</w:t>
              </w:r>
            </w:ins>
          </w:p>
        </w:tc>
        <w:tc>
          <w:tcPr>
            <w:tcW w:w="1055" w:type="dxa"/>
            <w:tcBorders>
              <w:left w:val="single" w:sz="6" w:space="0" w:color="auto"/>
              <w:right w:val="single" w:sz="6" w:space="0" w:color="auto"/>
            </w:tcBorders>
            <w:shd w:val="clear" w:color="auto" w:fill="auto"/>
            <w:vAlign w:val="center"/>
          </w:tcPr>
          <w:p w14:paraId="0E8DE659" w14:textId="77777777" w:rsidR="00D5483A" w:rsidRPr="009C5807" w:rsidRDefault="00D5483A" w:rsidP="00D5483A">
            <w:pPr>
              <w:pStyle w:val="TAC"/>
              <w:rPr>
                <w:ins w:id="835" w:author="Xiaomi" w:date="2022-08-08T20:10:00Z"/>
              </w:rPr>
            </w:pPr>
            <w:ins w:id="836" w:author="Xiaomi" w:date="2022-08-08T20:10:00Z">
              <w:r w:rsidRPr="009C5807">
                <w:sym w:font="Symbol" w:char="F0B1"/>
              </w:r>
              <w:r w:rsidRPr="009C5807">
                <w:t>6</w:t>
              </w:r>
            </w:ins>
          </w:p>
        </w:tc>
        <w:tc>
          <w:tcPr>
            <w:tcW w:w="833" w:type="dxa"/>
            <w:tcBorders>
              <w:left w:val="single" w:sz="6" w:space="0" w:color="auto"/>
              <w:right w:val="single" w:sz="6" w:space="0" w:color="auto"/>
            </w:tcBorders>
            <w:shd w:val="clear" w:color="auto" w:fill="auto"/>
            <w:vAlign w:val="center"/>
          </w:tcPr>
          <w:p w14:paraId="74CA9568" w14:textId="77777777" w:rsidR="00D5483A" w:rsidRPr="009C5807" w:rsidRDefault="00D5483A" w:rsidP="00D5483A">
            <w:pPr>
              <w:pStyle w:val="TAC"/>
              <w:rPr>
                <w:ins w:id="837" w:author="Xiaomi" w:date="2022-08-08T20:10:00Z"/>
              </w:rPr>
            </w:pPr>
            <w:ins w:id="838" w:author="Xiaomi" w:date="2022-08-08T20:10:00Z">
              <w:r w:rsidRPr="009C5807">
                <w:sym w:font="Symbol" w:char="F0B3"/>
              </w:r>
              <w:r w:rsidRPr="009C5807">
                <w:t>-</w:t>
              </w:r>
              <w:r w:rsidRPr="009C5807">
                <w:rPr>
                  <w:lang w:eastAsia="zh-CN"/>
                </w:rPr>
                <w:t>6</w:t>
              </w:r>
            </w:ins>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1AD2B603" w14:textId="77777777" w:rsidR="00D5483A" w:rsidRPr="009C5807" w:rsidRDefault="00D5483A" w:rsidP="00D5483A">
            <w:pPr>
              <w:pStyle w:val="TAC"/>
              <w:rPr>
                <w:ins w:id="839" w:author="Xiaomi" w:date="2022-08-08T20:10:00Z"/>
                <w:lang w:val="sv-SE"/>
              </w:rPr>
            </w:pPr>
            <w:ins w:id="840" w:author="Xiaomi" w:date="2022-08-08T20:10:00Z">
              <w:r w:rsidRPr="009C5807">
                <w:rPr>
                  <w:lang w:val="sv-SE"/>
                </w:rPr>
                <w:t>NR_FDD_FR1_D, NR_TDD_FR1_D</w:t>
              </w:r>
            </w:ins>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209D550D" w14:textId="77777777" w:rsidR="00D5483A" w:rsidRPr="009C5807" w:rsidRDefault="00D5483A" w:rsidP="00D5483A">
            <w:pPr>
              <w:pStyle w:val="TAC"/>
              <w:rPr>
                <w:ins w:id="841" w:author="Xiaomi" w:date="2022-08-08T20:10:00Z"/>
              </w:rPr>
            </w:pPr>
            <w:ins w:id="842" w:author="Xiaomi" w:date="2022-08-08T20:10:00Z">
              <w:r w:rsidRPr="009C5807">
                <w:t>-119.5</w:t>
              </w:r>
            </w:ins>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ED4A3E5" w14:textId="77777777" w:rsidR="00D5483A" w:rsidRPr="009C5807" w:rsidRDefault="00D5483A" w:rsidP="00D5483A">
            <w:pPr>
              <w:pStyle w:val="TAC"/>
              <w:rPr>
                <w:ins w:id="843" w:author="Xiaomi" w:date="2022-08-08T20:10:00Z"/>
              </w:rPr>
            </w:pPr>
            <w:ins w:id="844" w:author="Xiaomi" w:date="2022-08-08T20:10:00Z">
              <w:r w:rsidRPr="009C5807">
                <w:t>-116.5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EA06FAB" w14:textId="77777777" w:rsidR="00D5483A" w:rsidRPr="009C5807" w:rsidRDefault="00D5483A" w:rsidP="00D5483A">
            <w:pPr>
              <w:pStyle w:val="TAC"/>
              <w:rPr>
                <w:ins w:id="845" w:author="Xiaomi" w:date="2022-08-08T20:10:00Z"/>
              </w:rPr>
            </w:pPr>
            <w:ins w:id="846" w:author="Xiaomi" w:date="2022-08-08T20:1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BE8C70A" w14:textId="77777777" w:rsidR="00D5483A" w:rsidRPr="009C5807" w:rsidRDefault="00D5483A" w:rsidP="00D5483A">
            <w:pPr>
              <w:pStyle w:val="TAC"/>
              <w:rPr>
                <w:ins w:id="847" w:author="Xiaomi" w:date="2022-08-08T20:10:00Z"/>
              </w:rPr>
            </w:pPr>
            <w:ins w:id="848" w:author="Xiaomi" w:date="2022-08-08T20:10:00Z">
              <w:r w:rsidRPr="009C5807">
                <w:t>-50</w:t>
              </w:r>
            </w:ins>
          </w:p>
        </w:tc>
      </w:tr>
      <w:tr w:rsidR="00D5483A" w:rsidRPr="009C5807" w14:paraId="20102D13" w14:textId="77777777" w:rsidTr="00D5483A">
        <w:trPr>
          <w:jc w:val="center"/>
          <w:ins w:id="849" w:author="Xiaomi" w:date="2022-08-08T20:10:00Z"/>
        </w:trPr>
        <w:tc>
          <w:tcPr>
            <w:tcW w:w="1036" w:type="dxa"/>
            <w:tcBorders>
              <w:left w:val="single" w:sz="4" w:space="0" w:color="auto"/>
              <w:right w:val="single" w:sz="6" w:space="0" w:color="auto"/>
            </w:tcBorders>
            <w:shd w:val="clear" w:color="auto" w:fill="auto"/>
            <w:vAlign w:val="center"/>
          </w:tcPr>
          <w:p w14:paraId="30BE6ABC" w14:textId="77777777" w:rsidR="00D5483A" w:rsidRPr="009C5807" w:rsidRDefault="00D5483A" w:rsidP="00D5483A">
            <w:pPr>
              <w:pStyle w:val="TAC"/>
              <w:rPr>
                <w:ins w:id="850" w:author="Xiaomi" w:date="2022-08-08T20:10:00Z"/>
              </w:rPr>
            </w:pPr>
          </w:p>
        </w:tc>
        <w:tc>
          <w:tcPr>
            <w:tcW w:w="1055" w:type="dxa"/>
            <w:tcBorders>
              <w:left w:val="single" w:sz="6" w:space="0" w:color="auto"/>
              <w:right w:val="single" w:sz="6" w:space="0" w:color="auto"/>
            </w:tcBorders>
            <w:shd w:val="clear" w:color="auto" w:fill="auto"/>
            <w:vAlign w:val="center"/>
          </w:tcPr>
          <w:p w14:paraId="14118C43" w14:textId="77777777" w:rsidR="00D5483A" w:rsidRPr="009C5807" w:rsidRDefault="00D5483A" w:rsidP="00D5483A">
            <w:pPr>
              <w:pStyle w:val="TAC"/>
              <w:rPr>
                <w:ins w:id="851" w:author="Xiaomi" w:date="2022-08-08T20:10:00Z"/>
              </w:rPr>
            </w:pPr>
          </w:p>
        </w:tc>
        <w:tc>
          <w:tcPr>
            <w:tcW w:w="833" w:type="dxa"/>
            <w:tcBorders>
              <w:left w:val="single" w:sz="6" w:space="0" w:color="auto"/>
              <w:right w:val="single" w:sz="6" w:space="0" w:color="auto"/>
            </w:tcBorders>
            <w:shd w:val="clear" w:color="auto" w:fill="auto"/>
            <w:vAlign w:val="center"/>
          </w:tcPr>
          <w:p w14:paraId="003E9147" w14:textId="77777777" w:rsidR="00D5483A" w:rsidRPr="009C5807" w:rsidRDefault="00D5483A" w:rsidP="00D5483A">
            <w:pPr>
              <w:pStyle w:val="TAC"/>
              <w:rPr>
                <w:ins w:id="852" w:author="Xiaomi" w:date="2022-08-08T20:10:00Z"/>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B580756" w14:textId="77777777" w:rsidR="00D5483A" w:rsidRPr="009C5807" w:rsidRDefault="00D5483A" w:rsidP="00D5483A">
            <w:pPr>
              <w:pStyle w:val="TAC"/>
              <w:rPr>
                <w:ins w:id="853" w:author="Xiaomi" w:date="2022-08-08T20:10:00Z"/>
                <w:lang w:val="sv-SE"/>
              </w:rPr>
            </w:pPr>
            <w:ins w:id="854" w:author="Xiaomi" w:date="2022-08-08T20:10:00Z">
              <w:r w:rsidRPr="009C5807">
                <w:rPr>
                  <w:lang w:val="sv-SE"/>
                </w:rPr>
                <w:t>NR_FDD_FR1_E, NR_TDD_FR1_E</w:t>
              </w:r>
            </w:ins>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B1E776F" w14:textId="77777777" w:rsidR="00D5483A" w:rsidRPr="009C5807" w:rsidRDefault="00D5483A" w:rsidP="00D5483A">
            <w:pPr>
              <w:pStyle w:val="TAC"/>
              <w:rPr>
                <w:ins w:id="855" w:author="Xiaomi" w:date="2022-08-08T20:10:00Z"/>
              </w:rPr>
            </w:pPr>
            <w:ins w:id="856" w:author="Xiaomi" w:date="2022-08-08T20:10:00Z">
              <w:r w:rsidRPr="009C5807">
                <w:t>-119</w:t>
              </w:r>
            </w:ins>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5AD8DC07" w14:textId="77777777" w:rsidR="00D5483A" w:rsidRPr="009C5807" w:rsidRDefault="00D5483A" w:rsidP="00D5483A">
            <w:pPr>
              <w:pStyle w:val="TAC"/>
              <w:rPr>
                <w:ins w:id="857" w:author="Xiaomi" w:date="2022-08-08T20:10:00Z"/>
                <w:lang w:val="sv-SE"/>
              </w:rPr>
            </w:pPr>
            <w:ins w:id="858" w:author="Xiaomi" w:date="2022-08-08T20:10:00Z">
              <w:r w:rsidRPr="009C5807">
                <w:t>-116</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C7DD860" w14:textId="77777777" w:rsidR="00D5483A" w:rsidRPr="009C5807" w:rsidRDefault="00D5483A" w:rsidP="00D5483A">
            <w:pPr>
              <w:pStyle w:val="TAC"/>
              <w:rPr>
                <w:ins w:id="859" w:author="Xiaomi" w:date="2022-08-08T20:10:00Z"/>
              </w:rPr>
            </w:pPr>
            <w:ins w:id="860" w:author="Xiaomi" w:date="2022-08-08T20:1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2E2C0EE" w14:textId="77777777" w:rsidR="00D5483A" w:rsidRPr="009C5807" w:rsidRDefault="00D5483A" w:rsidP="00D5483A">
            <w:pPr>
              <w:pStyle w:val="TAC"/>
              <w:rPr>
                <w:ins w:id="861" w:author="Xiaomi" w:date="2022-08-08T20:10:00Z"/>
              </w:rPr>
            </w:pPr>
            <w:ins w:id="862" w:author="Xiaomi" w:date="2022-08-08T20:10:00Z">
              <w:r w:rsidRPr="009C5807">
                <w:t>-50</w:t>
              </w:r>
            </w:ins>
          </w:p>
        </w:tc>
      </w:tr>
      <w:tr w:rsidR="00D5483A" w:rsidRPr="009C5807" w14:paraId="714F50B5" w14:textId="77777777" w:rsidTr="00D5483A">
        <w:trPr>
          <w:jc w:val="center"/>
          <w:ins w:id="863" w:author="Xiaomi" w:date="2022-08-08T20:10:00Z"/>
        </w:trPr>
        <w:tc>
          <w:tcPr>
            <w:tcW w:w="1036" w:type="dxa"/>
            <w:tcBorders>
              <w:left w:val="single" w:sz="4" w:space="0" w:color="auto"/>
              <w:right w:val="single" w:sz="6" w:space="0" w:color="auto"/>
            </w:tcBorders>
            <w:shd w:val="clear" w:color="auto" w:fill="auto"/>
            <w:vAlign w:val="center"/>
          </w:tcPr>
          <w:p w14:paraId="279DF7BD" w14:textId="77777777" w:rsidR="00D5483A" w:rsidRPr="009C5807" w:rsidRDefault="00D5483A" w:rsidP="00D5483A">
            <w:pPr>
              <w:pStyle w:val="TAC"/>
              <w:rPr>
                <w:ins w:id="864" w:author="Xiaomi" w:date="2022-08-08T20:10:00Z"/>
              </w:rPr>
            </w:pPr>
          </w:p>
        </w:tc>
        <w:tc>
          <w:tcPr>
            <w:tcW w:w="1055" w:type="dxa"/>
            <w:tcBorders>
              <w:left w:val="single" w:sz="6" w:space="0" w:color="auto"/>
              <w:right w:val="single" w:sz="6" w:space="0" w:color="auto"/>
            </w:tcBorders>
            <w:shd w:val="clear" w:color="auto" w:fill="auto"/>
            <w:vAlign w:val="center"/>
          </w:tcPr>
          <w:p w14:paraId="7235CC39" w14:textId="77777777" w:rsidR="00D5483A" w:rsidRPr="009C5807" w:rsidRDefault="00D5483A" w:rsidP="00D5483A">
            <w:pPr>
              <w:pStyle w:val="TAC"/>
              <w:rPr>
                <w:ins w:id="865" w:author="Xiaomi" w:date="2022-08-08T20:10:00Z"/>
              </w:rPr>
            </w:pPr>
          </w:p>
        </w:tc>
        <w:tc>
          <w:tcPr>
            <w:tcW w:w="833" w:type="dxa"/>
            <w:tcBorders>
              <w:left w:val="single" w:sz="6" w:space="0" w:color="auto"/>
              <w:right w:val="single" w:sz="6" w:space="0" w:color="auto"/>
            </w:tcBorders>
            <w:shd w:val="clear" w:color="auto" w:fill="auto"/>
            <w:vAlign w:val="center"/>
          </w:tcPr>
          <w:p w14:paraId="14E89A40" w14:textId="77777777" w:rsidR="00D5483A" w:rsidRPr="009C5807" w:rsidRDefault="00D5483A" w:rsidP="00D5483A">
            <w:pPr>
              <w:pStyle w:val="TAC"/>
              <w:rPr>
                <w:ins w:id="866" w:author="Xiaomi" w:date="2022-08-08T20:10:00Z"/>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A724053" w14:textId="77777777" w:rsidR="00D5483A" w:rsidRPr="009C5807" w:rsidRDefault="00D5483A" w:rsidP="00D5483A">
            <w:pPr>
              <w:pStyle w:val="TAC"/>
              <w:rPr>
                <w:ins w:id="867" w:author="Xiaomi" w:date="2022-08-08T20:10:00Z"/>
                <w:lang w:val="sv-SE"/>
              </w:rPr>
            </w:pPr>
            <w:ins w:id="868" w:author="Xiaomi" w:date="2022-08-08T20:10:00Z">
              <w:r w:rsidRPr="009C5807">
                <w:rPr>
                  <w:lang w:eastAsia="zh-CN"/>
                </w:rPr>
                <w:t>NR_FDD_FR1_F</w:t>
              </w:r>
            </w:ins>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4C1A7709" w14:textId="77777777" w:rsidR="00D5483A" w:rsidRPr="009C5807" w:rsidRDefault="00D5483A" w:rsidP="00D5483A">
            <w:pPr>
              <w:pStyle w:val="TAC"/>
              <w:rPr>
                <w:ins w:id="869" w:author="Xiaomi" w:date="2022-08-08T20:10:00Z"/>
              </w:rPr>
            </w:pPr>
            <w:ins w:id="870" w:author="Xiaomi" w:date="2022-08-08T20:10:00Z">
              <w:r w:rsidRPr="009C5807">
                <w:t>-118.5</w:t>
              </w:r>
            </w:ins>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E5567AB" w14:textId="77777777" w:rsidR="00D5483A" w:rsidRPr="009C5807" w:rsidRDefault="00D5483A" w:rsidP="00D5483A">
            <w:pPr>
              <w:pStyle w:val="TAC"/>
              <w:rPr>
                <w:ins w:id="871" w:author="Xiaomi" w:date="2022-08-08T20:10:00Z"/>
              </w:rPr>
            </w:pPr>
            <w:ins w:id="872" w:author="Xiaomi" w:date="2022-08-08T20:10:00Z">
              <w:r w:rsidRPr="009C5807">
                <w:rPr>
                  <w:rFonts w:cs="Arial"/>
                </w:rPr>
                <w:t>-115.5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D76C4F8" w14:textId="77777777" w:rsidR="00D5483A" w:rsidRPr="009C5807" w:rsidRDefault="00D5483A" w:rsidP="00D5483A">
            <w:pPr>
              <w:pStyle w:val="TAC"/>
              <w:rPr>
                <w:ins w:id="873" w:author="Xiaomi" w:date="2022-08-08T20:10:00Z"/>
              </w:rPr>
            </w:pPr>
            <w:ins w:id="874" w:author="Xiaomi" w:date="2022-08-08T20:1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06F1A42" w14:textId="77777777" w:rsidR="00D5483A" w:rsidRPr="009C5807" w:rsidRDefault="00D5483A" w:rsidP="00D5483A">
            <w:pPr>
              <w:pStyle w:val="TAC"/>
              <w:rPr>
                <w:ins w:id="875" w:author="Xiaomi" w:date="2022-08-08T20:10:00Z"/>
              </w:rPr>
            </w:pPr>
            <w:ins w:id="876" w:author="Xiaomi" w:date="2022-08-08T20:10:00Z">
              <w:r w:rsidRPr="009C5807">
                <w:t>-50</w:t>
              </w:r>
            </w:ins>
          </w:p>
        </w:tc>
      </w:tr>
      <w:tr w:rsidR="00D5483A" w:rsidRPr="009C5807" w14:paraId="739CE306" w14:textId="77777777" w:rsidTr="00D5483A">
        <w:trPr>
          <w:jc w:val="center"/>
          <w:ins w:id="877" w:author="Xiaomi" w:date="2022-08-08T20:10:00Z"/>
        </w:trPr>
        <w:tc>
          <w:tcPr>
            <w:tcW w:w="1036" w:type="dxa"/>
            <w:tcBorders>
              <w:left w:val="single" w:sz="4" w:space="0" w:color="auto"/>
              <w:right w:val="single" w:sz="6" w:space="0" w:color="auto"/>
            </w:tcBorders>
            <w:shd w:val="clear" w:color="auto" w:fill="auto"/>
            <w:vAlign w:val="center"/>
          </w:tcPr>
          <w:p w14:paraId="0AD81DFA" w14:textId="77777777" w:rsidR="00D5483A" w:rsidRPr="009C5807" w:rsidRDefault="00D5483A" w:rsidP="00D5483A">
            <w:pPr>
              <w:pStyle w:val="TAC"/>
              <w:rPr>
                <w:ins w:id="878" w:author="Xiaomi" w:date="2022-08-08T20:10:00Z"/>
              </w:rPr>
            </w:pPr>
          </w:p>
        </w:tc>
        <w:tc>
          <w:tcPr>
            <w:tcW w:w="1055" w:type="dxa"/>
            <w:tcBorders>
              <w:left w:val="single" w:sz="6" w:space="0" w:color="auto"/>
              <w:right w:val="single" w:sz="6" w:space="0" w:color="auto"/>
            </w:tcBorders>
            <w:shd w:val="clear" w:color="auto" w:fill="auto"/>
            <w:vAlign w:val="center"/>
          </w:tcPr>
          <w:p w14:paraId="2002BACB" w14:textId="77777777" w:rsidR="00D5483A" w:rsidRPr="009C5807" w:rsidRDefault="00D5483A" w:rsidP="00D5483A">
            <w:pPr>
              <w:pStyle w:val="TAC"/>
              <w:rPr>
                <w:ins w:id="879" w:author="Xiaomi" w:date="2022-08-08T20:10:00Z"/>
              </w:rPr>
            </w:pPr>
          </w:p>
        </w:tc>
        <w:tc>
          <w:tcPr>
            <w:tcW w:w="833" w:type="dxa"/>
            <w:tcBorders>
              <w:left w:val="single" w:sz="6" w:space="0" w:color="auto"/>
              <w:right w:val="single" w:sz="6" w:space="0" w:color="auto"/>
            </w:tcBorders>
            <w:shd w:val="clear" w:color="auto" w:fill="auto"/>
            <w:vAlign w:val="center"/>
          </w:tcPr>
          <w:p w14:paraId="23C4AF5A" w14:textId="77777777" w:rsidR="00D5483A" w:rsidRPr="009C5807" w:rsidRDefault="00D5483A" w:rsidP="00D5483A">
            <w:pPr>
              <w:pStyle w:val="TAC"/>
              <w:rPr>
                <w:ins w:id="880" w:author="Xiaomi" w:date="2022-08-08T20:10:00Z"/>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4B87CC9D" w14:textId="77777777" w:rsidR="00D5483A" w:rsidRPr="009C5807" w:rsidRDefault="00D5483A" w:rsidP="00D5483A">
            <w:pPr>
              <w:pStyle w:val="TAC"/>
              <w:rPr>
                <w:ins w:id="881" w:author="Xiaomi" w:date="2022-08-08T20:10:00Z"/>
                <w:lang w:eastAsia="zh-CN"/>
              </w:rPr>
            </w:pPr>
            <w:ins w:id="882" w:author="Xiaomi" w:date="2022-08-08T20:10:00Z">
              <w:r w:rsidRPr="009C5807">
                <w:rPr>
                  <w:lang w:eastAsia="zh-CN"/>
                </w:rPr>
                <w:t>NR</w:t>
              </w:r>
              <w:r w:rsidRPr="009C5807">
                <w:t>_</w:t>
              </w:r>
              <w:r w:rsidRPr="009C5807">
                <w:rPr>
                  <w:lang w:eastAsia="zh-CN"/>
                </w:rPr>
                <w:t>FDD_FR1_G</w:t>
              </w:r>
            </w:ins>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3C1705D" w14:textId="77777777" w:rsidR="00D5483A" w:rsidRPr="009C5807" w:rsidRDefault="00D5483A" w:rsidP="00D5483A">
            <w:pPr>
              <w:pStyle w:val="TAC"/>
              <w:rPr>
                <w:ins w:id="883" w:author="Xiaomi" w:date="2022-08-08T20:10:00Z"/>
              </w:rPr>
            </w:pPr>
            <w:ins w:id="884" w:author="Xiaomi" w:date="2022-08-08T20:10:00Z">
              <w:r w:rsidRPr="009C5807">
                <w:t>-118</w:t>
              </w:r>
            </w:ins>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1F0064A6" w14:textId="77777777" w:rsidR="00D5483A" w:rsidRPr="009C5807" w:rsidRDefault="00D5483A" w:rsidP="00D5483A">
            <w:pPr>
              <w:pStyle w:val="TAC"/>
              <w:rPr>
                <w:ins w:id="885" w:author="Xiaomi" w:date="2022-08-08T20:10:00Z"/>
                <w:rFonts w:cs="Arial"/>
                <w:lang w:val="sv-SE"/>
              </w:rPr>
            </w:pPr>
            <w:ins w:id="886" w:author="Xiaomi" w:date="2022-08-08T20:10:00Z">
              <w:r w:rsidRPr="009C5807">
                <w:rPr>
                  <w:rFonts w:cs="Arial"/>
                </w:rPr>
                <w:t>-115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D21E501" w14:textId="77777777" w:rsidR="00D5483A" w:rsidRPr="009C5807" w:rsidRDefault="00D5483A" w:rsidP="00D5483A">
            <w:pPr>
              <w:pStyle w:val="TAC"/>
              <w:rPr>
                <w:ins w:id="887" w:author="Xiaomi" w:date="2022-08-08T20:10:00Z"/>
              </w:rPr>
            </w:pPr>
            <w:ins w:id="888" w:author="Xiaomi" w:date="2022-08-08T20:1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85B5A1D" w14:textId="77777777" w:rsidR="00D5483A" w:rsidRPr="009C5807" w:rsidRDefault="00D5483A" w:rsidP="00D5483A">
            <w:pPr>
              <w:pStyle w:val="TAC"/>
              <w:rPr>
                <w:ins w:id="889" w:author="Xiaomi" w:date="2022-08-08T20:10:00Z"/>
              </w:rPr>
            </w:pPr>
            <w:ins w:id="890" w:author="Xiaomi" w:date="2022-08-08T20:10:00Z">
              <w:r w:rsidRPr="009C5807">
                <w:t>-50</w:t>
              </w:r>
            </w:ins>
          </w:p>
        </w:tc>
      </w:tr>
      <w:tr w:rsidR="00D5483A" w:rsidRPr="009C5807" w14:paraId="4CCAFCCE" w14:textId="77777777" w:rsidTr="00D5483A">
        <w:trPr>
          <w:jc w:val="center"/>
          <w:ins w:id="891" w:author="Xiaomi" w:date="2022-08-08T20:10:00Z"/>
        </w:trPr>
        <w:tc>
          <w:tcPr>
            <w:tcW w:w="1036" w:type="dxa"/>
            <w:tcBorders>
              <w:left w:val="single" w:sz="4" w:space="0" w:color="auto"/>
              <w:right w:val="single" w:sz="6" w:space="0" w:color="auto"/>
            </w:tcBorders>
            <w:shd w:val="clear" w:color="auto" w:fill="auto"/>
            <w:vAlign w:val="center"/>
          </w:tcPr>
          <w:p w14:paraId="64BE4ADF" w14:textId="77777777" w:rsidR="00D5483A" w:rsidRPr="009C5807" w:rsidRDefault="00D5483A" w:rsidP="00D5483A">
            <w:pPr>
              <w:pStyle w:val="TAC"/>
              <w:rPr>
                <w:ins w:id="892" w:author="Xiaomi" w:date="2022-08-08T20:10:00Z"/>
              </w:rPr>
            </w:pPr>
          </w:p>
        </w:tc>
        <w:tc>
          <w:tcPr>
            <w:tcW w:w="1055" w:type="dxa"/>
            <w:tcBorders>
              <w:left w:val="single" w:sz="6" w:space="0" w:color="auto"/>
              <w:right w:val="single" w:sz="6" w:space="0" w:color="auto"/>
            </w:tcBorders>
            <w:shd w:val="clear" w:color="auto" w:fill="auto"/>
            <w:vAlign w:val="center"/>
          </w:tcPr>
          <w:p w14:paraId="734B4A37" w14:textId="77777777" w:rsidR="00D5483A" w:rsidRPr="009C5807" w:rsidRDefault="00D5483A" w:rsidP="00D5483A">
            <w:pPr>
              <w:pStyle w:val="TAC"/>
              <w:rPr>
                <w:ins w:id="893" w:author="Xiaomi" w:date="2022-08-08T20:10:00Z"/>
              </w:rPr>
            </w:pPr>
          </w:p>
        </w:tc>
        <w:tc>
          <w:tcPr>
            <w:tcW w:w="833" w:type="dxa"/>
            <w:tcBorders>
              <w:left w:val="single" w:sz="6" w:space="0" w:color="auto"/>
              <w:right w:val="single" w:sz="6" w:space="0" w:color="auto"/>
            </w:tcBorders>
            <w:shd w:val="clear" w:color="auto" w:fill="auto"/>
            <w:vAlign w:val="center"/>
          </w:tcPr>
          <w:p w14:paraId="2A6B0DD4" w14:textId="77777777" w:rsidR="00D5483A" w:rsidRPr="009C5807" w:rsidRDefault="00D5483A" w:rsidP="00D5483A">
            <w:pPr>
              <w:pStyle w:val="TAC"/>
              <w:rPr>
                <w:ins w:id="894" w:author="Xiaomi" w:date="2022-08-08T20:10:00Z"/>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67FE3C94" w14:textId="77777777" w:rsidR="00D5483A" w:rsidRPr="009C5807" w:rsidRDefault="00D5483A" w:rsidP="00D5483A">
            <w:pPr>
              <w:pStyle w:val="TAC"/>
              <w:rPr>
                <w:ins w:id="895" w:author="Xiaomi" w:date="2022-08-08T20:10:00Z"/>
                <w:lang w:eastAsia="zh-CN"/>
              </w:rPr>
            </w:pPr>
            <w:ins w:id="896" w:author="Xiaomi" w:date="2022-08-08T20:10:00Z">
              <w:r w:rsidRPr="009C5807">
                <w:rPr>
                  <w:lang w:eastAsia="zh-CN"/>
                </w:rPr>
                <w:t>NR</w:t>
              </w:r>
              <w:r w:rsidRPr="009C5807">
                <w:t>_</w:t>
              </w:r>
              <w:r w:rsidRPr="009C5807">
                <w:rPr>
                  <w:lang w:eastAsia="zh-CN"/>
                </w:rPr>
                <w:t>FDD_FR1_H</w:t>
              </w:r>
            </w:ins>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F66ED4F" w14:textId="77777777" w:rsidR="00D5483A" w:rsidRPr="009C5807" w:rsidRDefault="00D5483A" w:rsidP="00D5483A">
            <w:pPr>
              <w:pStyle w:val="TAC"/>
              <w:rPr>
                <w:ins w:id="897" w:author="Xiaomi" w:date="2022-08-08T20:10:00Z"/>
              </w:rPr>
            </w:pPr>
            <w:ins w:id="898" w:author="Xiaomi" w:date="2022-08-08T20:10:00Z">
              <w:r w:rsidRPr="009C5807">
                <w:t>-117.5</w:t>
              </w:r>
            </w:ins>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AAAA69F" w14:textId="77777777" w:rsidR="00D5483A" w:rsidRPr="009C5807" w:rsidRDefault="00D5483A" w:rsidP="00D5483A">
            <w:pPr>
              <w:pStyle w:val="TAC"/>
              <w:rPr>
                <w:ins w:id="899" w:author="Xiaomi" w:date="2022-08-08T20:10:00Z"/>
                <w:rFonts w:cs="Arial"/>
                <w:lang w:val="sv-SE"/>
              </w:rPr>
            </w:pPr>
            <w:ins w:id="900" w:author="Xiaomi" w:date="2022-08-08T20:10:00Z">
              <w:r w:rsidRPr="009C5807">
                <w:rPr>
                  <w:rFonts w:cs="Arial"/>
                </w:rPr>
                <w:t>-114.5</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FC70113" w14:textId="77777777" w:rsidR="00D5483A" w:rsidRPr="009C5807" w:rsidRDefault="00D5483A" w:rsidP="00D5483A">
            <w:pPr>
              <w:pStyle w:val="TAC"/>
              <w:rPr>
                <w:ins w:id="901" w:author="Xiaomi" w:date="2022-08-08T20:10:00Z"/>
              </w:rPr>
            </w:pPr>
            <w:ins w:id="902" w:author="Xiaomi" w:date="2022-08-08T20:10: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080EB2D" w14:textId="77777777" w:rsidR="00D5483A" w:rsidRPr="009C5807" w:rsidRDefault="00D5483A" w:rsidP="00D5483A">
            <w:pPr>
              <w:pStyle w:val="TAC"/>
              <w:rPr>
                <w:ins w:id="903" w:author="Xiaomi" w:date="2022-08-08T20:10:00Z"/>
              </w:rPr>
            </w:pPr>
            <w:ins w:id="904" w:author="Xiaomi" w:date="2022-08-08T20:10:00Z">
              <w:r w:rsidRPr="009C5807">
                <w:t>-50</w:t>
              </w:r>
            </w:ins>
          </w:p>
        </w:tc>
      </w:tr>
      <w:tr w:rsidR="00D5483A" w:rsidRPr="009C5807" w14:paraId="6A9B858F" w14:textId="77777777" w:rsidTr="00D5483A">
        <w:trPr>
          <w:jc w:val="center"/>
          <w:ins w:id="905" w:author="Xiaomi" w:date="2022-08-08T20:10:00Z"/>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2515469" w14:textId="77777777" w:rsidR="00D5483A" w:rsidRPr="009C5807" w:rsidRDefault="00D5483A" w:rsidP="00D5483A">
            <w:pPr>
              <w:pStyle w:val="TAN"/>
              <w:rPr>
                <w:ins w:id="906" w:author="Xiaomi" w:date="2022-08-08T20:10:00Z"/>
              </w:rPr>
            </w:pPr>
            <w:ins w:id="907" w:author="Xiaomi" w:date="2022-08-08T20:10:00Z">
              <w:r w:rsidRPr="009C5807">
                <w:t>NOTE 1:</w:t>
              </w:r>
              <w:r w:rsidRPr="009C5807">
                <w:tab/>
                <w:t>Io is assumed to have constant EPRE across the bandwidth.</w:t>
              </w:r>
            </w:ins>
          </w:p>
          <w:p w14:paraId="2520175D" w14:textId="77777777" w:rsidR="00D5483A" w:rsidRPr="009C5807" w:rsidRDefault="00D5483A" w:rsidP="00D5483A">
            <w:pPr>
              <w:pStyle w:val="TAN"/>
              <w:rPr>
                <w:ins w:id="908" w:author="Xiaomi" w:date="2022-08-08T20:10:00Z"/>
                <w:lang w:eastAsia="zh-CN"/>
              </w:rPr>
            </w:pPr>
            <w:ins w:id="909" w:author="Xiaomi" w:date="2022-08-08T20:10:00Z">
              <w:r w:rsidRPr="009C5807">
                <w:t>NOTE 2:</w:t>
              </w:r>
              <w:r w:rsidRPr="009C5807">
                <w:tab/>
              </w:r>
              <w:r w:rsidRPr="009C5807">
                <w:rPr>
                  <w:lang w:eastAsia="zh-CN"/>
                </w:rPr>
                <w:t xml:space="preserve">The parameter </w:t>
              </w:r>
              <w:r w:rsidRPr="009C5807">
                <w:t>SSB Ês/Iot</w:t>
              </w:r>
              <w:r w:rsidRPr="009C5807">
                <w:rPr>
                  <w:lang w:eastAsia="zh-CN"/>
                </w:rPr>
                <w:t xml:space="preserve"> is the minimum SSB </w:t>
              </w:r>
              <w:r w:rsidRPr="009C5807">
                <w:t>Ês/Iot</w:t>
              </w:r>
              <w:r w:rsidRPr="009C5807">
                <w:rPr>
                  <w:lang w:eastAsia="zh-CN"/>
                </w:rPr>
                <w:t xml:space="preserve"> of the pair of cells to which the requirement applies.</w:t>
              </w:r>
            </w:ins>
          </w:p>
          <w:p w14:paraId="5B2D0EBE" w14:textId="77777777" w:rsidR="00D5483A" w:rsidRPr="009C5807" w:rsidRDefault="00D5483A" w:rsidP="00D5483A">
            <w:pPr>
              <w:pStyle w:val="TAN"/>
              <w:rPr>
                <w:ins w:id="910" w:author="Xiaomi" w:date="2022-08-08T20:10:00Z"/>
              </w:rPr>
            </w:pPr>
            <w:ins w:id="911" w:author="Xiaomi" w:date="2022-08-08T20:10:00Z">
              <w:r w:rsidRPr="009C5807">
                <w:t>NOTE 3:</w:t>
              </w:r>
              <w:r w:rsidRPr="009C5807">
                <w:tab/>
                <w:t>NR operating band groups in FR1 are as defined in clause 3.5.2.</w:t>
              </w:r>
            </w:ins>
          </w:p>
        </w:tc>
      </w:tr>
    </w:tbl>
    <w:p w14:paraId="6B5FA66C" w14:textId="77777777" w:rsidR="00D5483A" w:rsidRPr="009C5807" w:rsidRDefault="00D5483A" w:rsidP="00D5483A">
      <w:pPr>
        <w:rPr>
          <w:ins w:id="912" w:author="Xiaomi" w:date="2022-08-08T20:10:00Z"/>
          <w:lang w:eastAsia="zh-CN"/>
        </w:rPr>
      </w:pPr>
    </w:p>
    <w:p w14:paraId="6CA03992" w14:textId="6C674861" w:rsidR="00F976AC" w:rsidRDefault="00F976AC" w:rsidP="00F976AC">
      <w:pPr>
        <w:pStyle w:val="2"/>
        <w:rPr>
          <w:color w:val="FF0000"/>
          <w:lang w:eastAsia="zh-CN"/>
        </w:rPr>
      </w:pPr>
      <w:r w:rsidRPr="002249A7">
        <w:rPr>
          <w:color w:val="FF0000"/>
          <w:lang w:eastAsia="zh-CN"/>
        </w:rPr>
        <w:t xml:space="preserve">&lt;&lt; </w:t>
      </w:r>
      <w:r>
        <w:rPr>
          <w:color w:val="FF0000"/>
          <w:lang w:eastAsia="zh-CN"/>
        </w:rPr>
        <w:t>End</w:t>
      </w:r>
      <w:r w:rsidRPr="002249A7">
        <w:rPr>
          <w:rFonts w:hint="eastAsia"/>
          <w:color w:val="FF0000"/>
          <w:lang w:eastAsia="zh-CN"/>
        </w:rPr>
        <w:t xml:space="preserve"> of Change</w:t>
      </w:r>
      <w:r>
        <w:rPr>
          <w:rFonts w:hint="eastAsia"/>
          <w:color w:val="FF0000"/>
          <w:lang w:eastAsia="zh-CN"/>
        </w:rPr>
        <w:t xml:space="preserve"> #</w:t>
      </w:r>
      <w:r>
        <w:rPr>
          <w:color w:val="FF0000"/>
          <w:lang w:eastAsia="zh-CN"/>
        </w:rPr>
        <w:t>2</w:t>
      </w:r>
      <w:r w:rsidRPr="002249A7">
        <w:rPr>
          <w:color w:val="FF0000"/>
          <w:lang w:eastAsia="zh-CN"/>
        </w:rPr>
        <w:t>&gt;&gt;</w:t>
      </w:r>
    </w:p>
    <w:p w14:paraId="3C23CD2C" w14:textId="1F974F18" w:rsidR="00D5483A" w:rsidRDefault="00D5483A" w:rsidP="003072C0"/>
    <w:p w14:paraId="0AC20890" w14:textId="0B80D30A" w:rsidR="00F976AC" w:rsidRPr="00F976AC" w:rsidRDefault="00F976AC" w:rsidP="00F976AC">
      <w:pPr>
        <w:pStyle w:val="2"/>
        <w:rPr>
          <w:ins w:id="913" w:author="Xiaomi" w:date="2022-08-08T20:09:00Z"/>
          <w:color w:val="FF0000"/>
        </w:rPr>
      </w:pPr>
      <w:r w:rsidRPr="006B23D2">
        <w:rPr>
          <w:color w:val="FF0000"/>
          <w:lang w:eastAsia="zh-CN"/>
        </w:rPr>
        <w:t xml:space="preserve">&lt;&lt; </w:t>
      </w:r>
      <w:r w:rsidRPr="006B23D2">
        <w:rPr>
          <w:rFonts w:hint="eastAsia"/>
          <w:color w:val="FF0000"/>
          <w:lang w:eastAsia="zh-CN"/>
        </w:rPr>
        <w:t>Start of Change</w:t>
      </w:r>
      <w:r w:rsidRPr="006B23D2">
        <w:rPr>
          <w:rFonts w:eastAsiaTheme="minorEastAsia" w:hint="eastAsia"/>
          <w:color w:val="FF0000"/>
          <w:lang w:eastAsia="zh-CN"/>
        </w:rPr>
        <w:t xml:space="preserve"> #</w:t>
      </w:r>
      <w:r>
        <w:rPr>
          <w:rFonts w:eastAsiaTheme="minorEastAsia"/>
          <w:color w:val="FF0000"/>
          <w:lang w:eastAsia="zh-CN"/>
        </w:rPr>
        <w:t>3</w:t>
      </w:r>
      <w:r w:rsidRPr="006B23D2">
        <w:rPr>
          <w:color w:val="FF0000"/>
          <w:lang w:eastAsia="zh-CN"/>
        </w:rPr>
        <w:t>&gt;&gt;</w:t>
      </w:r>
    </w:p>
    <w:p w14:paraId="77E1FE0D" w14:textId="6C54A41E" w:rsidR="00846AEB" w:rsidRPr="009C5807" w:rsidRDefault="00846AEB" w:rsidP="00846AEB">
      <w:pPr>
        <w:pStyle w:val="30"/>
        <w:rPr>
          <w:ins w:id="914" w:author="Xiaomi" w:date="2022-08-08T20:16:00Z"/>
          <w:lang w:val="en-US"/>
        </w:rPr>
      </w:pPr>
      <w:ins w:id="915" w:author="Xiaomi" w:date="2022-08-08T20:16:00Z">
        <w:r w:rsidRPr="009C5807">
          <w:rPr>
            <w:lang w:val="en-US" w:eastAsia="ko-KR"/>
          </w:rPr>
          <w:t>1</w:t>
        </w:r>
        <w:r>
          <w:rPr>
            <w:lang w:val="en-US" w:eastAsia="ko-KR"/>
          </w:rPr>
          <w:t>0.1.40</w:t>
        </w:r>
        <w:r w:rsidRPr="009C5807">
          <w:rPr>
            <w:lang w:val="en-US"/>
          </w:rPr>
          <w:tab/>
          <w:t xml:space="preserve">Intra-frequency RSRQ accuracy requirements for </w:t>
        </w:r>
      </w:ins>
      <w:ins w:id="916" w:author="Xiaomi" w:date="2022-08-08T20:18:00Z">
        <w:r w:rsidR="007B1258">
          <w:rPr>
            <w:lang w:val="en-US"/>
          </w:rPr>
          <w:t>satellite access</w:t>
        </w:r>
      </w:ins>
    </w:p>
    <w:p w14:paraId="33DC2166" w14:textId="1E180650" w:rsidR="00846AEB" w:rsidRPr="009C5807" w:rsidRDefault="00846AEB" w:rsidP="00846AEB">
      <w:pPr>
        <w:pStyle w:val="40"/>
        <w:rPr>
          <w:ins w:id="917" w:author="Xiaomi" w:date="2022-08-08T20:16:00Z"/>
          <w:lang w:val="en-US" w:eastAsia="zh-CN"/>
        </w:rPr>
      </w:pPr>
      <w:ins w:id="918" w:author="Xiaomi" w:date="2022-08-08T20:16:00Z">
        <w:r w:rsidRPr="009C5807">
          <w:rPr>
            <w:lang w:val="en-US" w:eastAsia="zh-CN"/>
          </w:rPr>
          <w:t>1</w:t>
        </w:r>
        <w:r>
          <w:rPr>
            <w:lang w:val="en-US" w:eastAsia="zh-CN"/>
          </w:rPr>
          <w:t>0.1.40</w:t>
        </w:r>
        <w:r w:rsidRPr="009C5807">
          <w:rPr>
            <w:lang w:val="en-US" w:eastAsia="zh-CN"/>
          </w:rPr>
          <w:t>.1</w:t>
        </w:r>
        <w:r w:rsidRPr="009C5807">
          <w:rPr>
            <w:lang w:val="en-US" w:eastAsia="zh-CN"/>
          </w:rPr>
          <w:tab/>
        </w:r>
        <w:r w:rsidRPr="009C5807">
          <w:rPr>
            <w:lang w:val="en-US" w:eastAsia="ko-KR"/>
          </w:rPr>
          <w:t>Intra-frequency SS-RSRQ accuracy requirements</w:t>
        </w:r>
        <w:r w:rsidRPr="009C5807">
          <w:rPr>
            <w:lang w:val="en-US" w:eastAsia="zh-CN"/>
          </w:rPr>
          <w:t xml:space="preserve"> in FR1</w:t>
        </w:r>
      </w:ins>
    </w:p>
    <w:p w14:paraId="1EFA1675" w14:textId="3E548666" w:rsidR="00846AEB" w:rsidRPr="009C5807" w:rsidRDefault="00846AEB" w:rsidP="00846AEB">
      <w:pPr>
        <w:pStyle w:val="5"/>
        <w:rPr>
          <w:ins w:id="919" w:author="Xiaomi" w:date="2022-08-08T20:16:00Z"/>
        </w:rPr>
      </w:pPr>
      <w:ins w:id="920" w:author="Xiaomi" w:date="2022-08-08T20:16:00Z">
        <w:r w:rsidRPr="009C5807">
          <w:rPr>
            <w:lang w:eastAsia="zh-CN"/>
          </w:rPr>
          <w:t>10.</w:t>
        </w:r>
        <w:r w:rsidRPr="009C5807">
          <w:t>1</w:t>
        </w:r>
        <w:r w:rsidRPr="009C5807">
          <w:rPr>
            <w:lang w:eastAsia="zh-CN"/>
          </w:rPr>
          <w:t>.</w:t>
        </w:r>
        <w:r>
          <w:t>40</w:t>
        </w:r>
        <w:r w:rsidRPr="009C5807">
          <w:rPr>
            <w:lang w:eastAsia="zh-CN"/>
          </w:rPr>
          <w:t>.</w:t>
        </w:r>
        <w:r w:rsidRPr="009C5807">
          <w:t>1</w:t>
        </w:r>
        <w:r w:rsidRPr="009C5807">
          <w:rPr>
            <w:lang w:eastAsia="zh-CN"/>
          </w:rPr>
          <w:t>.1</w:t>
        </w:r>
        <w:r w:rsidRPr="009C5807">
          <w:tab/>
          <w:t xml:space="preserve">Absolute </w:t>
        </w:r>
        <w:r w:rsidRPr="009C5807">
          <w:rPr>
            <w:lang w:val="en-US" w:eastAsia="ko-KR"/>
          </w:rPr>
          <w:t xml:space="preserve">SS-RSRQ </w:t>
        </w:r>
        <w:r w:rsidRPr="009C5807">
          <w:t>Accuracy in FR1</w:t>
        </w:r>
      </w:ins>
    </w:p>
    <w:p w14:paraId="7B3C3628" w14:textId="1CEF5461" w:rsidR="00846AEB" w:rsidRDefault="00846AEB" w:rsidP="00846AEB">
      <w:pPr>
        <w:rPr>
          <w:ins w:id="921" w:author="Xiaomi" w:date="2022-08-08T20:16:00Z"/>
          <w:rFonts w:cs="v4.2.0"/>
          <w:i/>
        </w:rPr>
      </w:pPr>
      <w:ins w:id="922" w:author="Xiaomi" w:date="2022-08-08T20:16:00Z">
        <w:r>
          <w:rPr>
            <w:rFonts w:cs="v4.2.0"/>
          </w:rPr>
          <w:t xml:space="preserve">Unless otherwise specified, the requirements for absolute accuracy of </w:t>
        </w:r>
        <w:r>
          <w:rPr>
            <w:rFonts w:cs="v4.2.0"/>
            <w:lang w:eastAsia="zh-CN"/>
          </w:rPr>
          <w:t>SS-RSRQ</w:t>
        </w:r>
        <w:r>
          <w:rPr>
            <w:rFonts w:cs="v4.2.0"/>
          </w:rPr>
          <w:t xml:space="preserve"> in this clause apply to a cell on the same frequency as that of the serving cell in FR1.</w:t>
        </w:r>
        <w:r>
          <w:rPr>
            <w:lang w:eastAsia="zh-CN"/>
          </w:rPr>
          <w:t xml:space="preserve"> </w:t>
        </w:r>
      </w:ins>
    </w:p>
    <w:p w14:paraId="4FF68A73" w14:textId="3DDB179E" w:rsidR="00846AEB" w:rsidRPr="009C5807" w:rsidRDefault="00846AEB" w:rsidP="00846AEB">
      <w:pPr>
        <w:rPr>
          <w:ins w:id="923" w:author="Xiaomi" w:date="2022-08-08T20:16:00Z"/>
          <w:rFonts w:cs="v4.2.0"/>
        </w:rPr>
      </w:pPr>
      <w:ins w:id="924" w:author="Xiaomi" w:date="2022-08-08T20:16:00Z">
        <w:r w:rsidRPr="009C5807">
          <w:rPr>
            <w:rFonts w:cs="v4.2.0"/>
          </w:rPr>
          <w:t xml:space="preserve">The accuracy requirements in Table </w:t>
        </w:r>
        <w:r w:rsidR="00F51DB2">
          <w:rPr>
            <w:rFonts w:cs="v4.2.0"/>
            <w:lang w:eastAsia="zh-CN"/>
          </w:rPr>
          <w:t>10.1.40</w:t>
        </w:r>
        <w:r w:rsidRPr="009C5807">
          <w:rPr>
            <w:rFonts w:cs="v4.2.0"/>
            <w:lang w:eastAsia="zh-CN"/>
          </w:rPr>
          <w:t>.1.1</w:t>
        </w:r>
        <w:r w:rsidRPr="009C5807">
          <w:rPr>
            <w:rFonts w:cs="v4.2.0"/>
          </w:rPr>
          <w:t>-1 are valid under the following conditions:</w:t>
        </w:r>
      </w:ins>
    </w:p>
    <w:p w14:paraId="402A4999" w14:textId="4ED9E219" w:rsidR="00846AEB" w:rsidRPr="009C5807" w:rsidRDefault="00846AEB" w:rsidP="00846AEB">
      <w:pPr>
        <w:pStyle w:val="B10"/>
        <w:rPr>
          <w:ins w:id="925" w:author="Xiaomi" w:date="2022-08-08T20:16:00Z"/>
          <w:lang w:eastAsia="zh-CN"/>
        </w:rPr>
      </w:pPr>
      <w:ins w:id="926" w:author="Xiaomi" w:date="2022-08-08T20:16:00Z">
        <w:r w:rsidRPr="009C5807">
          <w:t>-</w:t>
        </w:r>
        <w:r w:rsidRPr="009C5807">
          <w:tab/>
          <w:t>Conditions defined in clause </w:t>
        </w:r>
        <w:r w:rsidR="00F51DB2">
          <w:t>[</w:t>
        </w:r>
        <w:r w:rsidRPr="009C5807">
          <w:t>7.3 of TS 38.101-1</w:t>
        </w:r>
      </w:ins>
      <w:ins w:id="927" w:author="Xiaomi" w:date="2022-08-08T20:17:00Z">
        <w:r w:rsidR="00F51DB2">
          <w:t>]</w:t>
        </w:r>
      </w:ins>
      <w:ins w:id="928" w:author="Xiaomi" w:date="2022-08-08T20:16:00Z">
        <w:r w:rsidRPr="009C5807">
          <w:t xml:space="preserve"> [</w:t>
        </w:r>
      </w:ins>
      <w:ins w:id="929" w:author="Xiaomi" w:date="2022-08-08T20:17:00Z">
        <w:r w:rsidR="00F51DB2">
          <w:t>TBD</w:t>
        </w:r>
      </w:ins>
      <w:ins w:id="930" w:author="Xiaomi" w:date="2022-08-08T20:16:00Z">
        <w:r w:rsidRPr="009C5807">
          <w:t>] for reference sensitivity are fulfilled.</w:t>
        </w:r>
      </w:ins>
    </w:p>
    <w:p w14:paraId="31565B09" w14:textId="48A5A590" w:rsidR="00846AEB" w:rsidRPr="009C5807" w:rsidRDefault="00846AEB" w:rsidP="00846AEB">
      <w:pPr>
        <w:pStyle w:val="B10"/>
        <w:rPr>
          <w:ins w:id="931" w:author="Xiaomi" w:date="2022-08-08T20:16:00Z"/>
          <w:lang w:eastAsia="zh-CN"/>
        </w:rPr>
      </w:pPr>
      <w:ins w:id="932" w:author="Xiaomi" w:date="2022-08-08T20:16:00Z">
        <w:r w:rsidRPr="009C5807">
          <w:t>-</w:t>
        </w:r>
        <w:r w:rsidRPr="009C5807">
          <w:rPr>
            <w:rFonts w:ascii="Arial" w:hAnsi="Arial"/>
            <w:sz w:val="28"/>
            <w:lang w:val="en-US"/>
          </w:rPr>
          <w:tab/>
        </w:r>
        <w:r w:rsidRPr="009C5807">
          <w:t xml:space="preserve">Conditions for intra-frequency measurements are fulfilled according to </w:t>
        </w:r>
      </w:ins>
      <w:ins w:id="933" w:author="Xiaomi" w:date="2022-08-08T20:17:00Z">
        <w:r w:rsidR="00F51DB2">
          <w:t>[</w:t>
        </w:r>
      </w:ins>
      <w:ins w:id="934" w:author="Xiaomi" w:date="2022-08-08T20:16:00Z">
        <w:r w:rsidRPr="009C5807">
          <w:t>Annex B.2.2</w:t>
        </w:r>
      </w:ins>
      <w:ins w:id="935" w:author="Xiaomi" w:date="2022-08-08T20:17:00Z">
        <w:r w:rsidR="00F51DB2">
          <w:t>]</w:t>
        </w:r>
      </w:ins>
      <w:ins w:id="936" w:author="Xiaomi" w:date="2022-08-08T20:16:00Z">
        <w:r w:rsidRPr="009C5807">
          <w:t xml:space="preserve"> for a corresponding Band </w:t>
        </w:r>
        <w:r w:rsidRPr="009C5807">
          <w:rPr>
            <w:rFonts w:cs="v4.2.0"/>
            <w:lang w:eastAsia="ko-KR"/>
          </w:rPr>
          <w:t>for each relevant SSB</w:t>
        </w:r>
        <w:r w:rsidRPr="009C5807">
          <w:t>.</w:t>
        </w:r>
      </w:ins>
    </w:p>
    <w:p w14:paraId="58EF23B0" w14:textId="07C9584A" w:rsidR="00846AEB" w:rsidRPr="009C5807" w:rsidRDefault="00846AEB" w:rsidP="00846AEB">
      <w:pPr>
        <w:pStyle w:val="TH"/>
        <w:rPr>
          <w:ins w:id="937" w:author="Xiaomi" w:date="2022-08-08T20:16:00Z"/>
          <w:lang w:eastAsia="zh-CN"/>
        </w:rPr>
      </w:pPr>
      <w:ins w:id="938" w:author="Xiaomi" w:date="2022-08-08T20:16:00Z">
        <w:r w:rsidRPr="009C5807">
          <w:lastRenderedPageBreak/>
          <w:t xml:space="preserve">Table </w:t>
        </w:r>
        <w:r w:rsidR="00F51DB2">
          <w:rPr>
            <w:lang w:eastAsia="zh-CN"/>
          </w:rPr>
          <w:t>10.1.</w:t>
        </w:r>
      </w:ins>
      <w:ins w:id="939" w:author="Xiaomi" w:date="2022-08-08T20:17:00Z">
        <w:r w:rsidR="00F51DB2">
          <w:rPr>
            <w:lang w:eastAsia="zh-CN"/>
          </w:rPr>
          <w:t>40</w:t>
        </w:r>
      </w:ins>
      <w:ins w:id="940" w:author="Xiaomi" w:date="2022-08-08T20:16:00Z">
        <w:r w:rsidRPr="009C5807">
          <w:rPr>
            <w:lang w:eastAsia="zh-CN"/>
          </w:rPr>
          <w:t>.1.1-1</w:t>
        </w:r>
        <w:r w:rsidRPr="009C5807">
          <w:t xml:space="preserve">: </w:t>
        </w:r>
        <w:r w:rsidRPr="009C5807">
          <w:rPr>
            <w:lang w:eastAsia="zh-CN"/>
          </w:rPr>
          <w:t>SS-RSRQ</w:t>
        </w:r>
        <w:r w:rsidRPr="009C5807">
          <w:t xml:space="preserve"> Intra frequency absolute accuracy</w:t>
        </w:r>
        <w:r w:rsidRPr="009C5807">
          <w:rPr>
            <w:lang w:eastAsia="zh-CN"/>
          </w:rPr>
          <w:t xml:space="preserve"> in FR1</w:t>
        </w:r>
      </w:ins>
    </w:p>
    <w:tbl>
      <w:tblPr>
        <w:tblW w:w="10172" w:type="dxa"/>
        <w:jc w:val="center"/>
        <w:tblLook w:val="01E0" w:firstRow="1" w:lastRow="1" w:firstColumn="1" w:lastColumn="1" w:noHBand="0" w:noVBand="0"/>
      </w:tblPr>
      <w:tblGrid>
        <w:gridCol w:w="1034"/>
        <w:gridCol w:w="1048"/>
        <w:gridCol w:w="805"/>
        <w:gridCol w:w="2317"/>
        <w:gridCol w:w="1003"/>
        <w:gridCol w:w="1085"/>
        <w:gridCol w:w="1440"/>
        <w:gridCol w:w="1440"/>
      </w:tblGrid>
      <w:tr w:rsidR="00846AEB" w:rsidRPr="009C5807" w14:paraId="108C33D4" w14:textId="77777777" w:rsidTr="00317D0E">
        <w:trPr>
          <w:jc w:val="center"/>
          <w:ins w:id="941" w:author="Xiaomi" w:date="2022-08-08T20:16:00Z"/>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6938F259" w14:textId="77777777" w:rsidR="00846AEB" w:rsidRPr="009C5807" w:rsidRDefault="00846AEB" w:rsidP="00317D0E">
            <w:pPr>
              <w:pStyle w:val="TAH"/>
              <w:rPr>
                <w:ins w:id="942" w:author="Xiaomi" w:date="2022-08-08T20:16:00Z"/>
              </w:rPr>
            </w:pPr>
            <w:ins w:id="943" w:author="Xiaomi" w:date="2022-08-08T20:16:00Z">
              <w:r w:rsidRPr="009C5807">
                <w:t>Accuracy</w:t>
              </w:r>
            </w:ins>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48B63140" w14:textId="77777777" w:rsidR="00846AEB" w:rsidRPr="009C5807" w:rsidRDefault="00846AEB" w:rsidP="00317D0E">
            <w:pPr>
              <w:pStyle w:val="TAH"/>
              <w:rPr>
                <w:ins w:id="944" w:author="Xiaomi" w:date="2022-08-08T20:16:00Z"/>
              </w:rPr>
            </w:pPr>
            <w:ins w:id="945" w:author="Xiaomi" w:date="2022-08-08T20:16:00Z">
              <w:r w:rsidRPr="009C5807">
                <w:t>Conditions</w:t>
              </w:r>
            </w:ins>
          </w:p>
        </w:tc>
      </w:tr>
      <w:tr w:rsidR="00846AEB" w:rsidRPr="009C5807" w14:paraId="78B2861D" w14:textId="77777777" w:rsidTr="00317D0E">
        <w:trPr>
          <w:jc w:val="center"/>
          <w:ins w:id="946" w:author="Xiaomi" w:date="2022-08-08T20:16:00Z"/>
        </w:trPr>
        <w:tc>
          <w:tcPr>
            <w:tcW w:w="1034" w:type="dxa"/>
            <w:tcBorders>
              <w:top w:val="single" w:sz="6" w:space="0" w:color="auto"/>
              <w:left w:val="single" w:sz="4" w:space="0" w:color="auto"/>
              <w:right w:val="single" w:sz="6" w:space="0" w:color="auto"/>
            </w:tcBorders>
            <w:shd w:val="clear" w:color="auto" w:fill="auto"/>
          </w:tcPr>
          <w:p w14:paraId="6DACFBBE" w14:textId="77777777" w:rsidR="00846AEB" w:rsidRPr="009C5807" w:rsidRDefault="00846AEB" w:rsidP="00317D0E">
            <w:pPr>
              <w:pStyle w:val="TAH"/>
              <w:rPr>
                <w:ins w:id="947" w:author="Xiaomi" w:date="2022-08-08T20:16:00Z"/>
              </w:rPr>
            </w:pPr>
            <w:ins w:id="948" w:author="Xiaomi" w:date="2022-08-08T20:16:00Z">
              <w:r w:rsidRPr="009C5807">
                <w:t>Normal condition</w:t>
              </w:r>
            </w:ins>
          </w:p>
        </w:tc>
        <w:tc>
          <w:tcPr>
            <w:tcW w:w="1048" w:type="dxa"/>
            <w:tcBorders>
              <w:top w:val="single" w:sz="6" w:space="0" w:color="auto"/>
              <w:left w:val="single" w:sz="6" w:space="0" w:color="auto"/>
              <w:right w:val="single" w:sz="6" w:space="0" w:color="auto"/>
            </w:tcBorders>
            <w:shd w:val="clear" w:color="auto" w:fill="auto"/>
          </w:tcPr>
          <w:p w14:paraId="20429CEA" w14:textId="77777777" w:rsidR="00846AEB" w:rsidRPr="009C5807" w:rsidRDefault="00846AEB" w:rsidP="00317D0E">
            <w:pPr>
              <w:pStyle w:val="TAH"/>
              <w:rPr>
                <w:ins w:id="949" w:author="Xiaomi" w:date="2022-08-08T20:16:00Z"/>
              </w:rPr>
            </w:pPr>
            <w:ins w:id="950" w:author="Xiaomi" w:date="2022-08-08T20:16:00Z">
              <w:r w:rsidRPr="009C5807">
                <w:t>Extreme condition</w:t>
              </w:r>
            </w:ins>
          </w:p>
        </w:tc>
        <w:tc>
          <w:tcPr>
            <w:tcW w:w="805" w:type="dxa"/>
            <w:tcBorders>
              <w:top w:val="single" w:sz="6" w:space="0" w:color="auto"/>
              <w:left w:val="single" w:sz="6" w:space="0" w:color="auto"/>
              <w:right w:val="single" w:sz="6" w:space="0" w:color="auto"/>
            </w:tcBorders>
            <w:shd w:val="clear" w:color="auto" w:fill="auto"/>
          </w:tcPr>
          <w:p w14:paraId="368A7E45" w14:textId="77777777" w:rsidR="00846AEB" w:rsidRPr="009C5807" w:rsidRDefault="00846AEB" w:rsidP="00317D0E">
            <w:pPr>
              <w:pStyle w:val="TAH"/>
              <w:rPr>
                <w:ins w:id="951" w:author="Xiaomi" w:date="2022-08-08T20:16:00Z"/>
              </w:rPr>
            </w:pPr>
            <w:ins w:id="952" w:author="Xiaomi" w:date="2022-08-08T20:16:00Z">
              <w:r w:rsidRPr="009C5807">
                <w:t>SSB Ês/Iot</w:t>
              </w:r>
            </w:ins>
          </w:p>
        </w:tc>
        <w:tc>
          <w:tcPr>
            <w:tcW w:w="7285" w:type="dxa"/>
            <w:gridSpan w:val="5"/>
            <w:tcBorders>
              <w:top w:val="single" w:sz="6" w:space="0" w:color="auto"/>
              <w:left w:val="single" w:sz="6" w:space="0" w:color="auto"/>
              <w:bottom w:val="single" w:sz="6" w:space="0" w:color="auto"/>
              <w:right w:val="single" w:sz="4" w:space="0" w:color="auto"/>
            </w:tcBorders>
            <w:shd w:val="clear" w:color="auto" w:fill="auto"/>
          </w:tcPr>
          <w:p w14:paraId="7A1AFEEB" w14:textId="77777777" w:rsidR="00846AEB" w:rsidRPr="009C5807" w:rsidRDefault="00846AEB" w:rsidP="00317D0E">
            <w:pPr>
              <w:pStyle w:val="TAH"/>
              <w:rPr>
                <w:ins w:id="953" w:author="Xiaomi" w:date="2022-08-08T20:16:00Z"/>
              </w:rPr>
            </w:pPr>
            <w:ins w:id="954" w:author="Xiaomi" w:date="2022-08-08T20:16:00Z">
              <w:r w:rsidRPr="009C5807">
                <w:t>Io</w:t>
              </w:r>
              <w:r w:rsidRPr="009C5807">
                <w:rPr>
                  <w:vertAlign w:val="superscript"/>
                  <w:lang w:eastAsia="zh-CN"/>
                </w:rPr>
                <w:t xml:space="preserve"> Note 1</w:t>
              </w:r>
              <w:r w:rsidRPr="009C5807">
                <w:t xml:space="preserve"> range</w:t>
              </w:r>
            </w:ins>
          </w:p>
        </w:tc>
      </w:tr>
      <w:tr w:rsidR="00846AEB" w:rsidRPr="009C5807" w14:paraId="60EBB320" w14:textId="77777777" w:rsidTr="00317D0E">
        <w:trPr>
          <w:jc w:val="center"/>
          <w:ins w:id="955" w:author="Xiaomi" w:date="2022-08-08T20:16:00Z"/>
        </w:trPr>
        <w:tc>
          <w:tcPr>
            <w:tcW w:w="1034" w:type="dxa"/>
            <w:tcBorders>
              <w:left w:val="single" w:sz="4" w:space="0" w:color="auto"/>
              <w:bottom w:val="single" w:sz="6" w:space="0" w:color="auto"/>
              <w:right w:val="single" w:sz="6" w:space="0" w:color="auto"/>
            </w:tcBorders>
            <w:shd w:val="clear" w:color="auto" w:fill="auto"/>
          </w:tcPr>
          <w:p w14:paraId="73CFF367" w14:textId="77777777" w:rsidR="00846AEB" w:rsidRPr="009C5807" w:rsidRDefault="00846AEB" w:rsidP="00317D0E">
            <w:pPr>
              <w:pStyle w:val="TAH"/>
              <w:rPr>
                <w:ins w:id="956" w:author="Xiaomi" w:date="2022-08-08T20:16:00Z"/>
              </w:rPr>
            </w:pPr>
          </w:p>
        </w:tc>
        <w:tc>
          <w:tcPr>
            <w:tcW w:w="1048" w:type="dxa"/>
            <w:tcBorders>
              <w:left w:val="single" w:sz="6" w:space="0" w:color="auto"/>
              <w:bottom w:val="single" w:sz="6" w:space="0" w:color="auto"/>
              <w:right w:val="single" w:sz="6" w:space="0" w:color="auto"/>
            </w:tcBorders>
            <w:shd w:val="clear" w:color="auto" w:fill="auto"/>
          </w:tcPr>
          <w:p w14:paraId="0BB9B3C7" w14:textId="77777777" w:rsidR="00846AEB" w:rsidRPr="009C5807" w:rsidRDefault="00846AEB" w:rsidP="00317D0E">
            <w:pPr>
              <w:pStyle w:val="TAH"/>
              <w:rPr>
                <w:ins w:id="957" w:author="Xiaomi" w:date="2022-08-08T20:16:00Z"/>
              </w:rPr>
            </w:pPr>
          </w:p>
        </w:tc>
        <w:tc>
          <w:tcPr>
            <w:tcW w:w="805" w:type="dxa"/>
            <w:tcBorders>
              <w:left w:val="single" w:sz="6" w:space="0" w:color="auto"/>
              <w:bottom w:val="single" w:sz="6" w:space="0" w:color="auto"/>
              <w:right w:val="single" w:sz="6" w:space="0" w:color="auto"/>
            </w:tcBorders>
            <w:shd w:val="clear" w:color="auto" w:fill="auto"/>
          </w:tcPr>
          <w:p w14:paraId="6E32886C" w14:textId="77777777" w:rsidR="00846AEB" w:rsidRPr="009C5807" w:rsidRDefault="00846AEB" w:rsidP="00317D0E">
            <w:pPr>
              <w:pStyle w:val="TAH"/>
              <w:rPr>
                <w:ins w:id="958" w:author="Xiaomi" w:date="2022-08-08T20:16:00Z"/>
              </w:rPr>
            </w:pPr>
          </w:p>
        </w:tc>
        <w:tc>
          <w:tcPr>
            <w:tcW w:w="2317" w:type="dxa"/>
            <w:tcBorders>
              <w:top w:val="single" w:sz="6" w:space="0" w:color="auto"/>
              <w:left w:val="single" w:sz="6" w:space="0" w:color="auto"/>
              <w:bottom w:val="single" w:sz="4" w:space="0" w:color="auto"/>
              <w:right w:val="single" w:sz="4" w:space="0" w:color="auto"/>
            </w:tcBorders>
            <w:shd w:val="clear" w:color="auto" w:fill="auto"/>
          </w:tcPr>
          <w:p w14:paraId="23A87ABE" w14:textId="77777777" w:rsidR="00846AEB" w:rsidRPr="009C5807" w:rsidRDefault="00846AEB" w:rsidP="00317D0E">
            <w:pPr>
              <w:pStyle w:val="TAH"/>
              <w:rPr>
                <w:ins w:id="959" w:author="Xiaomi" w:date="2022-08-08T20:16:00Z"/>
              </w:rPr>
            </w:pPr>
            <w:ins w:id="960" w:author="Xiaomi" w:date="2022-08-08T20:16:00Z">
              <w:r w:rsidRPr="009C5807">
                <w:t>NR operating band groups</w:t>
              </w:r>
              <w:r w:rsidRPr="009C5807">
                <w:rPr>
                  <w:vertAlign w:val="superscript"/>
                </w:rPr>
                <w:t xml:space="preserve"> </w:t>
              </w:r>
              <w:r w:rsidRPr="009C5807">
                <w:rPr>
                  <w:vertAlign w:val="superscript"/>
                  <w:lang w:eastAsia="zh-CN"/>
                </w:rPr>
                <w:t>Note 3</w:t>
              </w:r>
            </w:ins>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tcPr>
          <w:p w14:paraId="117986E5" w14:textId="77777777" w:rsidR="00846AEB" w:rsidRPr="009C5807" w:rsidRDefault="00846AEB" w:rsidP="00317D0E">
            <w:pPr>
              <w:pStyle w:val="TAH"/>
              <w:rPr>
                <w:ins w:id="961" w:author="Xiaomi" w:date="2022-08-08T20:16:00Z"/>
              </w:rPr>
            </w:pPr>
            <w:ins w:id="962" w:author="Xiaomi" w:date="2022-08-08T20:16:00Z">
              <w:r w:rsidRPr="009C5807">
                <w:t>Minimum Io</w:t>
              </w:r>
            </w:ins>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7E38B7AF" w14:textId="77777777" w:rsidR="00846AEB" w:rsidRPr="009C5807" w:rsidRDefault="00846AEB" w:rsidP="00317D0E">
            <w:pPr>
              <w:pStyle w:val="TAH"/>
              <w:rPr>
                <w:ins w:id="963" w:author="Xiaomi" w:date="2022-08-08T20:16:00Z"/>
              </w:rPr>
            </w:pPr>
            <w:ins w:id="964" w:author="Xiaomi" w:date="2022-08-08T20:16:00Z">
              <w:r w:rsidRPr="009C5807">
                <w:t>Maximum Io</w:t>
              </w:r>
            </w:ins>
          </w:p>
        </w:tc>
      </w:tr>
      <w:tr w:rsidR="00846AEB" w:rsidRPr="009C5807" w14:paraId="68124AF2" w14:textId="77777777" w:rsidTr="00317D0E">
        <w:trPr>
          <w:trHeight w:val="308"/>
          <w:jc w:val="center"/>
          <w:ins w:id="965" w:author="Xiaomi" w:date="2022-08-08T20:16:00Z"/>
        </w:trPr>
        <w:tc>
          <w:tcPr>
            <w:tcW w:w="1034" w:type="dxa"/>
            <w:tcBorders>
              <w:top w:val="single" w:sz="6" w:space="0" w:color="auto"/>
              <w:left w:val="single" w:sz="4" w:space="0" w:color="auto"/>
              <w:right w:val="single" w:sz="6" w:space="0" w:color="auto"/>
            </w:tcBorders>
            <w:shd w:val="clear" w:color="auto" w:fill="auto"/>
          </w:tcPr>
          <w:p w14:paraId="4D43CAE2" w14:textId="77777777" w:rsidR="00846AEB" w:rsidRPr="009C5807" w:rsidRDefault="00846AEB" w:rsidP="00317D0E">
            <w:pPr>
              <w:pStyle w:val="TAH"/>
              <w:rPr>
                <w:ins w:id="966" w:author="Xiaomi" w:date="2022-08-08T20:16:00Z"/>
              </w:rPr>
            </w:pPr>
            <w:ins w:id="967" w:author="Xiaomi" w:date="2022-08-08T20:16:00Z">
              <w:r w:rsidRPr="009C5807">
                <w:t>dB</w:t>
              </w:r>
            </w:ins>
          </w:p>
        </w:tc>
        <w:tc>
          <w:tcPr>
            <w:tcW w:w="1048" w:type="dxa"/>
            <w:tcBorders>
              <w:top w:val="single" w:sz="6" w:space="0" w:color="auto"/>
              <w:left w:val="single" w:sz="6" w:space="0" w:color="auto"/>
              <w:right w:val="single" w:sz="6" w:space="0" w:color="auto"/>
            </w:tcBorders>
            <w:shd w:val="clear" w:color="auto" w:fill="auto"/>
          </w:tcPr>
          <w:p w14:paraId="3CCB2E66" w14:textId="77777777" w:rsidR="00846AEB" w:rsidRPr="009C5807" w:rsidRDefault="00846AEB" w:rsidP="00317D0E">
            <w:pPr>
              <w:pStyle w:val="TAH"/>
              <w:rPr>
                <w:ins w:id="968" w:author="Xiaomi" w:date="2022-08-08T20:16:00Z"/>
              </w:rPr>
            </w:pPr>
            <w:ins w:id="969" w:author="Xiaomi" w:date="2022-08-08T20:16:00Z">
              <w:r w:rsidRPr="009C5807">
                <w:t>dB</w:t>
              </w:r>
            </w:ins>
          </w:p>
        </w:tc>
        <w:tc>
          <w:tcPr>
            <w:tcW w:w="805" w:type="dxa"/>
            <w:tcBorders>
              <w:top w:val="single" w:sz="6" w:space="0" w:color="auto"/>
              <w:left w:val="single" w:sz="6" w:space="0" w:color="auto"/>
              <w:right w:val="single" w:sz="4" w:space="0" w:color="auto"/>
            </w:tcBorders>
            <w:shd w:val="clear" w:color="auto" w:fill="auto"/>
          </w:tcPr>
          <w:p w14:paraId="59BFC0EA" w14:textId="77777777" w:rsidR="00846AEB" w:rsidRPr="009C5807" w:rsidRDefault="00846AEB" w:rsidP="00317D0E">
            <w:pPr>
              <w:pStyle w:val="TAH"/>
              <w:rPr>
                <w:ins w:id="970" w:author="Xiaomi" w:date="2022-08-08T20:16:00Z"/>
              </w:rPr>
            </w:pPr>
            <w:ins w:id="971" w:author="Xiaomi" w:date="2022-08-08T20:16:00Z">
              <w:r w:rsidRPr="009C5807">
                <w:t>dB</w:t>
              </w:r>
            </w:ins>
          </w:p>
        </w:tc>
        <w:tc>
          <w:tcPr>
            <w:tcW w:w="2317" w:type="dxa"/>
            <w:tcBorders>
              <w:top w:val="single" w:sz="4" w:space="0" w:color="auto"/>
              <w:left w:val="single" w:sz="4" w:space="0" w:color="auto"/>
              <w:right w:val="single" w:sz="4" w:space="0" w:color="auto"/>
            </w:tcBorders>
            <w:shd w:val="clear" w:color="auto" w:fill="auto"/>
          </w:tcPr>
          <w:p w14:paraId="2C58C440" w14:textId="77777777" w:rsidR="00846AEB" w:rsidRPr="009C5807" w:rsidRDefault="00846AEB" w:rsidP="00317D0E">
            <w:pPr>
              <w:pStyle w:val="TAH"/>
              <w:rPr>
                <w:ins w:id="972" w:author="Xiaomi" w:date="2022-08-08T20:16:00Z"/>
              </w:rPr>
            </w:pPr>
          </w:p>
        </w:tc>
        <w:tc>
          <w:tcPr>
            <w:tcW w:w="2088" w:type="dxa"/>
            <w:gridSpan w:val="2"/>
            <w:tcBorders>
              <w:top w:val="single" w:sz="6" w:space="0" w:color="auto"/>
              <w:left w:val="single" w:sz="4" w:space="0" w:color="auto"/>
              <w:bottom w:val="single" w:sz="6" w:space="0" w:color="auto"/>
              <w:right w:val="single" w:sz="6" w:space="0" w:color="auto"/>
            </w:tcBorders>
            <w:shd w:val="clear" w:color="auto" w:fill="auto"/>
          </w:tcPr>
          <w:p w14:paraId="646D8CA9" w14:textId="77777777" w:rsidR="00846AEB" w:rsidRPr="009C5807" w:rsidRDefault="00846AEB" w:rsidP="00317D0E">
            <w:pPr>
              <w:pStyle w:val="TAH"/>
              <w:rPr>
                <w:ins w:id="973" w:author="Xiaomi" w:date="2022-08-08T20:16:00Z"/>
              </w:rPr>
            </w:pPr>
            <w:ins w:id="974" w:author="Xiaomi" w:date="2022-08-08T20:16:00Z">
              <w:r w:rsidRPr="009C5807">
                <w:rPr>
                  <w:rFonts w:cs="Arial"/>
                </w:rPr>
                <w:t xml:space="preserve">dBm / </w:t>
              </w:r>
              <w:r w:rsidRPr="009C5807">
                <w:t>SCS</w:t>
              </w:r>
              <w:r w:rsidRPr="009C5807">
                <w:rPr>
                  <w:vertAlign w:val="subscript"/>
                </w:rPr>
                <w:t>SSB</w:t>
              </w:r>
            </w:ins>
          </w:p>
        </w:tc>
        <w:tc>
          <w:tcPr>
            <w:tcW w:w="1440" w:type="dxa"/>
            <w:tcBorders>
              <w:top w:val="single" w:sz="6" w:space="0" w:color="auto"/>
              <w:left w:val="single" w:sz="6" w:space="0" w:color="auto"/>
              <w:right w:val="single" w:sz="6" w:space="0" w:color="auto"/>
            </w:tcBorders>
            <w:shd w:val="clear" w:color="auto" w:fill="auto"/>
          </w:tcPr>
          <w:p w14:paraId="59BA1F30" w14:textId="77777777" w:rsidR="00846AEB" w:rsidRPr="009C5807" w:rsidRDefault="00846AEB" w:rsidP="00317D0E">
            <w:pPr>
              <w:pStyle w:val="TAH"/>
              <w:rPr>
                <w:ins w:id="975" w:author="Xiaomi" w:date="2022-08-08T20:16:00Z"/>
              </w:rPr>
            </w:pPr>
            <w:ins w:id="976" w:author="Xiaomi" w:date="2022-08-08T20:16:00Z">
              <w:r w:rsidRPr="009C5807">
                <w:t>dBm/BW</w:t>
              </w:r>
              <w:r w:rsidRPr="009C5807">
                <w:rPr>
                  <w:vertAlign w:val="subscript"/>
                </w:rPr>
                <w:t>Channel</w:t>
              </w:r>
            </w:ins>
          </w:p>
        </w:tc>
        <w:tc>
          <w:tcPr>
            <w:tcW w:w="1440" w:type="dxa"/>
            <w:tcBorders>
              <w:top w:val="single" w:sz="6" w:space="0" w:color="auto"/>
              <w:left w:val="single" w:sz="6" w:space="0" w:color="auto"/>
              <w:right w:val="single" w:sz="4" w:space="0" w:color="auto"/>
            </w:tcBorders>
            <w:shd w:val="clear" w:color="auto" w:fill="auto"/>
          </w:tcPr>
          <w:p w14:paraId="544B4E93" w14:textId="77777777" w:rsidR="00846AEB" w:rsidRPr="009C5807" w:rsidRDefault="00846AEB" w:rsidP="00317D0E">
            <w:pPr>
              <w:pStyle w:val="TAH"/>
              <w:rPr>
                <w:ins w:id="977" w:author="Xiaomi" w:date="2022-08-08T20:16:00Z"/>
              </w:rPr>
            </w:pPr>
            <w:ins w:id="978" w:author="Xiaomi" w:date="2022-08-08T20:16:00Z">
              <w:r w:rsidRPr="009C5807">
                <w:t>dBm/BW</w:t>
              </w:r>
              <w:r w:rsidRPr="009C5807">
                <w:rPr>
                  <w:vertAlign w:val="subscript"/>
                </w:rPr>
                <w:t>Channel</w:t>
              </w:r>
            </w:ins>
          </w:p>
        </w:tc>
      </w:tr>
      <w:tr w:rsidR="00846AEB" w:rsidRPr="009C5807" w14:paraId="500ADDB8" w14:textId="77777777" w:rsidTr="00317D0E">
        <w:trPr>
          <w:trHeight w:val="307"/>
          <w:jc w:val="center"/>
          <w:ins w:id="979" w:author="Xiaomi" w:date="2022-08-08T20:16:00Z"/>
        </w:trPr>
        <w:tc>
          <w:tcPr>
            <w:tcW w:w="1034" w:type="dxa"/>
            <w:tcBorders>
              <w:left w:val="single" w:sz="4" w:space="0" w:color="auto"/>
              <w:bottom w:val="single" w:sz="6" w:space="0" w:color="auto"/>
              <w:right w:val="single" w:sz="6" w:space="0" w:color="auto"/>
            </w:tcBorders>
            <w:shd w:val="clear" w:color="auto" w:fill="auto"/>
          </w:tcPr>
          <w:p w14:paraId="20D2152F" w14:textId="77777777" w:rsidR="00846AEB" w:rsidRPr="009C5807" w:rsidRDefault="00846AEB" w:rsidP="00317D0E">
            <w:pPr>
              <w:pStyle w:val="TAH"/>
              <w:rPr>
                <w:ins w:id="980" w:author="Xiaomi" w:date="2022-08-08T20:16:00Z"/>
              </w:rPr>
            </w:pPr>
          </w:p>
        </w:tc>
        <w:tc>
          <w:tcPr>
            <w:tcW w:w="1048" w:type="dxa"/>
            <w:tcBorders>
              <w:left w:val="single" w:sz="6" w:space="0" w:color="auto"/>
              <w:bottom w:val="single" w:sz="6" w:space="0" w:color="auto"/>
              <w:right w:val="single" w:sz="6" w:space="0" w:color="auto"/>
            </w:tcBorders>
            <w:shd w:val="clear" w:color="auto" w:fill="auto"/>
          </w:tcPr>
          <w:p w14:paraId="36837BCC" w14:textId="77777777" w:rsidR="00846AEB" w:rsidRPr="009C5807" w:rsidRDefault="00846AEB" w:rsidP="00317D0E">
            <w:pPr>
              <w:pStyle w:val="TAH"/>
              <w:rPr>
                <w:ins w:id="981" w:author="Xiaomi" w:date="2022-08-08T20:16:00Z"/>
              </w:rPr>
            </w:pPr>
          </w:p>
        </w:tc>
        <w:tc>
          <w:tcPr>
            <w:tcW w:w="805" w:type="dxa"/>
            <w:tcBorders>
              <w:left w:val="single" w:sz="6" w:space="0" w:color="auto"/>
              <w:bottom w:val="single" w:sz="6" w:space="0" w:color="auto"/>
              <w:right w:val="single" w:sz="4" w:space="0" w:color="auto"/>
            </w:tcBorders>
            <w:shd w:val="clear" w:color="auto" w:fill="auto"/>
          </w:tcPr>
          <w:p w14:paraId="6D312523" w14:textId="77777777" w:rsidR="00846AEB" w:rsidRPr="009C5807" w:rsidRDefault="00846AEB" w:rsidP="00317D0E">
            <w:pPr>
              <w:pStyle w:val="TAH"/>
              <w:rPr>
                <w:ins w:id="982" w:author="Xiaomi" w:date="2022-08-08T20:16:00Z"/>
              </w:rPr>
            </w:pPr>
          </w:p>
        </w:tc>
        <w:tc>
          <w:tcPr>
            <w:tcW w:w="2317" w:type="dxa"/>
            <w:tcBorders>
              <w:left w:val="single" w:sz="4" w:space="0" w:color="auto"/>
              <w:bottom w:val="single" w:sz="4" w:space="0" w:color="auto"/>
              <w:right w:val="single" w:sz="4" w:space="0" w:color="auto"/>
            </w:tcBorders>
            <w:shd w:val="clear" w:color="auto" w:fill="auto"/>
          </w:tcPr>
          <w:p w14:paraId="116A9C5D" w14:textId="77777777" w:rsidR="00846AEB" w:rsidRPr="009C5807" w:rsidRDefault="00846AEB" w:rsidP="00317D0E">
            <w:pPr>
              <w:pStyle w:val="TAH"/>
              <w:rPr>
                <w:ins w:id="983" w:author="Xiaomi" w:date="2022-08-08T20:16:00Z"/>
              </w:rPr>
            </w:pP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41FD5DF2" w14:textId="77777777" w:rsidR="00846AEB" w:rsidRPr="009C5807" w:rsidRDefault="00846AEB" w:rsidP="00317D0E">
            <w:pPr>
              <w:pStyle w:val="TAH"/>
              <w:rPr>
                <w:ins w:id="984" w:author="Xiaomi" w:date="2022-08-08T20:16:00Z"/>
                <w:rFonts w:cs="Arial"/>
              </w:rPr>
            </w:pPr>
            <w:ins w:id="985" w:author="Xiaomi" w:date="2022-08-08T20:16:00Z">
              <w:r w:rsidRPr="009C5807">
                <w:t>SCS</w:t>
              </w:r>
              <w:r w:rsidRPr="009C5807">
                <w:rPr>
                  <w:vertAlign w:val="subscript"/>
                </w:rPr>
                <w:t>SSB</w:t>
              </w:r>
              <w:r w:rsidRPr="009C5807">
                <w:rPr>
                  <w:rFonts w:cs="Arial"/>
                </w:rPr>
                <w:t xml:space="preserve"> = 15 kHz</w:t>
              </w:r>
            </w:ins>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3009F5AA" w14:textId="77777777" w:rsidR="00846AEB" w:rsidRPr="009C5807" w:rsidRDefault="00846AEB" w:rsidP="00317D0E">
            <w:pPr>
              <w:pStyle w:val="TAH"/>
              <w:rPr>
                <w:ins w:id="986" w:author="Xiaomi" w:date="2022-08-08T20:16:00Z"/>
                <w:rFonts w:cs="Arial"/>
              </w:rPr>
            </w:pPr>
            <w:ins w:id="987" w:author="Xiaomi" w:date="2022-08-08T20:16:00Z">
              <w:r w:rsidRPr="009C5807">
                <w:t>SCS</w:t>
              </w:r>
              <w:r w:rsidRPr="009C5807">
                <w:rPr>
                  <w:vertAlign w:val="subscript"/>
                </w:rPr>
                <w:t>SSB</w:t>
              </w:r>
              <w:r w:rsidRPr="009C5807">
                <w:rPr>
                  <w:rFonts w:cs="Arial"/>
                </w:rPr>
                <w:t xml:space="preserve"> = 30 kHz</w:t>
              </w:r>
            </w:ins>
          </w:p>
        </w:tc>
        <w:tc>
          <w:tcPr>
            <w:tcW w:w="1440" w:type="dxa"/>
            <w:tcBorders>
              <w:left w:val="single" w:sz="6" w:space="0" w:color="auto"/>
              <w:bottom w:val="single" w:sz="6" w:space="0" w:color="auto"/>
              <w:right w:val="single" w:sz="6" w:space="0" w:color="auto"/>
            </w:tcBorders>
            <w:shd w:val="clear" w:color="auto" w:fill="auto"/>
          </w:tcPr>
          <w:p w14:paraId="0922520E" w14:textId="77777777" w:rsidR="00846AEB" w:rsidRPr="009C5807" w:rsidRDefault="00846AEB" w:rsidP="00317D0E">
            <w:pPr>
              <w:pStyle w:val="TAH"/>
              <w:rPr>
                <w:ins w:id="988" w:author="Xiaomi" w:date="2022-08-08T20:16:00Z"/>
              </w:rPr>
            </w:pPr>
          </w:p>
        </w:tc>
        <w:tc>
          <w:tcPr>
            <w:tcW w:w="1440" w:type="dxa"/>
            <w:tcBorders>
              <w:left w:val="single" w:sz="6" w:space="0" w:color="auto"/>
              <w:bottom w:val="single" w:sz="6" w:space="0" w:color="auto"/>
              <w:right w:val="single" w:sz="4" w:space="0" w:color="auto"/>
            </w:tcBorders>
            <w:shd w:val="clear" w:color="auto" w:fill="auto"/>
          </w:tcPr>
          <w:p w14:paraId="04B287A8" w14:textId="77777777" w:rsidR="00846AEB" w:rsidRPr="009C5807" w:rsidRDefault="00846AEB" w:rsidP="00317D0E">
            <w:pPr>
              <w:pStyle w:val="TAH"/>
              <w:rPr>
                <w:ins w:id="989" w:author="Xiaomi" w:date="2022-08-08T20:16:00Z"/>
              </w:rPr>
            </w:pPr>
          </w:p>
        </w:tc>
      </w:tr>
      <w:tr w:rsidR="00846AEB" w:rsidRPr="009C5807" w14:paraId="3233FEC4" w14:textId="77777777" w:rsidTr="00317D0E">
        <w:trPr>
          <w:jc w:val="center"/>
          <w:ins w:id="990" w:author="Xiaomi" w:date="2022-08-08T20:16:00Z"/>
        </w:trPr>
        <w:tc>
          <w:tcPr>
            <w:tcW w:w="1034" w:type="dxa"/>
            <w:tcBorders>
              <w:top w:val="single" w:sz="6" w:space="0" w:color="auto"/>
              <w:left w:val="single" w:sz="4" w:space="0" w:color="auto"/>
              <w:right w:val="single" w:sz="6" w:space="0" w:color="auto"/>
            </w:tcBorders>
            <w:shd w:val="clear" w:color="auto" w:fill="auto"/>
          </w:tcPr>
          <w:p w14:paraId="4BE8C3B2" w14:textId="77777777" w:rsidR="00846AEB" w:rsidRPr="009C5807" w:rsidRDefault="00846AEB" w:rsidP="00317D0E">
            <w:pPr>
              <w:pStyle w:val="TAC"/>
              <w:rPr>
                <w:ins w:id="991" w:author="Xiaomi" w:date="2022-08-08T20:16:00Z"/>
              </w:rPr>
            </w:pPr>
          </w:p>
        </w:tc>
        <w:tc>
          <w:tcPr>
            <w:tcW w:w="1048" w:type="dxa"/>
            <w:tcBorders>
              <w:top w:val="single" w:sz="6" w:space="0" w:color="auto"/>
              <w:left w:val="single" w:sz="6" w:space="0" w:color="auto"/>
              <w:right w:val="single" w:sz="6" w:space="0" w:color="auto"/>
            </w:tcBorders>
            <w:shd w:val="clear" w:color="auto" w:fill="auto"/>
          </w:tcPr>
          <w:p w14:paraId="3BA85410" w14:textId="77777777" w:rsidR="00846AEB" w:rsidRPr="009C5807" w:rsidRDefault="00846AEB" w:rsidP="00317D0E">
            <w:pPr>
              <w:pStyle w:val="TAC"/>
              <w:rPr>
                <w:ins w:id="992" w:author="Xiaomi" w:date="2022-08-08T20:16:00Z"/>
              </w:rPr>
            </w:pPr>
          </w:p>
        </w:tc>
        <w:tc>
          <w:tcPr>
            <w:tcW w:w="805" w:type="dxa"/>
            <w:tcBorders>
              <w:top w:val="single" w:sz="6" w:space="0" w:color="auto"/>
              <w:left w:val="single" w:sz="6" w:space="0" w:color="auto"/>
              <w:right w:val="single" w:sz="6" w:space="0" w:color="auto"/>
            </w:tcBorders>
            <w:shd w:val="clear" w:color="auto" w:fill="auto"/>
          </w:tcPr>
          <w:p w14:paraId="43ADBFD5" w14:textId="77777777" w:rsidR="00846AEB" w:rsidRPr="009C5807" w:rsidRDefault="00846AEB" w:rsidP="00317D0E">
            <w:pPr>
              <w:pStyle w:val="TAC"/>
              <w:rPr>
                <w:ins w:id="993" w:author="Xiaomi" w:date="2022-08-08T20:16:00Z"/>
              </w:rPr>
            </w:pPr>
          </w:p>
        </w:tc>
        <w:tc>
          <w:tcPr>
            <w:tcW w:w="2317" w:type="dxa"/>
            <w:tcBorders>
              <w:top w:val="single" w:sz="4" w:space="0" w:color="auto"/>
              <w:left w:val="single" w:sz="6" w:space="0" w:color="auto"/>
              <w:bottom w:val="single" w:sz="6" w:space="0" w:color="auto"/>
              <w:right w:val="single" w:sz="4" w:space="0" w:color="auto"/>
            </w:tcBorders>
            <w:shd w:val="clear" w:color="auto" w:fill="auto"/>
          </w:tcPr>
          <w:p w14:paraId="7BA515EF" w14:textId="77777777" w:rsidR="00846AEB" w:rsidRPr="009C5807" w:rsidRDefault="00846AEB" w:rsidP="00317D0E">
            <w:pPr>
              <w:pStyle w:val="TAC"/>
              <w:rPr>
                <w:ins w:id="994" w:author="Xiaomi" w:date="2022-08-08T20:16:00Z"/>
              </w:rPr>
            </w:pPr>
            <w:ins w:id="995" w:author="Xiaomi" w:date="2022-08-08T20:16:00Z">
              <w:r w:rsidRPr="009C5807">
                <w:t>NR_FDD_FR1_A, NR_TDD_FR1_A,</w:t>
              </w:r>
            </w:ins>
          </w:p>
          <w:p w14:paraId="07475D93" w14:textId="77777777" w:rsidR="00846AEB" w:rsidRPr="009C5807" w:rsidRDefault="00846AEB" w:rsidP="00317D0E">
            <w:pPr>
              <w:pStyle w:val="TAC"/>
              <w:rPr>
                <w:ins w:id="996" w:author="Xiaomi" w:date="2022-08-08T20:16:00Z"/>
              </w:rPr>
            </w:pPr>
            <w:ins w:id="997" w:author="Xiaomi" w:date="2022-08-08T20:16:00Z">
              <w:r w:rsidRPr="009C5807">
                <w:t>NR_SDL_FR1_A</w:t>
              </w:r>
            </w:ins>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57DD8BAB" w14:textId="77777777" w:rsidR="00846AEB" w:rsidRPr="009C5807" w:rsidRDefault="00846AEB" w:rsidP="00317D0E">
            <w:pPr>
              <w:pStyle w:val="TAC"/>
              <w:rPr>
                <w:ins w:id="998" w:author="Xiaomi" w:date="2022-08-08T20:16:00Z"/>
              </w:rPr>
            </w:pPr>
            <w:ins w:id="999" w:author="Xiaomi" w:date="2022-08-08T20:16:00Z">
              <w:r w:rsidRPr="009C5807">
                <w:t>-121</w:t>
              </w:r>
            </w:ins>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694412F5" w14:textId="77777777" w:rsidR="00846AEB" w:rsidRPr="009C5807" w:rsidRDefault="00846AEB" w:rsidP="00317D0E">
            <w:pPr>
              <w:pStyle w:val="TAC"/>
              <w:rPr>
                <w:ins w:id="1000" w:author="Xiaomi" w:date="2022-08-08T20:16:00Z"/>
                <w:rFonts w:cs="Arial"/>
              </w:rPr>
            </w:pPr>
            <w:ins w:id="1001" w:author="Xiaomi" w:date="2022-08-08T20:16:00Z">
              <w:r w:rsidRPr="009C5807">
                <w:t>-118</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3983A29" w14:textId="77777777" w:rsidR="00846AEB" w:rsidRPr="009C5807" w:rsidRDefault="00846AEB" w:rsidP="00317D0E">
            <w:pPr>
              <w:pStyle w:val="TAC"/>
              <w:rPr>
                <w:ins w:id="1002" w:author="Xiaomi" w:date="2022-08-08T20:16:00Z"/>
              </w:rPr>
            </w:pPr>
            <w:ins w:id="1003" w:author="Xiaomi" w:date="2022-08-08T20:16: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1FC2C15" w14:textId="77777777" w:rsidR="00846AEB" w:rsidRPr="009C5807" w:rsidRDefault="00846AEB" w:rsidP="00317D0E">
            <w:pPr>
              <w:pStyle w:val="TAC"/>
              <w:rPr>
                <w:ins w:id="1004" w:author="Xiaomi" w:date="2022-08-08T20:16:00Z"/>
              </w:rPr>
            </w:pPr>
            <w:ins w:id="1005" w:author="Xiaomi" w:date="2022-08-08T20:16:00Z">
              <w:r w:rsidRPr="009C5807">
                <w:t>-50</w:t>
              </w:r>
            </w:ins>
          </w:p>
        </w:tc>
      </w:tr>
      <w:tr w:rsidR="00846AEB" w:rsidRPr="009C5807" w14:paraId="58BE8330" w14:textId="77777777" w:rsidTr="00317D0E">
        <w:trPr>
          <w:jc w:val="center"/>
          <w:ins w:id="1006" w:author="Xiaomi" w:date="2022-08-08T20:16:00Z"/>
        </w:trPr>
        <w:tc>
          <w:tcPr>
            <w:tcW w:w="1034" w:type="dxa"/>
            <w:tcBorders>
              <w:left w:val="single" w:sz="4" w:space="0" w:color="auto"/>
              <w:right w:val="single" w:sz="6" w:space="0" w:color="auto"/>
            </w:tcBorders>
            <w:shd w:val="clear" w:color="auto" w:fill="auto"/>
          </w:tcPr>
          <w:p w14:paraId="0FC17694" w14:textId="77777777" w:rsidR="00846AEB" w:rsidRPr="009C5807" w:rsidRDefault="00846AEB" w:rsidP="00317D0E">
            <w:pPr>
              <w:pStyle w:val="TAC"/>
              <w:rPr>
                <w:ins w:id="1007" w:author="Xiaomi" w:date="2022-08-08T20:16:00Z"/>
              </w:rPr>
            </w:pPr>
          </w:p>
        </w:tc>
        <w:tc>
          <w:tcPr>
            <w:tcW w:w="1048" w:type="dxa"/>
            <w:tcBorders>
              <w:left w:val="single" w:sz="6" w:space="0" w:color="auto"/>
              <w:right w:val="single" w:sz="6" w:space="0" w:color="auto"/>
            </w:tcBorders>
            <w:shd w:val="clear" w:color="auto" w:fill="auto"/>
          </w:tcPr>
          <w:p w14:paraId="0BEEC949" w14:textId="77777777" w:rsidR="00846AEB" w:rsidRPr="009C5807" w:rsidRDefault="00846AEB" w:rsidP="00317D0E">
            <w:pPr>
              <w:pStyle w:val="TAC"/>
              <w:rPr>
                <w:ins w:id="1008" w:author="Xiaomi" w:date="2022-08-08T20:16:00Z"/>
              </w:rPr>
            </w:pPr>
          </w:p>
        </w:tc>
        <w:tc>
          <w:tcPr>
            <w:tcW w:w="805" w:type="dxa"/>
            <w:tcBorders>
              <w:left w:val="single" w:sz="6" w:space="0" w:color="auto"/>
              <w:right w:val="single" w:sz="6" w:space="0" w:color="auto"/>
            </w:tcBorders>
            <w:shd w:val="clear" w:color="auto" w:fill="auto"/>
          </w:tcPr>
          <w:p w14:paraId="62ACADDD" w14:textId="77777777" w:rsidR="00846AEB" w:rsidRPr="009C5807" w:rsidRDefault="00846AEB" w:rsidP="00317D0E">
            <w:pPr>
              <w:pStyle w:val="TAC"/>
              <w:rPr>
                <w:ins w:id="1009" w:author="Xiaomi" w:date="2022-08-08T20:16:00Z"/>
              </w:rPr>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1596E7E8" w14:textId="77777777" w:rsidR="00846AEB" w:rsidRPr="009C5807" w:rsidRDefault="00846AEB" w:rsidP="00317D0E">
            <w:pPr>
              <w:pStyle w:val="TAC"/>
              <w:rPr>
                <w:ins w:id="1010" w:author="Xiaomi" w:date="2022-08-08T20:16:00Z"/>
              </w:rPr>
            </w:pPr>
            <w:ins w:id="1011" w:author="Xiaomi" w:date="2022-08-08T20:16:00Z">
              <w:r w:rsidRPr="009C5807">
                <w:t>NR_FDD_FR1_B</w:t>
              </w:r>
            </w:ins>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594B62FB" w14:textId="77777777" w:rsidR="00846AEB" w:rsidRPr="009C5807" w:rsidRDefault="00846AEB" w:rsidP="00317D0E">
            <w:pPr>
              <w:pStyle w:val="TAC"/>
              <w:rPr>
                <w:ins w:id="1012" w:author="Xiaomi" w:date="2022-08-08T20:16:00Z"/>
              </w:rPr>
            </w:pPr>
            <w:ins w:id="1013" w:author="Xiaomi" w:date="2022-08-08T20:16:00Z">
              <w:r w:rsidRPr="009C5807">
                <w:t>-120.5</w:t>
              </w:r>
            </w:ins>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3C211DC3" w14:textId="77777777" w:rsidR="00846AEB" w:rsidRPr="009C5807" w:rsidRDefault="00846AEB" w:rsidP="00317D0E">
            <w:pPr>
              <w:pStyle w:val="TAC"/>
              <w:rPr>
                <w:ins w:id="1014" w:author="Xiaomi" w:date="2022-08-08T20:16:00Z"/>
                <w:rFonts w:cs="Arial"/>
                <w:lang w:val="sv-SE"/>
              </w:rPr>
            </w:pPr>
            <w:ins w:id="1015" w:author="Xiaomi" w:date="2022-08-08T20:16:00Z">
              <w:r w:rsidRPr="009C5807">
                <w:t>-117.5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D7F8EDD" w14:textId="77777777" w:rsidR="00846AEB" w:rsidRPr="009C5807" w:rsidRDefault="00846AEB" w:rsidP="00317D0E">
            <w:pPr>
              <w:pStyle w:val="TAC"/>
              <w:rPr>
                <w:ins w:id="1016" w:author="Xiaomi" w:date="2022-08-08T20:16:00Z"/>
              </w:rPr>
            </w:pPr>
            <w:ins w:id="1017" w:author="Xiaomi" w:date="2022-08-08T20:16:00Z">
              <w:r w:rsidRPr="009C5807">
                <w:rPr>
                  <w:lang w:eastAsia="ja-JP"/>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198AA00" w14:textId="77777777" w:rsidR="00846AEB" w:rsidRPr="009C5807" w:rsidRDefault="00846AEB" w:rsidP="00317D0E">
            <w:pPr>
              <w:pStyle w:val="TAC"/>
              <w:rPr>
                <w:ins w:id="1018" w:author="Xiaomi" w:date="2022-08-08T20:16:00Z"/>
              </w:rPr>
            </w:pPr>
            <w:ins w:id="1019" w:author="Xiaomi" w:date="2022-08-08T20:16:00Z">
              <w:r w:rsidRPr="009C5807">
                <w:t>-50</w:t>
              </w:r>
            </w:ins>
          </w:p>
        </w:tc>
      </w:tr>
      <w:tr w:rsidR="00846AEB" w:rsidRPr="009C5807" w14:paraId="57600F5F" w14:textId="77777777" w:rsidTr="00317D0E">
        <w:trPr>
          <w:jc w:val="center"/>
          <w:ins w:id="1020" w:author="Xiaomi" w:date="2022-08-08T20:16:00Z"/>
        </w:trPr>
        <w:tc>
          <w:tcPr>
            <w:tcW w:w="1034" w:type="dxa"/>
            <w:tcBorders>
              <w:left w:val="single" w:sz="4" w:space="0" w:color="auto"/>
              <w:right w:val="single" w:sz="6" w:space="0" w:color="auto"/>
            </w:tcBorders>
            <w:shd w:val="clear" w:color="auto" w:fill="auto"/>
          </w:tcPr>
          <w:p w14:paraId="1FBBA354" w14:textId="77777777" w:rsidR="00846AEB" w:rsidRPr="009C5807" w:rsidRDefault="00846AEB" w:rsidP="00317D0E">
            <w:pPr>
              <w:pStyle w:val="TAC"/>
              <w:rPr>
                <w:ins w:id="1021" w:author="Xiaomi" w:date="2022-08-08T20:16:00Z"/>
              </w:rPr>
            </w:pPr>
          </w:p>
        </w:tc>
        <w:tc>
          <w:tcPr>
            <w:tcW w:w="1048" w:type="dxa"/>
            <w:tcBorders>
              <w:left w:val="single" w:sz="6" w:space="0" w:color="auto"/>
              <w:right w:val="single" w:sz="6" w:space="0" w:color="auto"/>
            </w:tcBorders>
            <w:shd w:val="clear" w:color="auto" w:fill="auto"/>
          </w:tcPr>
          <w:p w14:paraId="7C75991D" w14:textId="77777777" w:rsidR="00846AEB" w:rsidRPr="009C5807" w:rsidRDefault="00846AEB" w:rsidP="00317D0E">
            <w:pPr>
              <w:pStyle w:val="TAC"/>
              <w:rPr>
                <w:ins w:id="1022" w:author="Xiaomi" w:date="2022-08-08T20:16:00Z"/>
              </w:rPr>
            </w:pPr>
          </w:p>
        </w:tc>
        <w:tc>
          <w:tcPr>
            <w:tcW w:w="805" w:type="dxa"/>
            <w:tcBorders>
              <w:left w:val="single" w:sz="6" w:space="0" w:color="auto"/>
              <w:right w:val="single" w:sz="6" w:space="0" w:color="auto"/>
            </w:tcBorders>
            <w:shd w:val="clear" w:color="auto" w:fill="auto"/>
          </w:tcPr>
          <w:p w14:paraId="467FF84D" w14:textId="77777777" w:rsidR="00846AEB" w:rsidRPr="009C5807" w:rsidRDefault="00846AEB" w:rsidP="00317D0E">
            <w:pPr>
              <w:pStyle w:val="TAC"/>
              <w:rPr>
                <w:ins w:id="1023" w:author="Xiaomi" w:date="2022-08-08T20:16:00Z"/>
              </w:rPr>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36658B19" w14:textId="77777777" w:rsidR="00846AEB" w:rsidRPr="009C5807" w:rsidRDefault="00846AEB" w:rsidP="00317D0E">
            <w:pPr>
              <w:pStyle w:val="TAC"/>
              <w:rPr>
                <w:ins w:id="1024" w:author="Xiaomi" w:date="2022-08-08T20:16:00Z"/>
              </w:rPr>
            </w:pPr>
            <w:ins w:id="1025" w:author="Xiaomi" w:date="2022-08-08T20:16:00Z">
              <w:r w:rsidRPr="009C5807">
                <w:t>NR_TDD_FR1_C</w:t>
              </w:r>
            </w:ins>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709611D9" w14:textId="77777777" w:rsidR="00846AEB" w:rsidRPr="009C5807" w:rsidRDefault="00846AEB" w:rsidP="00317D0E">
            <w:pPr>
              <w:pStyle w:val="TAC"/>
              <w:rPr>
                <w:ins w:id="1026" w:author="Xiaomi" w:date="2022-08-08T20:16:00Z"/>
              </w:rPr>
            </w:pPr>
            <w:ins w:id="1027" w:author="Xiaomi" w:date="2022-08-08T20:16:00Z">
              <w:r w:rsidRPr="009C5807">
                <w:t>-120</w:t>
              </w:r>
            </w:ins>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4837B4E2" w14:textId="77777777" w:rsidR="00846AEB" w:rsidRPr="009C5807" w:rsidRDefault="00846AEB" w:rsidP="00317D0E">
            <w:pPr>
              <w:pStyle w:val="TAC"/>
              <w:rPr>
                <w:ins w:id="1028" w:author="Xiaomi" w:date="2022-08-08T20:16:00Z"/>
                <w:rFonts w:cs="Arial"/>
                <w:lang w:val="sv-SE"/>
              </w:rPr>
            </w:pPr>
            <w:ins w:id="1029" w:author="Xiaomi" w:date="2022-08-08T20:16:00Z">
              <w:r w:rsidRPr="009C5807">
                <w:t>-117</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C23101B" w14:textId="77777777" w:rsidR="00846AEB" w:rsidRPr="009C5807" w:rsidRDefault="00846AEB" w:rsidP="00317D0E">
            <w:pPr>
              <w:pStyle w:val="TAC"/>
              <w:rPr>
                <w:ins w:id="1030" w:author="Xiaomi" w:date="2022-08-08T20:16:00Z"/>
              </w:rPr>
            </w:pPr>
            <w:ins w:id="1031" w:author="Xiaomi" w:date="2022-08-08T20:16: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82D92A9" w14:textId="77777777" w:rsidR="00846AEB" w:rsidRPr="009C5807" w:rsidRDefault="00846AEB" w:rsidP="00317D0E">
            <w:pPr>
              <w:pStyle w:val="TAC"/>
              <w:rPr>
                <w:ins w:id="1032" w:author="Xiaomi" w:date="2022-08-08T20:16:00Z"/>
              </w:rPr>
            </w:pPr>
            <w:ins w:id="1033" w:author="Xiaomi" w:date="2022-08-08T20:16:00Z">
              <w:r w:rsidRPr="009C5807">
                <w:t>-50</w:t>
              </w:r>
            </w:ins>
          </w:p>
        </w:tc>
      </w:tr>
      <w:tr w:rsidR="00846AEB" w:rsidRPr="009C5807" w14:paraId="1CB40022" w14:textId="77777777" w:rsidTr="00317D0E">
        <w:trPr>
          <w:jc w:val="center"/>
          <w:ins w:id="1034" w:author="Xiaomi" w:date="2022-08-08T20:16:00Z"/>
        </w:trPr>
        <w:tc>
          <w:tcPr>
            <w:tcW w:w="1034" w:type="dxa"/>
            <w:tcBorders>
              <w:left w:val="single" w:sz="4" w:space="0" w:color="auto"/>
              <w:right w:val="single" w:sz="6" w:space="0" w:color="auto"/>
            </w:tcBorders>
            <w:shd w:val="clear" w:color="auto" w:fill="auto"/>
          </w:tcPr>
          <w:p w14:paraId="1B3A8F46" w14:textId="31DBEB79" w:rsidR="00846AEB" w:rsidRPr="009C5807" w:rsidRDefault="00846AEB" w:rsidP="00F51DB2">
            <w:pPr>
              <w:pStyle w:val="TAC"/>
              <w:rPr>
                <w:ins w:id="1035" w:author="Xiaomi" w:date="2022-08-08T20:16:00Z"/>
              </w:rPr>
            </w:pPr>
            <w:ins w:id="1036" w:author="Xiaomi" w:date="2022-08-08T20:16:00Z">
              <w:r w:rsidRPr="009C5807">
                <w:sym w:font="Symbol" w:char="F0B1"/>
              </w:r>
            </w:ins>
            <w:ins w:id="1037" w:author="Xiaomi" w:date="2022-08-08T20:17:00Z">
              <w:r w:rsidR="00F51DB2">
                <w:t>[3]</w:t>
              </w:r>
            </w:ins>
          </w:p>
        </w:tc>
        <w:tc>
          <w:tcPr>
            <w:tcW w:w="1048" w:type="dxa"/>
            <w:tcBorders>
              <w:left w:val="single" w:sz="6" w:space="0" w:color="auto"/>
              <w:right w:val="single" w:sz="6" w:space="0" w:color="auto"/>
            </w:tcBorders>
            <w:shd w:val="clear" w:color="auto" w:fill="auto"/>
          </w:tcPr>
          <w:p w14:paraId="30972927" w14:textId="77777777" w:rsidR="00846AEB" w:rsidRPr="009C5807" w:rsidRDefault="00846AEB" w:rsidP="00317D0E">
            <w:pPr>
              <w:pStyle w:val="TAC"/>
              <w:rPr>
                <w:ins w:id="1038" w:author="Xiaomi" w:date="2022-08-08T20:16:00Z"/>
              </w:rPr>
            </w:pPr>
            <w:ins w:id="1039" w:author="Xiaomi" w:date="2022-08-08T20:16:00Z">
              <w:r w:rsidRPr="009C5807">
                <w:sym w:font="Symbol" w:char="F0B1"/>
              </w:r>
              <w:r w:rsidRPr="009C5807">
                <w:t>4</w:t>
              </w:r>
            </w:ins>
          </w:p>
        </w:tc>
        <w:tc>
          <w:tcPr>
            <w:tcW w:w="805" w:type="dxa"/>
            <w:tcBorders>
              <w:left w:val="single" w:sz="6" w:space="0" w:color="auto"/>
              <w:right w:val="single" w:sz="6" w:space="0" w:color="auto"/>
            </w:tcBorders>
            <w:shd w:val="clear" w:color="auto" w:fill="auto"/>
          </w:tcPr>
          <w:p w14:paraId="321283E7" w14:textId="77777777" w:rsidR="00846AEB" w:rsidRPr="009C5807" w:rsidRDefault="00846AEB" w:rsidP="00317D0E">
            <w:pPr>
              <w:pStyle w:val="TAC"/>
              <w:rPr>
                <w:ins w:id="1040" w:author="Xiaomi" w:date="2022-08-08T20:16:00Z"/>
              </w:rPr>
            </w:pPr>
            <w:ins w:id="1041" w:author="Xiaomi" w:date="2022-08-08T20:16:00Z">
              <w:r w:rsidRPr="009C5807">
                <w:sym w:font="Symbol" w:char="F0B3"/>
              </w:r>
              <w:r w:rsidRPr="009C5807">
                <w:t>-3</w:t>
              </w:r>
            </w:ins>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0B5AFA61" w14:textId="77777777" w:rsidR="00846AEB" w:rsidRPr="009C5807" w:rsidRDefault="00846AEB" w:rsidP="00317D0E">
            <w:pPr>
              <w:pStyle w:val="TAC"/>
              <w:rPr>
                <w:ins w:id="1042" w:author="Xiaomi" w:date="2022-08-08T20:16:00Z"/>
                <w:lang w:val="sv-SE"/>
              </w:rPr>
            </w:pPr>
            <w:ins w:id="1043" w:author="Xiaomi" w:date="2022-08-08T20:16:00Z">
              <w:r w:rsidRPr="009C5807">
                <w:rPr>
                  <w:lang w:val="sv-SE"/>
                </w:rPr>
                <w:t>NR_FDD_FR1_D, NR_TDD_FR1_D</w:t>
              </w:r>
            </w:ins>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3C441D53" w14:textId="77777777" w:rsidR="00846AEB" w:rsidRPr="009C5807" w:rsidRDefault="00846AEB" w:rsidP="00317D0E">
            <w:pPr>
              <w:pStyle w:val="TAC"/>
              <w:rPr>
                <w:ins w:id="1044" w:author="Xiaomi" w:date="2022-08-08T20:16:00Z"/>
              </w:rPr>
            </w:pPr>
            <w:ins w:id="1045" w:author="Xiaomi" w:date="2022-08-08T20:16:00Z">
              <w:r w:rsidRPr="009C5807">
                <w:t>-119.5</w:t>
              </w:r>
            </w:ins>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1C25DAF0" w14:textId="77777777" w:rsidR="00846AEB" w:rsidRPr="009C5807" w:rsidRDefault="00846AEB" w:rsidP="00317D0E">
            <w:pPr>
              <w:pStyle w:val="TAC"/>
              <w:rPr>
                <w:ins w:id="1046" w:author="Xiaomi" w:date="2022-08-08T20:16:00Z"/>
                <w:rFonts w:cs="Arial"/>
              </w:rPr>
            </w:pPr>
            <w:ins w:id="1047" w:author="Xiaomi" w:date="2022-08-08T20:16:00Z">
              <w:r w:rsidRPr="009C5807">
                <w:t>-116.5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34CDE3C" w14:textId="77777777" w:rsidR="00846AEB" w:rsidRPr="009C5807" w:rsidRDefault="00846AEB" w:rsidP="00317D0E">
            <w:pPr>
              <w:pStyle w:val="TAC"/>
              <w:rPr>
                <w:ins w:id="1048" w:author="Xiaomi" w:date="2022-08-08T20:16:00Z"/>
              </w:rPr>
            </w:pPr>
            <w:ins w:id="1049" w:author="Xiaomi" w:date="2022-08-08T20:16: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6F694B6" w14:textId="77777777" w:rsidR="00846AEB" w:rsidRPr="009C5807" w:rsidRDefault="00846AEB" w:rsidP="00317D0E">
            <w:pPr>
              <w:pStyle w:val="TAC"/>
              <w:rPr>
                <w:ins w:id="1050" w:author="Xiaomi" w:date="2022-08-08T20:16:00Z"/>
              </w:rPr>
            </w:pPr>
            <w:ins w:id="1051" w:author="Xiaomi" w:date="2022-08-08T20:16:00Z">
              <w:r w:rsidRPr="009C5807">
                <w:t>-50</w:t>
              </w:r>
            </w:ins>
          </w:p>
        </w:tc>
      </w:tr>
      <w:tr w:rsidR="00846AEB" w:rsidRPr="009C5807" w14:paraId="6F4BB47D" w14:textId="77777777" w:rsidTr="00317D0E">
        <w:trPr>
          <w:jc w:val="center"/>
          <w:ins w:id="1052" w:author="Xiaomi" w:date="2022-08-08T20:16:00Z"/>
        </w:trPr>
        <w:tc>
          <w:tcPr>
            <w:tcW w:w="1034" w:type="dxa"/>
            <w:tcBorders>
              <w:left w:val="single" w:sz="4" w:space="0" w:color="auto"/>
              <w:right w:val="single" w:sz="6" w:space="0" w:color="auto"/>
            </w:tcBorders>
            <w:shd w:val="clear" w:color="auto" w:fill="auto"/>
          </w:tcPr>
          <w:p w14:paraId="4075CF0D" w14:textId="77777777" w:rsidR="00846AEB" w:rsidRPr="009C5807" w:rsidRDefault="00846AEB" w:rsidP="00317D0E">
            <w:pPr>
              <w:pStyle w:val="TAC"/>
              <w:rPr>
                <w:ins w:id="1053" w:author="Xiaomi" w:date="2022-08-08T20:16:00Z"/>
              </w:rPr>
            </w:pPr>
          </w:p>
        </w:tc>
        <w:tc>
          <w:tcPr>
            <w:tcW w:w="1048" w:type="dxa"/>
            <w:tcBorders>
              <w:left w:val="single" w:sz="6" w:space="0" w:color="auto"/>
              <w:right w:val="single" w:sz="6" w:space="0" w:color="auto"/>
            </w:tcBorders>
            <w:shd w:val="clear" w:color="auto" w:fill="auto"/>
          </w:tcPr>
          <w:p w14:paraId="0294F021" w14:textId="77777777" w:rsidR="00846AEB" w:rsidRPr="009C5807" w:rsidRDefault="00846AEB" w:rsidP="00317D0E">
            <w:pPr>
              <w:pStyle w:val="TAC"/>
              <w:rPr>
                <w:ins w:id="1054" w:author="Xiaomi" w:date="2022-08-08T20:16:00Z"/>
              </w:rPr>
            </w:pPr>
          </w:p>
        </w:tc>
        <w:tc>
          <w:tcPr>
            <w:tcW w:w="805" w:type="dxa"/>
            <w:tcBorders>
              <w:left w:val="single" w:sz="6" w:space="0" w:color="auto"/>
              <w:right w:val="single" w:sz="6" w:space="0" w:color="auto"/>
            </w:tcBorders>
            <w:shd w:val="clear" w:color="auto" w:fill="auto"/>
          </w:tcPr>
          <w:p w14:paraId="26CCE3A1" w14:textId="77777777" w:rsidR="00846AEB" w:rsidRPr="009C5807" w:rsidRDefault="00846AEB" w:rsidP="00317D0E">
            <w:pPr>
              <w:pStyle w:val="TAC"/>
              <w:rPr>
                <w:ins w:id="1055" w:author="Xiaomi" w:date="2022-08-08T20:16:00Z"/>
              </w:rPr>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1D454F77" w14:textId="77777777" w:rsidR="00846AEB" w:rsidRPr="009C5807" w:rsidDel="00836998" w:rsidRDefault="00846AEB" w:rsidP="00317D0E">
            <w:pPr>
              <w:pStyle w:val="TAC"/>
              <w:rPr>
                <w:ins w:id="1056" w:author="Xiaomi" w:date="2022-08-08T20:16:00Z"/>
                <w:lang w:val="sv-SE"/>
              </w:rPr>
            </w:pPr>
            <w:ins w:id="1057" w:author="Xiaomi" w:date="2022-08-08T20:16:00Z">
              <w:r w:rsidRPr="009C5807">
                <w:rPr>
                  <w:lang w:val="sv-SE"/>
                </w:rPr>
                <w:t>NR_FDD_FR1_E, NR_TDD_FR1_E</w:t>
              </w:r>
            </w:ins>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070646A6" w14:textId="77777777" w:rsidR="00846AEB" w:rsidRPr="009C5807" w:rsidRDefault="00846AEB" w:rsidP="00317D0E">
            <w:pPr>
              <w:pStyle w:val="TAC"/>
              <w:rPr>
                <w:ins w:id="1058" w:author="Xiaomi" w:date="2022-08-08T20:16:00Z"/>
              </w:rPr>
            </w:pPr>
            <w:ins w:id="1059" w:author="Xiaomi" w:date="2022-08-08T20:16:00Z">
              <w:r w:rsidRPr="009C5807">
                <w:t>-119</w:t>
              </w:r>
            </w:ins>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16D10D8C" w14:textId="77777777" w:rsidR="00846AEB" w:rsidRPr="009C5807" w:rsidRDefault="00846AEB" w:rsidP="00317D0E">
            <w:pPr>
              <w:pStyle w:val="TAC"/>
              <w:rPr>
                <w:ins w:id="1060" w:author="Xiaomi" w:date="2022-08-08T20:16:00Z"/>
                <w:rFonts w:cs="Arial"/>
                <w:lang w:val="sv-SE"/>
              </w:rPr>
            </w:pPr>
            <w:ins w:id="1061" w:author="Xiaomi" w:date="2022-08-08T20:16:00Z">
              <w:r w:rsidRPr="009C5807">
                <w:t>-116</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D017306" w14:textId="77777777" w:rsidR="00846AEB" w:rsidRPr="009C5807" w:rsidRDefault="00846AEB" w:rsidP="00317D0E">
            <w:pPr>
              <w:pStyle w:val="TAC"/>
              <w:rPr>
                <w:ins w:id="1062" w:author="Xiaomi" w:date="2022-08-08T20:16:00Z"/>
              </w:rPr>
            </w:pPr>
            <w:ins w:id="1063" w:author="Xiaomi" w:date="2022-08-08T20:16: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BA68BBD" w14:textId="77777777" w:rsidR="00846AEB" w:rsidRPr="009C5807" w:rsidRDefault="00846AEB" w:rsidP="00317D0E">
            <w:pPr>
              <w:pStyle w:val="TAC"/>
              <w:rPr>
                <w:ins w:id="1064" w:author="Xiaomi" w:date="2022-08-08T20:16:00Z"/>
              </w:rPr>
            </w:pPr>
            <w:ins w:id="1065" w:author="Xiaomi" w:date="2022-08-08T20:16:00Z">
              <w:r w:rsidRPr="009C5807">
                <w:t>-50</w:t>
              </w:r>
            </w:ins>
          </w:p>
        </w:tc>
      </w:tr>
      <w:tr w:rsidR="00846AEB" w:rsidRPr="009C5807" w14:paraId="2EECCDB0" w14:textId="77777777" w:rsidTr="00317D0E">
        <w:trPr>
          <w:jc w:val="center"/>
          <w:ins w:id="1066" w:author="Xiaomi" w:date="2022-08-08T20:16:00Z"/>
        </w:trPr>
        <w:tc>
          <w:tcPr>
            <w:tcW w:w="1034" w:type="dxa"/>
            <w:tcBorders>
              <w:left w:val="single" w:sz="4" w:space="0" w:color="auto"/>
              <w:right w:val="single" w:sz="6" w:space="0" w:color="auto"/>
            </w:tcBorders>
            <w:shd w:val="clear" w:color="auto" w:fill="auto"/>
          </w:tcPr>
          <w:p w14:paraId="46580FBA" w14:textId="77777777" w:rsidR="00846AEB" w:rsidRPr="009C5807" w:rsidRDefault="00846AEB" w:rsidP="00317D0E">
            <w:pPr>
              <w:pStyle w:val="TAC"/>
              <w:rPr>
                <w:ins w:id="1067" w:author="Xiaomi" w:date="2022-08-08T20:16:00Z"/>
              </w:rPr>
            </w:pPr>
          </w:p>
        </w:tc>
        <w:tc>
          <w:tcPr>
            <w:tcW w:w="1048" w:type="dxa"/>
            <w:tcBorders>
              <w:left w:val="single" w:sz="6" w:space="0" w:color="auto"/>
              <w:right w:val="single" w:sz="6" w:space="0" w:color="auto"/>
            </w:tcBorders>
            <w:shd w:val="clear" w:color="auto" w:fill="auto"/>
          </w:tcPr>
          <w:p w14:paraId="3B603733" w14:textId="77777777" w:rsidR="00846AEB" w:rsidRPr="009C5807" w:rsidRDefault="00846AEB" w:rsidP="00317D0E">
            <w:pPr>
              <w:pStyle w:val="TAC"/>
              <w:rPr>
                <w:ins w:id="1068" w:author="Xiaomi" w:date="2022-08-08T20:16:00Z"/>
              </w:rPr>
            </w:pPr>
          </w:p>
        </w:tc>
        <w:tc>
          <w:tcPr>
            <w:tcW w:w="805" w:type="dxa"/>
            <w:tcBorders>
              <w:left w:val="single" w:sz="6" w:space="0" w:color="auto"/>
              <w:right w:val="single" w:sz="6" w:space="0" w:color="auto"/>
            </w:tcBorders>
            <w:shd w:val="clear" w:color="auto" w:fill="auto"/>
          </w:tcPr>
          <w:p w14:paraId="75327731" w14:textId="77777777" w:rsidR="00846AEB" w:rsidRPr="009C5807" w:rsidRDefault="00846AEB" w:rsidP="00317D0E">
            <w:pPr>
              <w:pStyle w:val="TAC"/>
              <w:rPr>
                <w:ins w:id="1069" w:author="Xiaomi" w:date="2022-08-08T20:16:00Z"/>
              </w:rPr>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2C138093" w14:textId="77777777" w:rsidR="00846AEB" w:rsidRPr="009C5807" w:rsidRDefault="00846AEB" w:rsidP="00317D0E">
            <w:pPr>
              <w:pStyle w:val="TAC"/>
              <w:rPr>
                <w:ins w:id="1070" w:author="Xiaomi" w:date="2022-08-08T20:16:00Z"/>
                <w:lang w:val="sv-SE"/>
              </w:rPr>
            </w:pPr>
            <w:ins w:id="1071" w:author="Xiaomi" w:date="2022-08-08T20:16:00Z">
              <w:r w:rsidRPr="009C5807">
                <w:rPr>
                  <w:lang w:eastAsia="zh-CN"/>
                </w:rPr>
                <w:t>NR_FDD_FR1_F</w:t>
              </w:r>
            </w:ins>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03383EEE" w14:textId="77777777" w:rsidR="00846AEB" w:rsidRPr="009C5807" w:rsidRDefault="00846AEB" w:rsidP="00317D0E">
            <w:pPr>
              <w:pStyle w:val="TAC"/>
              <w:rPr>
                <w:ins w:id="1072" w:author="Xiaomi" w:date="2022-08-08T20:16:00Z"/>
              </w:rPr>
            </w:pPr>
            <w:ins w:id="1073" w:author="Xiaomi" w:date="2022-08-08T20:16:00Z">
              <w:r w:rsidRPr="009C5807">
                <w:t>-118.5</w:t>
              </w:r>
            </w:ins>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1FD2D46E" w14:textId="77777777" w:rsidR="00846AEB" w:rsidRPr="009C5807" w:rsidRDefault="00846AEB" w:rsidP="00317D0E">
            <w:pPr>
              <w:pStyle w:val="TAC"/>
              <w:rPr>
                <w:ins w:id="1074" w:author="Xiaomi" w:date="2022-08-08T20:16:00Z"/>
              </w:rPr>
            </w:pPr>
            <w:ins w:id="1075" w:author="Xiaomi" w:date="2022-08-08T20:16:00Z">
              <w:r w:rsidRPr="009C5807">
                <w:rPr>
                  <w:rFonts w:cs="Arial"/>
                </w:rPr>
                <w:t>-115.5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62C3AA1" w14:textId="77777777" w:rsidR="00846AEB" w:rsidRPr="009C5807" w:rsidRDefault="00846AEB" w:rsidP="00317D0E">
            <w:pPr>
              <w:pStyle w:val="TAC"/>
              <w:rPr>
                <w:ins w:id="1076" w:author="Xiaomi" w:date="2022-08-08T20:16:00Z"/>
              </w:rPr>
            </w:pPr>
            <w:ins w:id="1077" w:author="Xiaomi" w:date="2022-08-08T20:16: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9D22BF3" w14:textId="77777777" w:rsidR="00846AEB" w:rsidRPr="009C5807" w:rsidRDefault="00846AEB" w:rsidP="00317D0E">
            <w:pPr>
              <w:pStyle w:val="TAC"/>
              <w:rPr>
                <w:ins w:id="1078" w:author="Xiaomi" w:date="2022-08-08T20:16:00Z"/>
              </w:rPr>
            </w:pPr>
            <w:ins w:id="1079" w:author="Xiaomi" w:date="2022-08-08T20:16:00Z">
              <w:r w:rsidRPr="009C5807">
                <w:t>-50</w:t>
              </w:r>
            </w:ins>
          </w:p>
        </w:tc>
      </w:tr>
      <w:tr w:rsidR="00846AEB" w:rsidRPr="009C5807" w14:paraId="75DE9A5B" w14:textId="77777777" w:rsidTr="00317D0E">
        <w:trPr>
          <w:jc w:val="center"/>
          <w:ins w:id="1080" w:author="Xiaomi" w:date="2022-08-08T20:16:00Z"/>
        </w:trPr>
        <w:tc>
          <w:tcPr>
            <w:tcW w:w="1034" w:type="dxa"/>
            <w:tcBorders>
              <w:left w:val="single" w:sz="4" w:space="0" w:color="auto"/>
              <w:right w:val="single" w:sz="6" w:space="0" w:color="auto"/>
            </w:tcBorders>
            <w:shd w:val="clear" w:color="auto" w:fill="auto"/>
          </w:tcPr>
          <w:p w14:paraId="4D9BAC8F" w14:textId="77777777" w:rsidR="00846AEB" w:rsidRPr="009C5807" w:rsidRDefault="00846AEB" w:rsidP="00317D0E">
            <w:pPr>
              <w:pStyle w:val="TAC"/>
              <w:rPr>
                <w:ins w:id="1081" w:author="Xiaomi" w:date="2022-08-08T20:16:00Z"/>
              </w:rPr>
            </w:pPr>
          </w:p>
        </w:tc>
        <w:tc>
          <w:tcPr>
            <w:tcW w:w="1048" w:type="dxa"/>
            <w:tcBorders>
              <w:left w:val="single" w:sz="6" w:space="0" w:color="auto"/>
              <w:right w:val="single" w:sz="6" w:space="0" w:color="auto"/>
            </w:tcBorders>
            <w:shd w:val="clear" w:color="auto" w:fill="auto"/>
          </w:tcPr>
          <w:p w14:paraId="6837B8B2" w14:textId="77777777" w:rsidR="00846AEB" w:rsidRPr="009C5807" w:rsidRDefault="00846AEB" w:rsidP="00317D0E">
            <w:pPr>
              <w:pStyle w:val="TAC"/>
              <w:rPr>
                <w:ins w:id="1082" w:author="Xiaomi" w:date="2022-08-08T20:16:00Z"/>
              </w:rPr>
            </w:pPr>
          </w:p>
        </w:tc>
        <w:tc>
          <w:tcPr>
            <w:tcW w:w="805" w:type="dxa"/>
            <w:tcBorders>
              <w:left w:val="single" w:sz="6" w:space="0" w:color="auto"/>
              <w:right w:val="single" w:sz="6" w:space="0" w:color="auto"/>
            </w:tcBorders>
            <w:shd w:val="clear" w:color="auto" w:fill="auto"/>
          </w:tcPr>
          <w:p w14:paraId="3CB58132" w14:textId="77777777" w:rsidR="00846AEB" w:rsidRPr="009C5807" w:rsidRDefault="00846AEB" w:rsidP="00317D0E">
            <w:pPr>
              <w:pStyle w:val="TAC"/>
              <w:rPr>
                <w:ins w:id="1083" w:author="Xiaomi" w:date="2022-08-08T20:16:00Z"/>
              </w:rPr>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1A2A30A9" w14:textId="77777777" w:rsidR="00846AEB" w:rsidRPr="009C5807" w:rsidDel="00836998" w:rsidRDefault="00846AEB" w:rsidP="00317D0E">
            <w:pPr>
              <w:pStyle w:val="TAC"/>
              <w:rPr>
                <w:ins w:id="1084" w:author="Xiaomi" w:date="2022-08-08T20:16:00Z"/>
                <w:lang w:eastAsia="zh-CN"/>
              </w:rPr>
            </w:pPr>
            <w:ins w:id="1085" w:author="Xiaomi" w:date="2022-08-08T20:16:00Z">
              <w:r w:rsidRPr="009C5807">
                <w:rPr>
                  <w:lang w:eastAsia="zh-CN"/>
                </w:rPr>
                <w:t>NR</w:t>
              </w:r>
              <w:r w:rsidRPr="009C5807">
                <w:t>_</w:t>
              </w:r>
              <w:r w:rsidRPr="009C5807">
                <w:rPr>
                  <w:lang w:eastAsia="zh-CN"/>
                </w:rPr>
                <w:t>FDD_FR1_G</w:t>
              </w:r>
            </w:ins>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5F998089" w14:textId="77777777" w:rsidR="00846AEB" w:rsidRPr="009C5807" w:rsidRDefault="00846AEB" w:rsidP="00317D0E">
            <w:pPr>
              <w:pStyle w:val="TAC"/>
              <w:rPr>
                <w:ins w:id="1086" w:author="Xiaomi" w:date="2022-08-08T20:16:00Z"/>
              </w:rPr>
            </w:pPr>
            <w:ins w:id="1087" w:author="Xiaomi" w:date="2022-08-08T20:16:00Z">
              <w:r w:rsidRPr="009C5807">
                <w:t>-118</w:t>
              </w:r>
            </w:ins>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1EE4EA01" w14:textId="77777777" w:rsidR="00846AEB" w:rsidRPr="009C5807" w:rsidRDefault="00846AEB" w:rsidP="00317D0E">
            <w:pPr>
              <w:pStyle w:val="TAC"/>
              <w:rPr>
                <w:ins w:id="1088" w:author="Xiaomi" w:date="2022-08-08T20:16:00Z"/>
                <w:rFonts w:cs="Arial"/>
                <w:lang w:val="sv-SE"/>
              </w:rPr>
            </w:pPr>
            <w:ins w:id="1089" w:author="Xiaomi" w:date="2022-08-08T20:16:00Z">
              <w:r w:rsidRPr="009C5807">
                <w:rPr>
                  <w:rFonts w:cs="Arial"/>
                </w:rPr>
                <w:t>-115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EF1E0DC" w14:textId="77777777" w:rsidR="00846AEB" w:rsidRPr="009C5807" w:rsidRDefault="00846AEB" w:rsidP="00317D0E">
            <w:pPr>
              <w:pStyle w:val="TAC"/>
              <w:rPr>
                <w:ins w:id="1090" w:author="Xiaomi" w:date="2022-08-08T20:16:00Z"/>
              </w:rPr>
            </w:pPr>
            <w:ins w:id="1091" w:author="Xiaomi" w:date="2022-08-08T20:16: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04C301D" w14:textId="77777777" w:rsidR="00846AEB" w:rsidRPr="009C5807" w:rsidRDefault="00846AEB" w:rsidP="00317D0E">
            <w:pPr>
              <w:pStyle w:val="TAC"/>
              <w:rPr>
                <w:ins w:id="1092" w:author="Xiaomi" w:date="2022-08-08T20:16:00Z"/>
              </w:rPr>
            </w:pPr>
            <w:ins w:id="1093" w:author="Xiaomi" w:date="2022-08-08T20:16:00Z">
              <w:r w:rsidRPr="009C5807">
                <w:t>-50</w:t>
              </w:r>
            </w:ins>
          </w:p>
        </w:tc>
      </w:tr>
      <w:tr w:rsidR="00846AEB" w:rsidRPr="009C5807" w14:paraId="57A293C2" w14:textId="77777777" w:rsidTr="00317D0E">
        <w:trPr>
          <w:jc w:val="center"/>
          <w:ins w:id="1094" w:author="Xiaomi" w:date="2022-08-08T20:16:00Z"/>
        </w:trPr>
        <w:tc>
          <w:tcPr>
            <w:tcW w:w="1034" w:type="dxa"/>
            <w:tcBorders>
              <w:left w:val="single" w:sz="4" w:space="0" w:color="auto"/>
              <w:right w:val="single" w:sz="6" w:space="0" w:color="auto"/>
            </w:tcBorders>
            <w:shd w:val="clear" w:color="auto" w:fill="auto"/>
          </w:tcPr>
          <w:p w14:paraId="77D47C62" w14:textId="77777777" w:rsidR="00846AEB" w:rsidRPr="009C5807" w:rsidRDefault="00846AEB" w:rsidP="00317D0E">
            <w:pPr>
              <w:pStyle w:val="TAC"/>
              <w:rPr>
                <w:ins w:id="1095" w:author="Xiaomi" w:date="2022-08-08T20:16:00Z"/>
              </w:rPr>
            </w:pPr>
          </w:p>
        </w:tc>
        <w:tc>
          <w:tcPr>
            <w:tcW w:w="1048" w:type="dxa"/>
            <w:tcBorders>
              <w:left w:val="single" w:sz="6" w:space="0" w:color="auto"/>
              <w:right w:val="single" w:sz="6" w:space="0" w:color="auto"/>
            </w:tcBorders>
            <w:shd w:val="clear" w:color="auto" w:fill="auto"/>
          </w:tcPr>
          <w:p w14:paraId="2DB4A806" w14:textId="77777777" w:rsidR="00846AEB" w:rsidRPr="009C5807" w:rsidRDefault="00846AEB" w:rsidP="00317D0E">
            <w:pPr>
              <w:pStyle w:val="TAC"/>
              <w:rPr>
                <w:ins w:id="1096" w:author="Xiaomi" w:date="2022-08-08T20:16:00Z"/>
              </w:rPr>
            </w:pPr>
          </w:p>
        </w:tc>
        <w:tc>
          <w:tcPr>
            <w:tcW w:w="805" w:type="dxa"/>
            <w:tcBorders>
              <w:left w:val="single" w:sz="6" w:space="0" w:color="auto"/>
              <w:right w:val="single" w:sz="6" w:space="0" w:color="auto"/>
            </w:tcBorders>
            <w:shd w:val="clear" w:color="auto" w:fill="auto"/>
          </w:tcPr>
          <w:p w14:paraId="069EC1BB" w14:textId="77777777" w:rsidR="00846AEB" w:rsidRPr="009C5807" w:rsidRDefault="00846AEB" w:rsidP="00317D0E">
            <w:pPr>
              <w:pStyle w:val="TAC"/>
              <w:rPr>
                <w:ins w:id="1097" w:author="Xiaomi" w:date="2022-08-08T20:16:00Z"/>
              </w:rPr>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137AC45B" w14:textId="77777777" w:rsidR="00846AEB" w:rsidRPr="009C5807" w:rsidRDefault="00846AEB" w:rsidP="00317D0E">
            <w:pPr>
              <w:pStyle w:val="TAC"/>
              <w:rPr>
                <w:ins w:id="1098" w:author="Xiaomi" w:date="2022-08-08T20:16:00Z"/>
                <w:lang w:eastAsia="zh-CN"/>
              </w:rPr>
            </w:pPr>
            <w:ins w:id="1099" w:author="Xiaomi" w:date="2022-08-08T20:16:00Z">
              <w:r w:rsidRPr="009C5807">
                <w:rPr>
                  <w:lang w:eastAsia="zh-CN"/>
                </w:rPr>
                <w:t>NR</w:t>
              </w:r>
              <w:r w:rsidRPr="009C5807">
                <w:t>_</w:t>
              </w:r>
              <w:r w:rsidRPr="009C5807">
                <w:rPr>
                  <w:lang w:eastAsia="zh-CN"/>
                </w:rPr>
                <w:t>FDD_FR1_H</w:t>
              </w:r>
            </w:ins>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67CB8AFB" w14:textId="77777777" w:rsidR="00846AEB" w:rsidRPr="009C5807" w:rsidRDefault="00846AEB" w:rsidP="00317D0E">
            <w:pPr>
              <w:pStyle w:val="TAC"/>
              <w:rPr>
                <w:ins w:id="1100" w:author="Xiaomi" w:date="2022-08-08T20:16:00Z"/>
              </w:rPr>
            </w:pPr>
            <w:ins w:id="1101" w:author="Xiaomi" w:date="2022-08-08T20:16:00Z">
              <w:r w:rsidRPr="009C5807">
                <w:t>-117.5</w:t>
              </w:r>
            </w:ins>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069FBAAB" w14:textId="77777777" w:rsidR="00846AEB" w:rsidRPr="009C5807" w:rsidRDefault="00846AEB" w:rsidP="00317D0E">
            <w:pPr>
              <w:pStyle w:val="TAC"/>
              <w:rPr>
                <w:ins w:id="1102" w:author="Xiaomi" w:date="2022-08-08T20:16:00Z"/>
                <w:rFonts w:cs="Arial"/>
                <w:lang w:val="sv-SE"/>
              </w:rPr>
            </w:pPr>
            <w:ins w:id="1103" w:author="Xiaomi" w:date="2022-08-08T20:16:00Z">
              <w:r w:rsidRPr="009C5807">
                <w:rPr>
                  <w:rFonts w:cs="Arial"/>
                </w:rPr>
                <w:t>-114.5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8C8F2C9" w14:textId="77777777" w:rsidR="00846AEB" w:rsidRPr="009C5807" w:rsidRDefault="00846AEB" w:rsidP="00317D0E">
            <w:pPr>
              <w:pStyle w:val="TAC"/>
              <w:rPr>
                <w:ins w:id="1104" w:author="Xiaomi" w:date="2022-08-08T20:16:00Z"/>
              </w:rPr>
            </w:pPr>
            <w:ins w:id="1105" w:author="Xiaomi" w:date="2022-08-08T20:16: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016D97F" w14:textId="77777777" w:rsidR="00846AEB" w:rsidRPr="009C5807" w:rsidRDefault="00846AEB" w:rsidP="00317D0E">
            <w:pPr>
              <w:pStyle w:val="TAC"/>
              <w:rPr>
                <w:ins w:id="1106" w:author="Xiaomi" w:date="2022-08-08T20:16:00Z"/>
              </w:rPr>
            </w:pPr>
            <w:ins w:id="1107" w:author="Xiaomi" w:date="2022-08-08T20:16:00Z">
              <w:r w:rsidRPr="009C5807">
                <w:t>-50</w:t>
              </w:r>
            </w:ins>
          </w:p>
        </w:tc>
      </w:tr>
      <w:tr w:rsidR="00846AEB" w:rsidRPr="009C5807" w14:paraId="01EAB562" w14:textId="77777777" w:rsidTr="00317D0E">
        <w:trPr>
          <w:jc w:val="center"/>
          <w:ins w:id="1108" w:author="Xiaomi" w:date="2022-08-08T20:16:00Z"/>
        </w:trPr>
        <w:tc>
          <w:tcPr>
            <w:tcW w:w="1034" w:type="dxa"/>
            <w:tcBorders>
              <w:top w:val="single" w:sz="6" w:space="0" w:color="auto"/>
              <w:left w:val="single" w:sz="4" w:space="0" w:color="auto"/>
              <w:bottom w:val="single" w:sz="6" w:space="0" w:color="auto"/>
              <w:right w:val="single" w:sz="6" w:space="0" w:color="auto"/>
            </w:tcBorders>
            <w:shd w:val="clear" w:color="auto" w:fill="auto"/>
          </w:tcPr>
          <w:p w14:paraId="130B6347" w14:textId="4921F26C" w:rsidR="00846AEB" w:rsidRPr="009C5807" w:rsidRDefault="00846AEB" w:rsidP="00F51DB2">
            <w:pPr>
              <w:pStyle w:val="TAC"/>
              <w:rPr>
                <w:ins w:id="1109" w:author="Xiaomi" w:date="2022-08-08T20:16:00Z"/>
              </w:rPr>
            </w:pPr>
            <w:ins w:id="1110" w:author="Xiaomi" w:date="2022-08-08T20:16:00Z">
              <w:r w:rsidRPr="009C5807">
                <w:sym w:font="Symbol" w:char="F0B1"/>
              </w:r>
            </w:ins>
            <w:ins w:id="1111" w:author="Xiaomi" w:date="2022-08-08T20:17:00Z">
              <w:r w:rsidR="00F51DB2">
                <w:t>[4]</w:t>
              </w:r>
            </w:ins>
          </w:p>
        </w:tc>
        <w:tc>
          <w:tcPr>
            <w:tcW w:w="1048" w:type="dxa"/>
            <w:tcBorders>
              <w:top w:val="single" w:sz="6" w:space="0" w:color="auto"/>
              <w:left w:val="single" w:sz="6" w:space="0" w:color="auto"/>
              <w:bottom w:val="single" w:sz="6" w:space="0" w:color="auto"/>
              <w:right w:val="single" w:sz="6" w:space="0" w:color="auto"/>
            </w:tcBorders>
            <w:shd w:val="clear" w:color="auto" w:fill="auto"/>
          </w:tcPr>
          <w:p w14:paraId="36EC608D" w14:textId="77777777" w:rsidR="00846AEB" w:rsidRPr="009C5807" w:rsidRDefault="00846AEB" w:rsidP="00317D0E">
            <w:pPr>
              <w:pStyle w:val="TAC"/>
              <w:rPr>
                <w:ins w:id="1112" w:author="Xiaomi" w:date="2022-08-08T20:16:00Z"/>
              </w:rPr>
            </w:pPr>
            <w:ins w:id="1113" w:author="Xiaomi" w:date="2022-08-08T20:16:00Z">
              <w:r w:rsidRPr="009C5807">
                <w:sym w:font="Symbol" w:char="F0B1"/>
              </w:r>
              <w:r w:rsidRPr="009C5807">
                <w:t>4</w:t>
              </w:r>
            </w:ins>
          </w:p>
        </w:tc>
        <w:tc>
          <w:tcPr>
            <w:tcW w:w="805" w:type="dxa"/>
            <w:tcBorders>
              <w:top w:val="single" w:sz="6" w:space="0" w:color="auto"/>
              <w:left w:val="single" w:sz="6" w:space="0" w:color="auto"/>
              <w:bottom w:val="single" w:sz="6" w:space="0" w:color="auto"/>
              <w:right w:val="single" w:sz="6" w:space="0" w:color="auto"/>
            </w:tcBorders>
            <w:shd w:val="clear" w:color="auto" w:fill="auto"/>
          </w:tcPr>
          <w:p w14:paraId="2540DF2F" w14:textId="77777777" w:rsidR="00846AEB" w:rsidRPr="009C5807" w:rsidRDefault="00846AEB" w:rsidP="00317D0E">
            <w:pPr>
              <w:pStyle w:val="TAC"/>
              <w:rPr>
                <w:ins w:id="1114" w:author="Xiaomi" w:date="2022-08-08T20:16:00Z"/>
              </w:rPr>
            </w:pPr>
            <w:ins w:id="1115" w:author="Xiaomi" w:date="2022-08-08T20:16:00Z">
              <w:r w:rsidRPr="009C5807">
                <w:sym w:font="Symbol" w:char="F0B3"/>
              </w:r>
              <w:r w:rsidRPr="009C5807">
                <w:t>-6</w:t>
              </w:r>
            </w:ins>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44BEDF5F" w14:textId="77777777" w:rsidR="00846AEB" w:rsidRPr="009C5807" w:rsidRDefault="00846AEB" w:rsidP="00317D0E">
            <w:pPr>
              <w:pStyle w:val="TAC"/>
              <w:rPr>
                <w:ins w:id="1116" w:author="Xiaomi" w:date="2022-08-08T20:16:00Z"/>
              </w:rPr>
            </w:pPr>
            <w:ins w:id="1117" w:author="Xiaomi" w:date="2022-08-08T20:16:00Z">
              <w:r w:rsidRPr="009C5807">
                <w:t>Note 2</w:t>
              </w:r>
            </w:ins>
          </w:p>
        </w:tc>
        <w:tc>
          <w:tcPr>
            <w:tcW w:w="1003" w:type="dxa"/>
            <w:tcBorders>
              <w:top w:val="single" w:sz="6" w:space="0" w:color="auto"/>
              <w:left w:val="single" w:sz="4" w:space="0" w:color="auto"/>
              <w:bottom w:val="single" w:sz="4" w:space="0" w:color="auto"/>
              <w:right w:val="single" w:sz="6" w:space="0" w:color="auto"/>
            </w:tcBorders>
            <w:shd w:val="clear" w:color="auto" w:fill="auto"/>
          </w:tcPr>
          <w:p w14:paraId="698C1C6C" w14:textId="77777777" w:rsidR="00846AEB" w:rsidRPr="009C5807" w:rsidRDefault="00846AEB" w:rsidP="00317D0E">
            <w:pPr>
              <w:pStyle w:val="TAC"/>
              <w:rPr>
                <w:ins w:id="1118" w:author="Xiaomi" w:date="2022-08-08T20:16:00Z"/>
              </w:rPr>
            </w:pPr>
            <w:ins w:id="1119" w:author="Xiaomi" w:date="2022-08-08T20:16:00Z">
              <w:r w:rsidRPr="009C5807">
                <w:t>Note 2</w:t>
              </w:r>
            </w:ins>
          </w:p>
        </w:tc>
        <w:tc>
          <w:tcPr>
            <w:tcW w:w="1085" w:type="dxa"/>
            <w:tcBorders>
              <w:top w:val="single" w:sz="6" w:space="0" w:color="auto"/>
              <w:left w:val="single" w:sz="4" w:space="0" w:color="auto"/>
              <w:bottom w:val="single" w:sz="4" w:space="0" w:color="auto"/>
              <w:right w:val="single" w:sz="6" w:space="0" w:color="auto"/>
            </w:tcBorders>
            <w:shd w:val="clear" w:color="auto" w:fill="auto"/>
          </w:tcPr>
          <w:p w14:paraId="3F2B3E11" w14:textId="77777777" w:rsidR="00846AEB" w:rsidRPr="009C5807" w:rsidRDefault="00846AEB" w:rsidP="00317D0E">
            <w:pPr>
              <w:pStyle w:val="TAC"/>
              <w:rPr>
                <w:ins w:id="1120" w:author="Xiaomi" w:date="2022-08-08T20:16:00Z"/>
                <w:lang w:eastAsia="zh-CN"/>
              </w:rPr>
            </w:pPr>
            <w:ins w:id="1121" w:author="Xiaomi" w:date="2022-08-08T20:16:00Z">
              <w:r w:rsidRPr="009C5807">
                <w:t>Note 2</w:t>
              </w:r>
            </w:ins>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78F8DC0D" w14:textId="77777777" w:rsidR="00846AEB" w:rsidRPr="009C5807" w:rsidRDefault="00846AEB" w:rsidP="00317D0E">
            <w:pPr>
              <w:pStyle w:val="TAC"/>
              <w:rPr>
                <w:ins w:id="1122" w:author="Xiaomi" w:date="2022-08-08T20:16:00Z"/>
              </w:rPr>
            </w:pPr>
            <w:ins w:id="1123" w:author="Xiaomi" w:date="2022-08-08T20:16:00Z">
              <w:r w:rsidRPr="009C5807">
                <w:t>Note 2</w:t>
              </w:r>
            </w:ins>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7E1EE2AB" w14:textId="77777777" w:rsidR="00846AEB" w:rsidRPr="009C5807" w:rsidRDefault="00846AEB" w:rsidP="00317D0E">
            <w:pPr>
              <w:pStyle w:val="TAC"/>
              <w:rPr>
                <w:ins w:id="1124" w:author="Xiaomi" w:date="2022-08-08T20:16:00Z"/>
              </w:rPr>
            </w:pPr>
            <w:ins w:id="1125" w:author="Xiaomi" w:date="2022-08-08T20:16:00Z">
              <w:r w:rsidRPr="009C5807">
                <w:t>Note 2</w:t>
              </w:r>
            </w:ins>
          </w:p>
        </w:tc>
      </w:tr>
      <w:tr w:rsidR="00846AEB" w:rsidRPr="009C5807" w14:paraId="2F15139B" w14:textId="77777777" w:rsidTr="00317D0E">
        <w:trPr>
          <w:jc w:val="center"/>
          <w:ins w:id="1126" w:author="Xiaomi" w:date="2022-08-08T20:16:00Z"/>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43D1C70" w14:textId="77777777" w:rsidR="00846AEB" w:rsidRPr="009C5807" w:rsidRDefault="00846AEB" w:rsidP="00317D0E">
            <w:pPr>
              <w:pStyle w:val="TAN"/>
              <w:rPr>
                <w:ins w:id="1127" w:author="Xiaomi" w:date="2022-08-08T20:16:00Z"/>
              </w:rPr>
            </w:pPr>
            <w:ins w:id="1128" w:author="Xiaomi" w:date="2022-08-08T20:16:00Z">
              <w:r w:rsidRPr="009C5807">
                <w:t>NOTE 1:</w:t>
              </w:r>
              <w:r w:rsidRPr="009C5807">
                <w:tab/>
                <w:t>Io is assumed to have constant EPRE across the bandwidth.</w:t>
              </w:r>
            </w:ins>
          </w:p>
          <w:p w14:paraId="5778B221" w14:textId="77777777" w:rsidR="00846AEB" w:rsidRPr="009C5807" w:rsidRDefault="00846AEB" w:rsidP="00317D0E">
            <w:pPr>
              <w:pStyle w:val="TAN"/>
              <w:rPr>
                <w:ins w:id="1129" w:author="Xiaomi" w:date="2022-08-08T20:16:00Z"/>
                <w:rFonts w:cs="Arial"/>
              </w:rPr>
            </w:pPr>
            <w:ins w:id="1130" w:author="Xiaomi" w:date="2022-08-08T20:16:00Z">
              <w:r w:rsidRPr="009C5807">
                <w:rPr>
                  <w:rFonts w:cs="Arial"/>
                </w:rPr>
                <w:t>N</w:t>
              </w:r>
              <w:r w:rsidRPr="009C5807">
                <w:rPr>
                  <w:rFonts w:cs="Arial"/>
                  <w:lang w:eastAsia="zh-CN"/>
                </w:rPr>
                <w:t>OTE</w:t>
              </w:r>
              <w:r w:rsidRPr="009C5807">
                <w:rPr>
                  <w:rFonts w:cs="Arial"/>
                </w:rPr>
                <w:t xml:space="preserve"> 2:</w:t>
              </w:r>
              <w:r w:rsidRPr="009C5807">
                <w:rPr>
                  <w:rFonts w:cs="Arial"/>
                </w:rPr>
                <w:tab/>
                <w:t>The same bands and the same Io conditions for each band apply for this requirement as for the corresponding highest accuracy requirement.</w:t>
              </w:r>
            </w:ins>
          </w:p>
          <w:p w14:paraId="4C568ABB" w14:textId="77777777" w:rsidR="00846AEB" w:rsidRPr="009C5807" w:rsidRDefault="00846AEB" w:rsidP="00317D0E">
            <w:pPr>
              <w:pStyle w:val="TAN"/>
              <w:rPr>
                <w:ins w:id="1131" w:author="Xiaomi" w:date="2022-08-08T20:16:00Z"/>
              </w:rPr>
            </w:pPr>
            <w:ins w:id="1132" w:author="Xiaomi" w:date="2022-08-08T20:16:00Z">
              <w:r w:rsidRPr="009C5807">
                <w:t>NOTE 3:</w:t>
              </w:r>
              <w:r w:rsidRPr="009C5807">
                <w:tab/>
                <w:t>NR operating band groups in FR1 are as defined in clause 3.5.2.</w:t>
              </w:r>
            </w:ins>
          </w:p>
        </w:tc>
      </w:tr>
    </w:tbl>
    <w:p w14:paraId="569DFBD2" w14:textId="77777777" w:rsidR="00846AEB" w:rsidRPr="009C5807" w:rsidRDefault="00846AEB" w:rsidP="00846AEB">
      <w:pPr>
        <w:rPr>
          <w:ins w:id="1133" w:author="Xiaomi" w:date="2022-08-08T20:16:00Z"/>
        </w:rPr>
      </w:pPr>
    </w:p>
    <w:p w14:paraId="215C6CE0" w14:textId="575B36DB" w:rsidR="00006E64" w:rsidRDefault="00006E64" w:rsidP="00006E64">
      <w:pPr>
        <w:pStyle w:val="2"/>
        <w:rPr>
          <w:color w:val="FF0000"/>
          <w:lang w:eastAsia="zh-CN"/>
        </w:rPr>
      </w:pPr>
      <w:r w:rsidRPr="002249A7">
        <w:rPr>
          <w:color w:val="FF0000"/>
          <w:lang w:eastAsia="zh-CN"/>
        </w:rPr>
        <w:t xml:space="preserve">&lt;&lt; </w:t>
      </w:r>
      <w:r>
        <w:rPr>
          <w:color w:val="FF0000"/>
          <w:lang w:eastAsia="zh-CN"/>
        </w:rPr>
        <w:t>End</w:t>
      </w:r>
      <w:r w:rsidRPr="002249A7">
        <w:rPr>
          <w:rFonts w:hint="eastAsia"/>
          <w:color w:val="FF0000"/>
          <w:lang w:eastAsia="zh-CN"/>
        </w:rPr>
        <w:t xml:space="preserve"> of Change</w:t>
      </w:r>
      <w:r>
        <w:rPr>
          <w:rFonts w:hint="eastAsia"/>
          <w:color w:val="FF0000"/>
          <w:lang w:eastAsia="zh-CN"/>
        </w:rPr>
        <w:t xml:space="preserve"> #</w:t>
      </w:r>
      <w:r>
        <w:rPr>
          <w:color w:val="FF0000"/>
          <w:lang w:eastAsia="zh-CN"/>
        </w:rPr>
        <w:t>3</w:t>
      </w:r>
      <w:r w:rsidRPr="002249A7">
        <w:rPr>
          <w:color w:val="FF0000"/>
          <w:lang w:eastAsia="zh-CN"/>
        </w:rPr>
        <w:t>&gt;&gt;</w:t>
      </w:r>
    </w:p>
    <w:p w14:paraId="69EDFB0F" w14:textId="622BEDA4" w:rsidR="00D5483A" w:rsidRDefault="00D5483A" w:rsidP="003072C0"/>
    <w:p w14:paraId="4A489999" w14:textId="5378618D" w:rsidR="00F976AC" w:rsidRPr="00F976AC" w:rsidRDefault="00F976AC" w:rsidP="00F976AC">
      <w:pPr>
        <w:pStyle w:val="2"/>
        <w:rPr>
          <w:ins w:id="1134" w:author="Xiaomi" w:date="2022-08-08T20:09:00Z"/>
          <w:color w:val="FF0000"/>
        </w:rPr>
      </w:pPr>
      <w:r w:rsidRPr="006B23D2">
        <w:rPr>
          <w:color w:val="FF0000"/>
          <w:lang w:eastAsia="zh-CN"/>
        </w:rPr>
        <w:t xml:space="preserve">&lt;&lt; </w:t>
      </w:r>
      <w:r w:rsidRPr="006B23D2">
        <w:rPr>
          <w:rFonts w:hint="eastAsia"/>
          <w:color w:val="FF0000"/>
          <w:lang w:eastAsia="zh-CN"/>
        </w:rPr>
        <w:t>Start of Change</w:t>
      </w:r>
      <w:r w:rsidRPr="006B23D2">
        <w:rPr>
          <w:rFonts w:eastAsiaTheme="minorEastAsia" w:hint="eastAsia"/>
          <w:color w:val="FF0000"/>
          <w:lang w:eastAsia="zh-CN"/>
        </w:rPr>
        <w:t xml:space="preserve"> #</w:t>
      </w:r>
      <w:r>
        <w:rPr>
          <w:rFonts w:eastAsiaTheme="minorEastAsia"/>
          <w:color w:val="FF0000"/>
          <w:lang w:eastAsia="zh-CN"/>
        </w:rPr>
        <w:t>4</w:t>
      </w:r>
      <w:r w:rsidRPr="006B23D2">
        <w:rPr>
          <w:color w:val="FF0000"/>
          <w:lang w:eastAsia="zh-CN"/>
        </w:rPr>
        <w:t>&gt;&gt;</w:t>
      </w:r>
    </w:p>
    <w:p w14:paraId="2B7F34D1" w14:textId="6290FC04" w:rsidR="00824809" w:rsidRPr="009C5807" w:rsidRDefault="00824809" w:rsidP="00824809">
      <w:pPr>
        <w:pStyle w:val="30"/>
        <w:rPr>
          <w:ins w:id="1135" w:author="Xiaomi" w:date="2022-08-08T20:19:00Z"/>
          <w:lang w:val="en-US"/>
        </w:rPr>
      </w:pPr>
      <w:ins w:id="1136" w:author="Xiaomi" w:date="2022-08-08T20:19:00Z">
        <w:r w:rsidRPr="009C5807">
          <w:rPr>
            <w:lang w:val="en-US"/>
          </w:rPr>
          <w:t>1</w:t>
        </w:r>
        <w:r>
          <w:rPr>
            <w:lang w:val="en-US"/>
          </w:rPr>
          <w:t>0.1.</w:t>
        </w:r>
      </w:ins>
      <w:ins w:id="1137" w:author="Xiaomi" w:date="2022-08-08T20:20:00Z">
        <w:r>
          <w:rPr>
            <w:lang w:val="en-US"/>
          </w:rPr>
          <w:t>41</w:t>
        </w:r>
      </w:ins>
      <w:ins w:id="1138" w:author="Xiaomi" w:date="2022-08-08T20:19:00Z">
        <w:r w:rsidRPr="009C5807">
          <w:rPr>
            <w:lang w:val="en-US"/>
          </w:rPr>
          <w:tab/>
          <w:t xml:space="preserve">Inter-frequency RSRQ accuracy requirements for </w:t>
        </w:r>
      </w:ins>
      <w:ins w:id="1139" w:author="Xiaomi" w:date="2022-08-08T20:20:00Z">
        <w:r w:rsidR="009E5256">
          <w:rPr>
            <w:lang w:val="en-US" w:eastAsia="ko-KR"/>
          </w:rPr>
          <w:t>satellite access</w:t>
        </w:r>
      </w:ins>
    </w:p>
    <w:p w14:paraId="4A19F2FE" w14:textId="33F5346C" w:rsidR="00824809" w:rsidRPr="009C5807" w:rsidRDefault="00824809" w:rsidP="00824809">
      <w:pPr>
        <w:pStyle w:val="40"/>
        <w:rPr>
          <w:ins w:id="1140" w:author="Xiaomi" w:date="2022-08-08T20:19:00Z"/>
          <w:lang w:val="en-US" w:eastAsia="zh-CN"/>
        </w:rPr>
      </w:pPr>
      <w:ins w:id="1141" w:author="Xiaomi" w:date="2022-08-08T20:19:00Z">
        <w:r w:rsidRPr="009C5807">
          <w:rPr>
            <w:lang w:val="en-US" w:eastAsia="zh-CN"/>
          </w:rPr>
          <w:t>1</w:t>
        </w:r>
        <w:r>
          <w:rPr>
            <w:lang w:val="en-US" w:eastAsia="zh-CN"/>
          </w:rPr>
          <w:t>0.1.</w:t>
        </w:r>
      </w:ins>
      <w:ins w:id="1142" w:author="Xiaomi" w:date="2022-08-08T20:20:00Z">
        <w:r>
          <w:rPr>
            <w:lang w:val="en-US" w:eastAsia="zh-CN"/>
          </w:rPr>
          <w:t>41</w:t>
        </w:r>
      </w:ins>
      <w:ins w:id="1143" w:author="Xiaomi" w:date="2022-08-08T20:19:00Z">
        <w:r w:rsidRPr="009C5807">
          <w:rPr>
            <w:lang w:val="en-US" w:eastAsia="zh-CN"/>
          </w:rPr>
          <w:t>.1</w:t>
        </w:r>
        <w:r w:rsidRPr="009C5807">
          <w:rPr>
            <w:lang w:val="en-US" w:eastAsia="zh-CN"/>
          </w:rPr>
          <w:tab/>
        </w:r>
        <w:r w:rsidRPr="009C5807">
          <w:rPr>
            <w:lang w:val="en-US" w:eastAsia="ko-KR"/>
          </w:rPr>
          <w:t>Inter-frequency SS-RSRQ accuracy requirements</w:t>
        </w:r>
        <w:r w:rsidRPr="009C5807">
          <w:rPr>
            <w:lang w:val="en-US" w:eastAsia="zh-CN"/>
          </w:rPr>
          <w:t xml:space="preserve"> in FR1</w:t>
        </w:r>
      </w:ins>
    </w:p>
    <w:p w14:paraId="608BD589" w14:textId="4B199C9B" w:rsidR="00824809" w:rsidRPr="009C5807" w:rsidRDefault="00824809" w:rsidP="00824809">
      <w:pPr>
        <w:pStyle w:val="5"/>
        <w:rPr>
          <w:ins w:id="1144" w:author="Xiaomi" w:date="2022-08-08T20:19:00Z"/>
          <w:lang w:val="en-US" w:eastAsia="zh-CN"/>
        </w:rPr>
      </w:pPr>
      <w:ins w:id="1145" w:author="Xiaomi" w:date="2022-08-08T20:19:00Z">
        <w:r w:rsidRPr="009C5807">
          <w:rPr>
            <w:lang w:val="en-US" w:eastAsia="zh-CN"/>
          </w:rPr>
          <w:t>1</w:t>
        </w:r>
        <w:r w:rsidR="009E5256">
          <w:rPr>
            <w:lang w:val="en-US" w:eastAsia="zh-CN"/>
          </w:rPr>
          <w:t>0.1.</w:t>
        </w:r>
      </w:ins>
      <w:ins w:id="1146" w:author="Xiaomi" w:date="2022-08-08T20:20:00Z">
        <w:r w:rsidR="009E5256">
          <w:rPr>
            <w:lang w:val="en-US" w:eastAsia="zh-CN"/>
          </w:rPr>
          <w:t>41</w:t>
        </w:r>
      </w:ins>
      <w:ins w:id="1147" w:author="Xiaomi" w:date="2022-08-08T20:19:00Z">
        <w:r w:rsidRPr="009C5807">
          <w:rPr>
            <w:lang w:val="en-US" w:eastAsia="zh-CN"/>
          </w:rPr>
          <w:t>.1.1</w:t>
        </w:r>
        <w:r w:rsidRPr="009C5807">
          <w:rPr>
            <w:lang w:val="en-US" w:eastAsia="zh-CN"/>
          </w:rPr>
          <w:tab/>
        </w:r>
        <w:r>
          <w:rPr>
            <w:noProof/>
          </w:rPr>
          <w:t>Absolute</w:t>
        </w:r>
        <w:r w:rsidRPr="009C5807">
          <w:t xml:space="preserve"> Accuracy of </w:t>
        </w:r>
        <w:r w:rsidRPr="009C5807">
          <w:rPr>
            <w:lang w:eastAsia="zh-CN"/>
          </w:rPr>
          <w:t>SS-RSRQ</w:t>
        </w:r>
        <w:r w:rsidRPr="009C5807">
          <w:rPr>
            <w:lang w:val="en-US" w:eastAsia="zh-CN"/>
          </w:rPr>
          <w:t xml:space="preserve"> in FR1</w:t>
        </w:r>
      </w:ins>
    </w:p>
    <w:p w14:paraId="6F8BCBBF" w14:textId="77777777" w:rsidR="00824809" w:rsidRPr="009C5807" w:rsidRDefault="00824809" w:rsidP="00824809">
      <w:pPr>
        <w:rPr>
          <w:ins w:id="1148" w:author="Xiaomi" w:date="2022-08-08T20:19:00Z"/>
          <w:rFonts w:cs="v4.2.0"/>
          <w:i/>
        </w:rPr>
      </w:pPr>
      <w:ins w:id="1149" w:author="Xiaomi" w:date="2022-08-08T20:19:00Z">
        <w:r w:rsidRPr="009C5807">
          <w:rPr>
            <w:rFonts w:cs="v4.2.0"/>
          </w:rPr>
          <w:t>The requirements for absolute accuracy of</w:t>
        </w:r>
        <w:r w:rsidRPr="009C5807">
          <w:rPr>
            <w:rFonts w:cs="v4.2.0"/>
            <w:lang w:eastAsia="zh-CN"/>
          </w:rPr>
          <w:t xml:space="preserve"> SS-RSRQ</w:t>
        </w:r>
        <w:r w:rsidRPr="009C5807">
          <w:rPr>
            <w:rFonts w:cs="v4.2.0"/>
          </w:rPr>
          <w:t xml:space="preserve"> in this clause apply to a cell on a frequency in FR1 that has different carrier frequency from the serving cell.</w:t>
        </w:r>
      </w:ins>
    </w:p>
    <w:p w14:paraId="61145C90" w14:textId="33C135A7" w:rsidR="00824809" w:rsidRPr="009C5807" w:rsidRDefault="00824809" w:rsidP="00824809">
      <w:pPr>
        <w:rPr>
          <w:ins w:id="1150" w:author="Xiaomi" w:date="2022-08-08T20:19:00Z"/>
          <w:rFonts w:cs="v4.2.0"/>
        </w:rPr>
      </w:pPr>
      <w:ins w:id="1151" w:author="Xiaomi" w:date="2022-08-08T20:19:00Z">
        <w:r w:rsidRPr="009C5807">
          <w:rPr>
            <w:rFonts w:cs="v4.2.0"/>
          </w:rPr>
          <w:t xml:space="preserve">The accuracy requirements in Table </w:t>
        </w:r>
        <w:r w:rsidR="00345819">
          <w:rPr>
            <w:rFonts w:cs="v4.2.0"/>
            <w:lang w:eastAsia="zh-CN"/>
          </w:rPr>
          <w:t>10.1.</w:t>
        </w:r>
      </w:ins>
      <w:ins w:id="1152" w:author="Xiaomi" w:date="2022-08-08T20:20:00Z">
        <w:r w:rsidR="00345819">
          <w:rPr>
            <w:rFonts w:cs="v4.2.0"/>
            <w:lang w:eastAsia="zh-CN"/>
          </w:rPr>
          <w:t>41</w:t>
        </w:r>
      </w:ins>
      <w:ins w:id="1153" w:author="Xiaomi" w:date="2022-08-08T20:19:00Z">
        <w:r w:rsidRPr="009C5807">
          <w:rPr>
            <w:rFonts w:cs="v4.2.0"/>
            <w:lang w:eastAsia="zh-CN"/>
          </w:rPr>
          <w:t>.1.1</w:t>
        </w:r>
        <w:r w:rsidRPr="009C5807">
          <w:rPr>
            <w:rFonts w:cs="v4.2.0"/>
          </w:rPr>
          <w:t>-1 are valid under the following conditions:</w:t>
        </w:r>
      </w:ins>
    </w:p>
    <w:p w14:paraId="652FFC04" w14:textId="19FFEA71" w:rsidR="00824809" w:rsidRPr="009C5807" w:rsidRDefault="00824809" w:rsidP="00824809">
      <w:pPr>
        <w:ind w:left="568" w:hanging="284"/>
        <w:rPr>
          <w:ins w:id="1154" w:author="Xiaomi" w:date="2022-08-08T20:19:00Z"/>
          <w:lang w:eastAsia="zh-CN"/>
        </w:rPr>
      </w:pPr>
      <w:ins w:id="1155" w:author="Xiaomi" w:date="2022-08-08T20:19:00Z">
        <w:r w:rsidRPr="009C5807">
          <w:t>-</w:t>
        </w:r>
        <w:r w:rsidRPr="009C5807">
          <w:rPr>
            <w:rFonts w:ascii="Arial" w:hAnsi="Arial"/>
            <w:sz w:val="28"/>
            <w:lang w:val="en-US"/>
          </w:rPr>
          <w:tab/>
        </w:r>
        <w:r w:rsidRPr="009C5807">
          <w:t>Conditions defined in clause </w:t>
        </w:r>
      </w:ins>
      <w:ins w:id="1156" w:author="Xiaomi" w:date="2022-08-08T20:20:00Z">
        <w:r w:rsidR="00345819">
          <w:t>[</w:t>
        </w:r>
      </w:ins>
      <w:ins w:id="1157" w:author="Xiaomi" w:date="2022-08-08T20:19:00Z">
        <w:r w:rsidRPr="009C5807">
          <w:t>7.3 of TS 38.101-1</w:t>
        </w:r>
      </w:ins>
      <w:ins w:id="1158" w:author="Xiaomi" w:date="2022-08-08T20:20:00Z">
        <w:r w:rsidR="00345819">
          <w:t>]</w:t>
        </w:r>
      </w:ins>
      <w:ins w:id="1159" w:author="Xiaomi" w:date="2022-08-08T20:19:00Z">
        <w:r w:rsidRPr="009C5807">
          <w:t xml:space="preserve"> [</w:t>
        </w:r>
      </w:ins>
      <w:ins w:id="1160" w:author="Xiaomi" w:date="2022-08-08T20:20:00Z">
        <w:r w:rsidR="00345819">
          <w:t>T</w:t>
        </w:r>
      </w:ins>
      <w:ins w:id="1161" w:author="Xiaomi" w:date="2022-08-08T20:21:00Z">
        <w:r w:rsidR="00345819">
          <w:t>BD</w:t>
        </w:r>
      </w:ins>
      <w:ins w:id="1162" w:author="Xiaomi" w:date="2022-08-08T20:19:00Z">
        <w:r w:rsidRPr="009C5807">
          <w:t>] for reference sensitivity are fulfilled.</w:t>
        </w:r>
      </w:ins>
    </w:p>
    <w:p w14:paraId="7CE42162" w14:textId="4C454DD5" w:rsidR="00824809" w:rsidRPr="009C5807" w:rsidRDefault="00824809" w:rsidP="00824809">
      <w:pPr>
        <w:ind w:left="568" w:hanging="284"/>
        <w:rPr>
          <w:ins w:id="1163" w:author="Xiaomi" w:date="2022-08-08T20:19:00Z"/>
          <w:lang w:eastAsia="zh-CN"/>
        </w:rPr>
      </w:pPr>
      <w:ins w:id="1164" w:author="Xiaomi" w:date="2022-08-08T20:19:00Z">
        <w:r w:rsidRPr="009C5807">
          <w:t>-</w:t>
        </w:r>
        <w:r w:rsidRPr="009C5807">
          <w:rPr>
            <w:rFonts w:ascii="Arial" w:hAnsi="Arial"/>
            <w:sz w:val="28"/>
            <w:lang w:val="en-US"/>
          </w:rPr>
          <w:tab/>
        </w:r>
        <w:r w:rsidRPr="009C5807">
          <w:t xml:space="preserve">Conditions for inter-frequency measurements are fulfilled according to </w:t>
        </w:r>
      </w:ins>
      <w:ins w:id="1165" w:author="Xiaomi" w:date="2022-08-08T20:21:00Z">
        <w:r w:rsidR="00345819">
          <w:t>[</w:t>
        </w:r>
      </w:ins>
      <w:ins w:id="1166" w:author="Xiaomi" w:date="2022-08-08T20:19:00Z">
        <w:r w:rsidRPr="009C5807">
          <w:t>Annex B.2.3</w:t>
        </w:r>
      </w:ins>
      <w:ins w:id="1167" w:author="Xiaomi" w:date="2022-08-08T20:21:00Z">
        <w:r w:rsidR="00345819">
          <w:t>]</w:t>
        </w:r>
      </w:ins>
      <w:ins w:id="1168" w:author="Xiaomi" w:date="2022-08-08T20:19:00Z">
        <w:r w:rsidRPr="009C5807">
          <w:t xml:space="preserve"> for a corresponding Band </w:t>
        </w:r>
        <w:r w:rsidRPr="009C5807">
          <w:rPr>
            <w:rFonts w:cs="v4.2.0"/>
            <w:lang w:eastAsia="ko-KR"/>
          </w:rPr>
          <w:t>for each relevant SSB</w:t>
        </w:r>
        <w:r w:rsidRPr="009C5807">
          <w:t>.</w:t>
        </w:r>
      </w:ins>
    </w:p>
    <w:p w14:paraId="56E19713" w14:textId="3B532A5E" w:rsidR="00824809" w:rsidRPr="009C5807" w:rsidRDefault="00824809" w:rsidP="00824809">
      <w:pPr>
        <w:pStyle w:val="TAH"/>
        <w:rPr>
          <w:ins w:id="1169" w:author="Xiaomi" w:date="2022-08-08T20:19:00Z"/>
          <w:lang w:eastAsia="zh-CN"/>
        </w:rPr>
      </w:pPr>
      <w:ins w:id="1170" w:author="Xiaomi" w:date="2022-08-08T20:19:00Z">
        <w:r w:rsidRPr="009C5807">
          <w:lastRenderedPageBreak/>
          <w:t xml:space="preserve">Table </w:t>
        </w:r>
        <w:r w:rsidR="00072BB0">
          <w:rPr>
            <w:lang w:eastAsia="zh-CN"/>
          </w:rPr>
          <w:t>10.1.</w:t>
        </w:r>
      </w:ins>
      <w:ins w:id="1171" w:author="Xiaomi" w:date="2022-08-08T20:21:00Z">
        <w:r w:rsidR="00072BB0">
          <w:rPr>
            <w:lang w:eastAsia="zh-CN"/>
          </w:rPr>
          <w:t>41</w:t>
        </w:r>
      </w:ins>
      <w:ins w:id="1172" w:author="Xiaomi" w:date="2022-08-08T20:19:00Z">
        <w:r w:rsidRPr="009C5807">
          <w:rPr>
            <w:lang w:eastAsia="zh-CN"/>
          </w:rPr>
          <w:t>.1.1</w:t>
        </w:r>
        <w:r w:rsidRPr="009C5807">
          <w:t xml:space="preserve">-1: </w:t>
        </w:r>
        <w:r w:rsidRPr="009C5807">
          <w:rPr>
            <w:lang w:eastAsia="zh-CN"/>
          </w:rPr>
          <w:t>SS-RSRQ</w:t>
        </w:r>
        <w:r w:rsidRPr="009C5807">
          <w:t xml:space="preserve"> Inter frequency absolute accuracy</w:t>
        </w:r>
        <w:r w:rsidRPr="009C5807">
          <w:rPr>
            <w:lang w:eastAsia="zh-CN"/>
          </w:rPr>
          <w:t xml:space="preserve"> in FR1</w:t>
        </w:r>
      </w:ins>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824809" w:rsidRPr="009C5807" w14:paraId="1F341AB7" w14:textId="77777777" w:rsidTr="00317D0E">
        <w:trPr>
          <w:jc w:val="center"/>
          <w:ins w:id="1173" w:author="Xiaomi" w:date="2022-08-08T20:19:00Z"/>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76D9217" w14:textId="77777777" w:rsidR="00824809" w:rsidRPr="009C5807" w:rsidRDefault="00824809" w:rsidP="00317D0E">
            <w:pPr>
              <w:pStyle w:val="TAH"/>
              <w:rPr>
                <w:ins w:id="1174" w:author="Xiaomi" w:date="2022-08-08T20:19:00Z"/>
              </w:rPr>
            </w:pPr>
            <w:ins w:id="1175" w:author="Xiaomi" w:date="2022-08-08T20:19:00Z">
              <w:r w:rsidRPr="009C5807">
                <w:t>Accuracy</w:t>
              </w:r>
            </w:ins>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318A3C32" w14:textId="77777777" w:rsidR="00824809" w:rsidRPr="009C5807" w:rsidRDefault="00824809" w:rsidP="00317D0E">
            <w:pPr>
              <w:pStyle w:val="TAH"/>
              <w:rPr>
                <w:ins w:id="1176" w:author="Xiaomi" w:date="2022-08-08T20:19:00Z"/>
              </w:rPr>
            </w:pPr>
            <w:ins w:id="1177" w:author="Xiaomi" w:date="2022-08-08T20:19:00Z">
              <w:r w:rsidRPr="009C5807">
                <w:t>Conditions</w:t>
              </w:r>
            </w:ins>
          </w:p>
        </w:tc>
      </w:tr>
      <w:tr w:rsidR="00824809" w:rsidRPr="009C5807" w14:paraId="33379D88" w14:textId="77777777" w:rsidTr="00317D0E">
        <w:trPr>
          <w:jc w:val="center"/>
          <w:ins w:id="1178" w:author="Xiaomi" w:date="2022-08-08T20:19:00Z"/>
        </w:trPr>
        <w:tc>
          <w:tcPr>
            <w:tcW w:w="1035" w:type="dxa"/>
            <w:tcBorders>
              <w:top w:val="single" w:sz="6" w:space="0" w:color="auto"/>
              <w:left w:val="single" w:sz="4" w:space="0" w:color="auto"/>
              <w:right w:val="single" w:sz="6" w:space="0" w:color="auto"/>
            </w:tcBorders>
            <w:shd w:val="clear" w:color="auto" w:fill="auto"/>
            <w:vAlign w:val="center"/>
          </w:tcPr>
          <w:p w14:paraId="2CF19C13" w14:textId="77777777" w:rsidR="00824809" w:rsidRPr="009C5807" w:rsidRDefault="00824809" w:rsidP="00317D0E">
            <w:pPr>
              <w:pStyle w:val="TAH"/>
              <w:rPr>
                <w:ins w:id="1179" w:author="Xiaomi" w:date="2022-08-08T20:19:00Z"/>
              </w:rPr>
            </w:pPr>
            <w:ins w:id="1180" w:author="Xiaomi" w:date="2022-08-08T20:19:00Z">
              <w:r w:rsidRPr="009C5807">
                <w:t>Normal condition</w:t>
              </w:r>
            </w:ins>
          </w:p>
        </w:tc>
        <w:tc>
          <w:tcPr>
            <w:tcW w:w="1047" w:type="dxa"/>
            <w:tcBorders>
              <w:top w:val="single" w:sz="6" w:space="0" w:color="auto"/>
              <w:left w:val="single" w:sz="6" w:space="0" w:color="auto"/>
              <w:right w:val="single" w:sz="6" w:space="0" w:color="auto"/>
            </w:tcBorders>
            <w:shd w:val="clear" w:color="auto" w:fill="auto"/>
            <w:vAlign w:val="center"/>
          </w:tcPr>
          <w:p w14:paraId="4BFD4437" w14:textId="77777777" w:rsidR="00824809" w:rsidRPr="009C5807" w:rsidRDefault="00824809" w:rsidP="00317D0E">
            <w:pPr>
              <w:pStyle w:val="TAH"/>
              <w:rPr>
                <w:ins w:id="1181" w:author="Xiaomi" w:date="2022-08-08T20:19:00Z"/>
              </w:rPr>
            </w:pPr>
            <w:ins w:id="1182" w:author="Xiaomi" w:date="2022-08-08T20:19:00Z">
              <w:r w:rsidRPr="009C5807">
                <w:t>Extreme condition</w:t>
              </w:r>
            </w:ins>
          </w:p>
        </w:tc>
        <w:tc>
          <w:tcPr>
            <w:tcW w:w="802" w:type="dxa"/>
            <w:tcBorders>
              <w:top w:val="single" w:sz="6" w:space="0" w:color="auto"/>
              <w:left w:val="single" w:sz="6" w:space="0" w:color="auto"/>
              <w:right w:val="single" w:sz="6" w:space="0" w:color="auto"/>
            </w:tcBorders>
            <w:shd w:val="clear" w:color="auto" w:fill="auto"/>
            <w:vAlign w:val="center"/>
          </w:tcPr>
          <w:p w14:paraId="4E2EDE7A" w14:textId="77777777" w:rsidR="00824809" w:rsidRPr="009C5807" w:rsidRDefault="00824809" w:rsidP="00317D0E">
            <w:pPr>
              <w:pStyle w:val="TAH"/>
              <w:rPr>
                <w:ins w:id="1183" w:author="Xiaomi" w:date="2022-08-08T20:19:00Z"/>
              </w:rPr>
            </w:pPr>
            <w:ins w:id="1184" w:author="Xiaomi" w:date="2022-08-08T20:19:00Z">
              <w:r w:rsidRPr="009C5807">
                <w:t>SSB Ês/Iot</w:t>
              </w:r>
            </w:ins>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719C8C1" w14:textId="77777777" w:rsidR="00824809" w:rsidRPr="009C5807" w:rsidRDefault="00824809" w:rsidP="00317D0E">
            <w:pPr>
              <w:pStyle w:val="TAH"/>
              <w:rPr>
                <w:ins w:id="1185" w:author="Xiaomi" w:date="2022-08-08T20:19:00Z"/>
              </w:rPr>
            </w:pPr>
            <w:ins w:id="1186" w:author="Xiaomi" w:date="2022-08-08T20:19:00Z">
              <w:r w:rsidRPr="009C5807">
                <w:t>Io</w:t>
              </w:r>
              <w:r w:rsidRPr="009C5807">
                <w:rPr>
                  <w:vertAlign w:val="superscript"/>
                  <w:lang w:eastAsia="zh-CN"/>
                </w:rPr>
                <w:t xml:space="preserve"> Note 1</w:t>
              </w:r>
              <w:r w:rsidRPr="009C5807">
                <w:t xml:space="preserve"> range</w:t>
              </w:r>
            </w:ins>
          </w:p>
        </w:tc>
      </w:tr>
      <w:tr w:rsidR="00824809" w:rsidRPr="009C5807" w14:paraId="69B79BA3" w14:textId="77777777" w:rsidTr="00317D0E">
        <w:trPr>
          <w:jc w:val="center"/>
          <w:ins w:id="1187" w:author="Xiaomi" w:date="2022-08-08T20:19:00Z"/>
        </w:trPr>
        <w:tc>
          <w:tcPr>
            <w:tcW w:w="1035" w:type="dxa"/>
            <w:tcBorders>
              <w:left w:val="single" w:sz="4" w:space="0" w:color="auto"/>
              <w:bottom w:val="single" w:sz="6" w:space="0" w:color="auto"/>
              <w:right w:val="single" w:sz="6" w:space="0" w:color="auto"/>
            </w:tcBorders>
            <w:shd w:val="clear" w:color="auto" w:fill="auto"/>
            <w:vAlign w:val="center"/>
          </w:tcPr>
          <w:p w14:paraId="77A34956" w14:textId="77777777" w:rsidR="00824809" w:rsidRPr="009C5807" w:rsidRDefault="00824809" w:rsidP="00317D0E">
            <w:pPr>
              <w:pStyle w:val="TAH"/>
              <w:rPr>
                <w:ins w:id="1188" w:author="Xiaomi" w:date="2022-08-08T20:19:00Z"/>
              </w:rPr>
            </w:pPr>
          </w:p>
        </w:tc>
        <w:tc>
          <w:tcPr>
            <w:tcW w:w="1047" w:type="dxa"/>
            <w:tcBorders>
              <w:left w:val="single" w:sz="6" w:space="0" w:color="auto"/>
              <w:bottom w:val="single" w:sz="6" w:space="0" w:color="auto"/>
              <w:right w:val="single" w:sz="6" w:space="0" w:color="auto"/>
            </w:tcBorders>
            <w:shd w:val="clear" w:color="auto" w:fill="auto"/>
            <w:vAlign w:val="center"/>
          </w:tcPr>
          <w:p w14:paraId="4E416DC4" w14:textId="77777777" w:rsidR="00824809" w:rsidRPr="009C5807" w:rsidRDefault="00824809" w:rsidP="00317D0E">
            <w:pPr>
              <w:pStyle w:val="TAH"/>
              <w:rPr>
                <w:ins w:id="1189" w:author="Xiaomi" w:date="2022-08-08T20:19:00Z"/>
              </w:rPr>
            </w:pPr>
          </w:p>
        </w:tc>
        <w:tc>
          <w:tcPr>
            <w:tcW w:w="802" w:type="dxa"/>
            <w:tcBorders>
              <w:left w:val="single" w:sz="6" w:space="0" w:color="auto"/>
              <w:bottom w:val="single" w:sz="6" w:space="0" w:color="auto"/>
              <w:right w:val="single" w:sz="6" w:space="0" w:color="auto"/>
            </w:tcBorders>
            <w:shd w:val="clear" w:color="auto" w:fill="auto"/>
            <w:vAlign w:val="center"/>
          </w:tcPr>
          <w:p w14:paraId="3F1CC60E" w14:textId="77777777" w:rsidR="00824809" w:rsidRPr="009C5807" w:rsidRDefault="00824809" w:rsidP="00317D0E">
            <w:pPr>
              <w:pStyle w:val="TAH"/>
              <w:rPr>
                <w:ins w:id="1190" w:author="Xiaomi" w:date="2022-08-08T20:19:00Z"/>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4DE6D65C" w14:textId="77777777" w:rsidR="00824809" w:rsidRPr="009C5807" w:rsidRDefault="00824809" w:rsidP="00317D0E">
            <w:pPr>
              <w:pStyle w:val="TAH"/>
              <w:rPr>
                <w:ins w:id="1191" w:author="Xiaomi" w:date="2022-08-08T20:19:00Z"/>
              </w:rPr>
            </w:pPr>
            <w:ins w:id="1192" w:author="Xiaomi" w:date="2022-08-08T20:19:00Z">
              <w:r w:rsidRPr="009C5807">
                <w:t>NR operating band groups</w:t>
              </w:r>
              <w:r w:rsidRPr="009C5807">
                <w:rPr>
                  <w:vertAlign w:val="superscript"/>
                </w:rPr>
                <w:t xml:space="preserve"> </w:t>
              </w:r>
              <w:r w:rsidRPr="009C5807">
                <w:rPr>
                  <w:vertAlign w:val="superscript"/>
                  <w:lang w:eastAsia="zh-CN"/>
                </w:rPr>
                <w:t>Note 3</w:t>
              </w:r>
            </w:ins>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2BBA6802" w14:textId="77777777" w:rsidR="00824809" w:rsidRPr="009C5807" w:rsidRDefault="00824809" w:rsidP="00317D0E">
            <w:pPr>
              <w:pStyle w:val="TAH"/>
              <w:rPr>
                <w:ins w:id="1193" w:author="Xiaomi" w:date="2022-08-08T20:19:00Z"/>
              </w:rPr>
            </w:pPr>
            <w:ins w:id="1194" w:author="Xiaomi" w:date="2022-08-08T20:19:00Z">
              <w:r w:rsidRPr="009C5807">
                <w:t>Minimum Io</w:t>
              </w:r>
            </w:ins>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934CD60" w14:textId="77777777" w:rsidR="00824809" w:rsidRPr="009C5807" w:rsidRDefault="00824809" w:rsidP="00317D0E">
            <w:pPr>
              <w:pStyle w:val="TAH"/>
              <w:rPr>
                <w:ins w:id="1195" w:author="Xiaomi" w:date="2022-08-08T20:19:00Z"/>
              </w:rPr>
            </w:pPr>
            <w:ins w:id="1196" w:author="Xiaomi" w:date="2022-08-08T20:19:00Z">
              <w:r w:rsidRPr="009C5807">
                <w:t>Maximum Io</w:t>
              </w:r>
            </w:ins>
          </w:p>
        </w:tc>
      </w:tr>
      <w:tr w:rsidR="00824809" w:rsidRPr="009C5807" w14:paraId="233D12DF" w14:textId="77777777" w:rsidTr="00317D0E">
        <w:trPr>
          <w:trHeight w:val="308"/>
          <w:jc w:val="center"/>
          <w:ins w:id="1197" w:author="Xiaomi" w:date="2022-08-08T20:19:00Z"/>
        </w:trPr>
        <w:tc>
          <w:tcPr>
            <w:tcW w:w="1035" w:type="dxa"/>
            <w:tcBorders>
              <w:top w:val="single" w:sz="6" w:space="0" w:color="auto"/>
              <w:left w:val="single" w:sz="4" w:space="0" w:color="auto"/>
              <w:right w:val="single" w:sz="6" w:space="0" w:color="auto"/>
            </w:tcBorders>
            <w:shd w:val="clear" w:color="auto" w:fill="auto"/>
          </w:tcPr>
          <w:p w14:paraId="43DAAC28" w14:textId="77777777" w:rsidR="00824809" w:rsidRPr="009C5807" w:rsidRDefault="00824809" w:rsidP="00317D0E">
            <w:pPr>
              <w:pStyle w:val="TAH"/>
              <w:rPr>
                <w:ins w:id="1198" w:author="Xiaomi" w:date="2022-08-08T20:19:00Z"/>
              </w:rPr>
            </w:pPr>
            <w:ins w:id="1199" w:author="Xiaomi" w:date="2022-08-08T20:19:00Z">
              <w:r w:rsidRPr="009C5807">
                <w:t>dB</w:t>
              </w:r>
            </w:ins>
          </w:p>
        </w:tc>
        <w:tc>
          <w:tcPr>
            <w:tcW w:w="1047" w:type="dxa"/>
            <w:tcBorders>
              <w:top w:val="single" w:sz="6" w:space="0" w:color="auto"/>
              <w:left w:val="single" w:sz="6" w:space="0" w:color="auto"/>
              <w:right w:val="single" w:sz="6" w:space="0" w:color="auto"/>
            </w:tcBorders>
            <w:shd w:val="clear" w:color="auto" w:fill="auto"/>
          </w:tcPr>
          <w:p w14:paraId="370B629C" w14:textId="77777777" w:rsidR="00824809" w:rsidRPr="009C5807" w:rsidRDefault="00824809" w:rsidP="00317D0E">
            <w:pPr>
              <w:pStyle w:val="TAH"/>
              <w:rPr>
                <w:ins w:id="1200" w:author="Xiaomi" w:date="2022-08-08T20:19:00Z"/>
              </w:rPr>
            </w:pPr>
            <w:ins w:id="1201" w:author="Xiaomi" w:date="2022-08-08T20:19:00Z">
              <w:r w:rsidRPr="009C5807">
                <w:t>dB</w:t>
              </w:r>
            </w:ins>
          </w:p>
        </w:tc>
        <w:tc>
          <w:tcPr>
            <w:tcW w:w="802" w:type="dxa"/>
            <w:tcBorders>
              <w:top w:val="single" w:sz="6" w:space="0" w:color="auto"/>
              <w:left w:val="single" w:sz="6" w:space="0" w:color="auto"/>
              <w:right w:val="single" w:sz="6" w:space="0" w:color="auto"/>
            </w:tcBorders>
            <w:shd w:val="clear" w:color="auto" w:fill="auto"/>
          </w:tcPr>
          <w:p w14:paraId="4AD2B99C" w14:textId="77777777" w:rsidR="00824809" w:rsidRPr="009C5807" w:rsidRDefault="00824809" w:rsidP="00317D0E">
            <w:pPr>
              <w:pStyle w:val="TAH"/>
              <w:rPr>
                <w:ins w:id="1202" w:author="Xiaomi" w:date="2022-08-08T20:19:00Z"/>
              </w:rPr>
            </w:pPr>
            <w:ins w:id="1203" w:author="Xiaomi" w:date="2022-08-08T20:19:00Z">
              <w:r w:rsidRPr="009C5807">
                <w:t>dB</w:t>
              </w:r>
            </w:ins>
          </w:p>
        </w:tc>
        <w:tc>
          <w:tcPr>
            <w:tcW w:w="2298" w:type="dxa"/>
            <w:tcBorders>
              <w:top w:val="single" w:sz="6" w:space="0" w:color="auto"/>
              <w:left w:val="single" w:sz="6" w:space="0" w:color="auto"/>
              <w:right w:val="single" w:sz="4" w:space="0" w:color="auto"/>
            </w:tcBorders>
            <w:shd w:val="clear" w:color="auto" w:fill="auto"/>
          </w:tcPr>
          <w:p w14:paraId="112785B1" w14:textId="77777777" w:rsidR="00824809" w:rsidRPr="009C5807" w:rsidRDefault="00824809" w:rsidP="00317D0E">
            <w:pPr>
              <w:pStyle w:val="TAH"/>
              <w:rPr>
                <w:ins w:id="1204" w:author="Xiaomi" w:date="2022-08-08T20:19:00Z"/>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34409FFB" w14:textId="77777777" w:rsidR="00824809" w:rsidRPr="009C5807" w:rsidRDefault="00824809" w:rsidP="00317D0E">
            <w:pPr>
              <w:pStyle w:val="TAH"/>
              <w:rPr>
                <w:ins w:id="1205" w:author="Xiaomi" w:date="2022-08-08T20:19:00Z"/>
              </w:rPr>
            </w:pPr>
            <w:ins w:id="1206" w:author="Xiaomi" w:date="2022-08-08T20:19:00Z">
              <w:r w:rsidRPr="009C5807">
                <w:rPr>
                  <w:rFonts w:cs="Arial"/>
                </w:rPr>
                <w:t xml:space="preserve">dBm / </w:t>
              </w:r>
              <w:r w:rsidRPr="009C5807">
                <w:t>SCS</w:t>
              </w:r>
              <w:r w:rsidRPr="009C5807">
                <w:rPr>
                  <w:vertAlign w:val="subscript"/>
                </w:rPr>
                <w:t>SSB</w:t>
              </w:r>
            </w:ins>
          </w:p>
        </w:tc>
        <w:tc>
          <w:tcPr>
            <w:tcW w:w="1440" w:type="dxa"/>
            <w:tcBorders>
              <w:top w:val="single" w:sz="6" w:space="0" w:color="auto"/>
              <w:left w:val="single" w:sz="6" w:space="0" w:color="auto"/>
              <w:right w:val="single" w:sz="6" w:space="0" w:color="auto"/>
            </w:tcBorders>
            <w:shd w:val="clear" w:color="auto" w:fill="auto"/>
          </w:tcPr>
          <w:p w14:paraId="2E46415E" w14:textId="77777777" w:rsidR="00824809" w:rsidRPr="009C5807" w:rsidRDefault="00824809" w:rsidP="00317D0E">
            <w:pPr>
              <w:pStyle w:val="TAH"/>
              <w:rPr>
                <w:ins w:id="1207" w:author="Xiaomi" w:date="2022-08-08T20:19:00Z"/>
              </w:rPr>
            </w:pPr>
            <w:ins w:id="1208" w:author="Xiaomi" w:date="2022-08-08T20:19:00Z">
              <w:r w:rsidRPr="009C5807">
                <w:t>dBm/BW</w:t>
              </w:r>
              <w:r w:rsidRPr="009C5807">
                <w:rPr>
                  <w:vertAlign w:val="subscript"/>
                </w:rPr>
                <w:t>Channel</w:t>
              </w:r>
            </w:ins>
          </w:p>
        </w:tc>
        <w:tc>
          <w:tcPr>
            <w:tcW w:w="1440" w:type="dxa"/>
            <w:tcBorders>
              <w:top w:val="single" w:sz="6" w:space="0" w:color="auto"/>
              <w:left w:val="single" w:sz="6" w:space="0" w:color="auto"/>
              <w:right w:val="single" w:sz="4" w:space="0" w:color="auto"/>
            </w:tcBorders>
            <w:shd w:val="clear" w:color="auto" w:fill="auto"/>
          </w:tcPr>
          <w:p w14:paraId="58467D2D" w14:textId="77777777" w:rsidR="00824809" w:rsidRPr="009C5807" w:rsidRDefault="00824809" w:rsidP="00317D0E">
            <w:pPr>
              <w:pStyle w:val="TAH"/>
              <w:rPr>
                <w:ins w:id="1209" w:author="Xiaomi" w:date="2022-08-08T20:19:00Z"/>
              </w:rPr>
            </w:pPr>
            <w:ins w:id="1210" w:author="Xiaomi" w:date="2022-08-08T20:19:00Z">
              <w:r w:rsidRPr="009C5807">
                <w:t>dBm/BW</w:t>
              </w:r>
              <w:r w:rsidRPr="009C5807">
                <w:rPr>
                  <w:vertAlign w:val="subscript"/>
                </w:rPr>
                <w:t>Channel</w:t>
              </w:r>
            </w:ins>
          </w:p>
        </w:tc>
      </w:tr>
      <w:tr w:rsidR="00824809" w:rsidRPr="009C5807" w14:paraId="22EE7D40" w14:textId="77777777" w:rsidTr="00317D0E">
        <w:trPr>
          <w:trHeight w:val="307"/>
          <w:jc w:val="center"/>
          <w:ins w:id="1211" w:author="Xiaomi" w:date="2022-08-08T20:19:00Z"/>
        </w:trPr>
        <w:tc>
          <w:tcPr>
            <w:tcW w:w="1035" w:type="dxa"/>
            <w:tcBorders>
              <w:left w:val="single" w:sz="4" w:space="0" w:color="auto"/>
              <w:bottom w:val="single" w:sz="6" w:space="0" w:color="auto"/>
              <w:right w:val="single" w:sz="6" w:space="0" w:color="auto"/>
            </w:tcBorders>
            <w:shd w:val="clear" w:color="auto" w:fill="auto"/>
          </w:tcPr>
          <w:p w14:paraId="7909C196" w14:textId="77777777" w:rsidR="00824809" w:rsidRPr="009C5807" w:rsidRDefault="00824809" w:rsidP="00317D0E">
            <w:pPr>
              <w:pStyle w:val="TAH"/>
              <w:rPr>
                <w:ins w:id="1212" w:author="Xiaomi" w:date="2022-08-08T20:19:00Z"/>
              </w:rPr>
            </w:pPr>
          </w:p>
        </w:tc>
        <w:tc>
          <w:tcPr>
            <w:tcW w:w="1047" w:type="dxa"/>
            <w:tcBorders>
              <w:left w:val="single" w:sz="6" w:space="0" w:color="auto"/>
              <w:bottom w:val="single" w:sz="6" w:space="0" w:color="auto"/>
              <w:right w:val="single" w:sz="6" w:space="0" w:color="auto"/>
            </w:tcBorders>
            <w:shd w:val="clear" w:color="auto" w:fill="auto"/>
          </w:tcPr>
          <w:p w14:paraId="065489C3" w14:textId="77777777" w:rsidR="00824809" w:rsidRPr="009C5807" w:rsidRDefault="00824809" w:rsidP="00317D0E">
            <w:pPr>
              <w:pStyle w:val="TAH"/>
              <w:rPr>
                <w:ins w:id="1213" w:author="Xiaomi" w:date="2022-08-08T20:19:00Z"/>
              </w:rPr>
            </w:pPr>
          </w:p>
        </w:tc>
        <w:tc>
          <w:tcPr>
            <w:tcW w:w="802" w:type="dxa"/>
            <w:tcBorders>
              <w:left w:val="single" w:sz="6" w:space="0" w:color="auto"/>
              <w:bottom w:val="single" w:sz="6" w:space="0" w:color="auto"/>
              <w:right w:val="single" w:sz="6" w:space="0" w:color="auto"/>
            </w:tcBorders>
            <w:shd w:val="clear" w:color="auto" w:fill="auto"/>
          </w:tcPr>
          <w:p w14:paraId="7435B176" w14:textId="77777777" w:rsidR="00824809" w:rsidRPr="009C5807" w:rsidRDefault="00824809" w:rsidP="00317D0E">
            <w:pPr>
              <w:pStyle w:val="TAH"/>
              <w:rPr>
                <w:ins w:id="1214" w:author="Xiaomi" w:date="2022-08-08T20:19:00Z"/>
              </w:rPr>
            </w:pPr>
          </w:p>
        </w:tc>
        <w:tc>
          <w:tcPr>
            <w:tcW w:w="2298" w:type="dxa"/>
            <w:tcBorders>
              <w:left w:val="single" w:sz="6" w:space="0" w:color="auto"/>
              <w:bottom w:val="single" w:sz="6" w:space="0" w:color="auto"/>
              <w:right w:val="single" w:sz="4" w:space="0" w:color="auto"/>
            </w:tcBorders>
            <w:shd w:val="clear" w:color="auto" w:fill="auto"/>
          </w:tcPr>
          <w:p w14:paraId="4AE601D7" w14:textId="77777777" w:rsidR="00824809" w:rsidRPr="009C5807" w:rsidRDefault="00824809" w:rsidP="00317D0E">
            <w:pPr>
              <w:pStyle w:val="TAH"/>
              <w:rPr>
                <w:ins w:id="1215" w:author="Xiaomi" w:date="2022-08-08T20:19:00Z"/>
              </w:rPr>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4E16640" w14:textId="77777777" w:rsidR="00824809" w:rsidRPr="009C5807" w:rsidRDefault="00824809" w:rsidP="00317D0E">
            <w:pPr>
              <w:pStyle w:val="TAH"/>
              <w:rPr>
                <w:ins w:id="1216" w:author="Xiaomi" w:date="2022-08-08T20:19:00Z"/>
                <w:rFonts w:cs="Arial"/>
              </w:rPr>
            </w:pPr>
            <w:ins w:id="1217" w:author="Xiaomi" w:date="2022-08-08T20:19:00Z">
              <w:r w:rsidRPr="009C5807">
                <w:t>SCS</w:t>
              </w:r>
              <w:r w:rsidRPr="009C5807">
                <w:rPr>
                  <w:vertAlign w:val="subscript"/>
                </w:rPr>
                <w:t>SSB</w:t>
              </w:r>
              <w:r w:rsidRPr="009C5807">
                <w:rPr>
                  <w:rFonts w:cs="Arial"/>
                </w:rPr>
                <w:t xml:space="preserve"> = 15 kHz</w:t>
              </w:r>
            </w:ins>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061C9A97" w14:textId="77777777" w:rsidR="00824809" w:rsidRPr="009C5807" w:rsidRDefault="00824809" w:rsidP="00317D0E">
            <w:pPr>
              <w:pStyle w:val="TAH"/>
              <w:rPr>
                <w:ins w:id="1218" w:author="Xiaomi" w:date="2022-08-08T20:19:00Z"/>
                <w:rFonts w:cs="Arial"/>
              </w:rPr>
            </w:pPr>
            <w:ins w:id="1219" w:author="Xiaomi" w:date="2022-08-08T20:19:00Z">
              <w:r w:rsidRPr="009C5807">
                <w:t>SCS</w:t>
              </w:r>
              <w:r w:rsidRPr="009C5807">
                <w:rPr>
                  <w:vertAlign w:val="subscript"/>
                </w:rPr>
                <w:t>SSB</w:t>
              </w:r>
              <w:r w:rsidRPr="009C5807">
                <w:rPr>
                  <w:rFonts w:cs="Arial"/>
                </w:rPr>
                <w:t xml:space="preserve"> = 30 kHz</w:t>
              </w:r>
            </w:ins>
          </w:p>
        </w:tc>
        <w:tc>
          <w:tcPr>
            <w:tcW w:w="1440" w:type="dxa"/>
            <w:tcBorders>
              <w:left w:val="single" w:sz="6" w:space="0" w:color="auto"/>
              <w:bottom w:val="single" w:sz="6" w:space="0" w:color="auto"/>
              <w:right w:val="single" w:sz="6" w:space="0" w:color="auto"/>
            </w:tcBorders>
            <w:shd w:val="clear" w:color="auto" w:fill="auto"/>
          </w:tcPr>
          <w:p w14:paraId="126357B8" w14:textId="77777777" w:rsidR="00824809" w:rsidRPr="009C5807" w:rsidRDefault="00824809" w:rsidP="00317D0E">
            <w:pPr>
              <w:pStyle w:val="TAH"/>
              <w:rPr>
                <w:ins w:id="1220" w:author="Xiaomi" w:date="2022-08-08T20:19:00Z"/>
              </w:rPr>
            </w:pPr>
          </w:p>
        </w:tc>
        <w:tc>
          <w:tcPr>
            <w:tcW w:w="1440" w:type="dxa"/>
            <w:tcBorders>
              <w:left w:val="single" w:sz="6" w:space="0" w:color="auto"/>
              <w:bottom w:val="single" w:sz="6" w:space="0" w:color="auto"/>
              <w:right w:val="single" w:sz="4" w:space="0" w:color="auto"/>
            </w:tcBorders>
            <w:shd w:val="clear" w:color="auto" w:fill="auto"/>
          </w:tcPr>
          <w:p w14:paraId="0828DE8D" w14:textId="77777777" w:rsidR="00824809" w:rsidRPr="009C5807" w:rsidRDefault="00824809" w:rsidP="00317D0E">
            <w:pPr>
              <w:pStyle w:val="TAH"/>
              <w:rPr>
                <w:ins w:id="1221" w:author="Xiaomi" w:date="2022-08-08T20:19:00Z"/>
              </w:rPr>
            </w:pPr>
          </w:p>
        </w:tc>
      </w:tr>
      <w:tr w:rsidR="00824809" w:rsidRPr="009C5807" w14:paraId="13055977" w14:textId="77777777" w:rsidTr="00317D0E">
        <w:trPr>
          <w:jc w:val="center"/>
          <w:ins w:id="1222" w:author="Xiaomi" w:date="2022-08-08T20:19:00Z"/>
        </w:trPr>
        <w:tc>
          <w:tcPr>
            <w:tcW w:w="1035" w:type="dxa"/>
            <w:tcBorders>
              <w:top w:val="single" w:sz="6" w:space="0" w:color="auto"/>
              <w:left w:val="single" w:sz="4" w:space="0" w:color="auto"/>
              <w:right w:val="single" w:sz="6" w:space="0" w:color="auto"/>
            </w:tcBorders>
            <w:shd w:val="clear" w:color="auto" w:fill="auto"/>
          </w:tcPr>
          <w:p w14:paraId="3247B24E" w14:textId="77777777" w:rsidR="00824809" w:rsidRPr="009C5807" w:rsidRDefault="00824809" w:rsidP="00317D0E">
            <w:pPr>
              <w:pStyle w:val="TAC"/>
              <w:rPr>
                <w:ins w:id="1223" w:author="Xiaomi" w:date="2022-08-08T20:19:00Z"/>
              </w:rPr>
            </w:pPr>
          </w:p>
        </w:tc>
        <w:tc>
          <w:tcPr>
            <w:tcW w:w="1047" w:type="dxa"/>
            <w:tcBorders>
              <w:top w:val="single" w:sz="6" w:space="0" w:color="auto"/>
              <w:left w:val="single" w:sz="6" w:space="0" w:color="auto"/>
              <w:right w:val="single" w:sz="6" w:space="0" w:color="auto"/>
            </w:tcBorders>
            <w:shd w:val="clear" w:color="auto" w:fill="auto"/>
          </w:tcPr>
          <w:p w14:paraId="03901AB4" w14:textId="77777777" w:rsidR="00824809" w:rsidRPr="009C5807" w:rsidRDefault="00824809" w:rsidP="00317D0E">
            <w:pPr>
              <w:pStyle w:val="TAC"/>
              <w:rPr>
                <w:ins w:id="1224" w:author="Xiaomi" w:date="2022-08-08T20:19:00Z"/>
              </w:rPr>
            </w:pPr>
          </w:p>
        </w:tc>
        <w:tc>
          <w:tcPr>
            <w:tcW w:w="802" w:type="dxa"/>
            <w:tcBorders>
              <w:top w:val="single" w:sz="6" w:space="0" w:color="auto"/>
              <w:left w:val="single" w:sz="6" w:space="0" w:color="auto"/>
              <w:right w:val="single" w:sz="6" w:space="0" w:color="auto"/>
            </w:tcBorders>
            <w:shd w:val="clear" w:color="auto" w:fill="auto"/>
          </w:tcPr>
          <w:p w14:paraId="4A5D1FFD" w14:textId="77777777" w:rsidR="00824809" w:rsidRPr="009C5807" w:rsidRDefault="00824809" w:rsidP="00317D0E">
            <w:pPr>
              <w:pStyle w:val="TAC"/>
              <w:rPr>
                <w:ins w:id="1225" w:author="Xiaomi" w:date="2022-08-08T20:19:00Z"/>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1A11A61" w14:textId="77777777" w:rsidR="00824809" w:rsidRPr="009C5807" w:rsidRDefault="00824809" w:rsidP="00317D0E">
            <w:pPr>
              <w:pStyle w:val="TAC"/>
              <w:rPr>
                <w:ins w:id="1226" w:author="Xiaomi" w:date="2022-08-08T20:19:00Z"/>
              </w:rPr>
            </w:pPr>
            <w:ins w:id="1227" w:author="Xiaomi" w:date="2022-08-08T20:19:00Z">
              <w:r w:rsidRPr="009C5807">
                <w:t>NR_FDD_FR1_A, NR_TDD_FR1_A,</w:t>
              </w:r>
            </w:ins>
          </w:p>
          <w:p w14:paraId="4C7DE38A" w14:textId="77777777" w:rsidR="00824809" w:rsidRPr="009C5807" w:rsidRDefault="00824809" w:rsidP="00317D0E">
            <w:pPr>
              <w:pStyle w:val="TAC"/>
              <w:rPr>
                <w:ins w:id="1228" w:author="Xiaomi" w:date="2022-08-08T20:19:00Z"/>
              </w:rPr>
            </w:pPr>
            <w:ins w:id="1229" w:author="Xiaomi" w:date="2022-08-08T20:19:00Z">
              <w:r w:rsidRPr="009C5807">
                <w:t>NR_SDL_FR1_A</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48EF8FB" w14:textId="77777777" w:rsidR="00824809" w:rsidRPr="009C5807" w:rsidRDefault="00824809" w:rsidP="00317D0E">
            <w:pPr>
              <w:pStyle w:val="TAC"/>
              <w:rPr>
                <w:ins w:id="1230" w:author="Xiaomi" w:date="2022-08-08T20:19:00Z"/>
              </w:rPr>
            </w:pPr>
            <w:ins w:id="1231" w:author="Xiaomi" w:date="2022-08-08T20:19:00Z">
              <w:r w:rsidRPr="009C5807">
                <w:t>-121</w:t>
              </w:r>
            </w:ins>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BF27279" w14:textId="77777777" w:rsidR="00824809" w:rsidRPr="009C5807" w:rsidRDefault="00824809" w:rsidP="00317D0E">
            <w:pPr>
              <w:pStyle w:val="TAC"/>
              <w:rPr>
                <w:ins w:id="1232" w:author="Xiaomi" w:date="2022-08-08T20:19:00Z"/>
                <w:rFonts w:cs="Arial"/>
              </w:rPr>
            </w:pPr>
            <w:ins w:id="1233" w:author="Xiaomi" w:date="2022-08-08T20:19:00Z">
              <w:r w:rsidRPr="009C5807">
                <w:t>-118</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F1E7C20" w14:textId="77777777" w:rsidR="00824809" w:rsidRPr="009C5807" w:rsidRDefault="00824809" w:rsidP="00317D0E">
            <w:pPr>
              <w:pStyle w:val="TAC"/>
              <w:rPr>
                <w:ins w:id="1234" w:author="Xiaomi" w:date="2022-08-08T20:19:00Z"/>
              </w:rPr>
            </w:pPr>
            <w:ins w:id="1235" w:author="Xiaomi" w:date="2022-08-08T20:19: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F8CAE3E" w14:textId="77777777" w:rsidR="00824809" w:rsidRPr="009C5807" w:rsidRDefault="00824809" w:rsidP="00317D0E">
            <w:pPr>
              <w:pStyle w:val="TAC"/>
              <w:rPr>
                <w:ins w:id="1236" w:author="Xiaomi" w:date="2022-08-08T20:19:00Z"/>
              </w:rPr>
            </w:pPr>
            <w:ins w:id="1237" w:author="Xiaomi" w:date="2022-08-08T20:19:00Z">
              <w:r w:rsidRPr="009C5807">
                <w:t>-50</w:t>
              </w:r>
            </w:ins>
          </w:p>
        </w:tc>
      </w:tr>
      <w:tr w:rsidR="00824809" w:rsidRPr="009C5807" w14:paraId="53D41661" w14:textId="77777777" w:rsidTr="00317D0E">
        <w:trPr>
          <w:jc w:val="center"/>
          <w:ins w:id="1238" w:author="Xiaomi" w:date="2022-08-08T20:19:00Z"/>
        </w:trPr>
        <w:tc>
          <w:tcPr>
            <w:tcW w:w="1035" w:type="dxa"/>
            <w:tcBorders>
              <w:left w:val="single" w:sz="4" w:space="0" w:color="auto"/>
              <w:right w:val="single" w:sz="6" w:space="0" w:color="auto"/>
            </w:tcBorders>
            <w:shd w:val="clear" w:color="auto" w:fill="auto"/>
          </w:tcPr>
          <w:p w14:paraId="4F45F502" w14:textId="77777777" w:rsidR="00824809" w:rsidRPr="009C5807" w:rsidRDefault="00824809" w:rsidP="00317D0E">
            <w:pPr>
              <w:pStyle w:val="TAC"/>
              <w:rPr>
                <w:ins w:id="1239" w:author="Xiaomi" w:date="2022-08-08T20:19:00Z"/>
              </w:rPr>
            </w:pPr>
          </w:p>
        </w:tc>
        <w:tc>
          <w:tcPr>
            <w:tcW w:w="1047" w:type="dxa"/>
            <w:tcBorders>
              <w:left w:val="single" w:sz="6" w:space="0" w:color="auto"/>
              <w:right w:val="single" w:sz="6" w:space="0" w:color="auto"/>
            </w:tcBorders>
            <w:shd w:val="clear" w:color="auto" w:fill="auto"/>
          </w:tcPr>
          <w:p w14:paraId="49D53235" w14:textId="77777777" w:rsidR="00824809" w:rsidRPr="009C5807" w:rsidRDefault="00824809" w:rsidP="00317D0E">
            <w:pPr>
              <w:pStyle w:val="TAC"/>
              <w:rPr>
                <w:ins w:id="1240" w:author="Xiaomi" w:date="2022-08-08T20:19:00Z"/>
              </w:rPr>
            </w:pPr>
          </w:p>
        </w:tc>
        <w:tc>
          <w:tcPr>
            <w:tcW w:w="802" w:type="dxa"/>
            <w:tcBorders>
              <w:left w:val="single" w:sz="6" w:space="0" w:color="auto"/>
              <w:right w:val="single" w:sz="6" w:space="0" w:color="auto"/>
            </w:tcBorders>
            <w:shd w:val="clear" w:color="auto" w:fill="auto"/>
          </w:tcPr>
          <w:p w14:paraId="12F3E4FD" w14:textId="77777777" w:rsidR="00824809" w:rsidRPr="009C5807" w:rsidRDefault="00824809" w:rsidP="00317D0E">
            <w:pPr>
              <w:pStyle w:val="TAC"/>
              <w:rPr>
                <w:ins w:id="1241" w:author="Xiaomi" w:date="2022-08-08T20:19:00Z"/>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31A46732" w14:textId="77777777" w:rsidR="00824809" w:rsidRPr="009C5807" w:rsidRDefault="00824809" w:rsidP="00317D0E">
            <w:pPr>
              <w:pStyle w:val="TAC"/>
              <w:rPr>
                <w:ins w:id="1242" w:author="Xiaomi" w:date="2022-08-08T20:19:00Z"/>
              </w:rPr>
            </w:pPr>
            <w:ins w:id="1243" w:author="Xiaomi" w:date="2022-08-08T20:19:00Z">
              <w:r w:rsidRPr="009C5807">
                <w:t>NR_FDD_FR1_B</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B17C63B" w14:textId="77777777" w:rsidR="00824809" w:rsidRPr="009C5807" w:rsidRDefault="00824809" w:rsidP="00317D0E">
            <w:pPr>
              <w:pStyle w:val="TAC"/>
              <w:rPr>
                <w:ins w:id="1244" w:author="Xiaomi" w:date="2022-08-08T20:19:00Z"/>
              </w:rPr>
            </w:pPr>
            <w:ins w:id="1245" w:author="Xiaomi" w:date="2022-08-08T20:19:00Z">
              <w:r w:rsidRPr="009C5807">
                <w:t>-120.5</w:t>
              </w:r>
            </w:ins>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A1C697A" w14:textId="77777777" w:rsidR="00824809" w:rsidRPr="009C5807" w:rsidRDefault="00824809" w:rsidP="00317D0E">
            <w:pPr>
              <w:pStyle w:val="TAC"/>
              <w:rPr>
                <w:ins w:id="1246" w:author="Xiaomi" w:date="2022-08-08T20:19:00Z"/>
                <w:rFonts w:cs="Arial"/>
                <w:lang w:val="sv-SE"/>
              </w:rPr>
            </w:pPr>
            <w:ins w:id="1247" w:author="Xiaomi" w:date="2022-08-08T20:19:00Z">
              <w:r w:rsidRPr="009C5807">
                <w:t>-117.5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F072EF6" w14:textId="77777777" w:rsidR="00824809" w:rsidRPr="009C5807" w:rsidRDefault="00824809" w:rsidP="00317D0E">
            <w:pPr>
              <w:pStyle w:val="TAC"/>
              <w:rPr>
                <w:ins w:id="1248" w:author="Xiaomi" w:date="2022-08-08T20:19:00Z"/>
              </w:rPr>
            </w:pPr>
            <w:ins w:id="1249" w:author="Xiaomi" w:date="2022-08-08T20:19:00Z">
              <w:r w:rsidRPr="009C5807">
                <w:rPr>
                  <w:lang w:eastAsia="ja-JP"/>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1A14B56" w14:textId="77777777" w:rsidR="00824809" w:rsidRPr="009C5807" w:rsidRDefault="00824809" w:rsidP="00317D0E">
            <w:pPr>
              <w:pStyle w:val="TAC"/>
              <w:rPr>
                <w:ins w:id="1250" w:author="Xiaomi" w:date="2022-08-08T20:19:00Z"/>
              </w:rPr>
            </w:pPr>
            <w:ins w:id="1251" w:author="Xiaomi" w:date="2022-08-08T20:19:00Z">
              <w:r w:rsidRPr="009C5807">
                <w:t>-50</w:t>
              </w:r>
            </w:ins>
          </w:p>
        </w:tc>
      </w:tr>
      <w:tr w:rsidR="00824809" w:rsidRPr="009C5807" w14:paraId="6A5759AB" w14:textId="77777777" w:rsidTr="00317D0E">
        <w:trPr>
          <w:jc w:val="center"/>
          <w:ins w:id="1252" w:author="Xiaomi" w:date="2022-08-08T20:19:00Z"/>
        </w:trPr>
        <w:tc>
          <w:tcPr>
            <w:tcW w:w="1035" w:type="dxa"/>
            <w:tcBorders>
              <w:left w:val="single" w:sz="4" w:space="0" w:color="auto"/>
              <w:right w:val="single" w:sz="6" w:space="0" w:color="auto"/>
            </w:tcBorders>
            <w:shd w:val="clear" w:color="auto" w:fill="auto"/>
          </w:tcPr>
          <w:p w14:paraId="0A6B7610" w14:textId="77777777" w:rsidR="00824809" w:rsidRPr="009C5807" w:rsidRDefault="00824809" w:rsidP="00317D0E">
            <w:pPr>
              <w:pStyle w:val="TAC"/>
              <w:rPr>
                <w:ins w:id="1253" w:author="Xiaomi" w:date="2022-08-08T20:19:00Z"/>
              </w:rPr>
            </w:pPr>
          </w:p>
        </w:tc>
        <w:tc>
          <w:tcPr>
            <w:tcW w:w="1047" w:type="dxa"/>
            <w:tcBorders>
              <w:left w:val="single" w:sz="6" w:space="0" w:color="auto"/>
              <w:right w:val="single" w:sz="6" w:space="0" w:color="auto"/>
            </w:tcBorders>
            <w:shd w:val="clear" w:color="auto" w:fill="auto"/>
          </w:tcPr>
          <w:p w14:paraId="579CE9BA" w14:textId="77777777" w:rsidR="00824809" w:rsidRPr="009C5807" w:rsidRDefault="00824809" w:rsidP="00317D0E">
            <w:pPr>
              <w:pStyle w:val="TAC"/>
              <w:rPr>
                <w:ins w:id="1254" w:author="Xiaomi" w:date="2022-08-08T20:19:00Z"/>
              </w:rPr>
            </w:pPr>
          </w:p>
        </w:tc>
        <w:tc>
          <w:tcPr>
            <w:tcW w:w="802" w:type="dxa"/>
            <w:tcBorders>
              <w:left w:val="single" w:sz="6" w:space="0" w:color="auto"/>
              <w:right w:val="single" w:sz="6" w:space="0" w:color="auto"/>
            </w:tcBorders>
            <w:shd w:val="clear" w:color="auto" w:fill="auto"/>
          </w:tcPr>
          <w:p w14:paraId="39BF5AF7" w14:textId="77777777" w:rsidR="00824809" w:rsidRPr="009C5807" w:rsidRDefault="00824809" w:rsidP="00317D0E">
            <w:pPr>
              <w:pStyle w:val="TAC"/>
              <w:rPr>
                <w:ins w:id="1255" w:author="Xiaomi" w:date="2022-08-08T20:19:00Z"/>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D1179C3" w14:textId="77777777" w:rsidR="00824809" w:rsidRPr="009C5807" w:rsidRDefault="00824809" w:rsidP="00317D0E">
            <w:pPr>
              <w:pStyle w:val="TAC"/>
              <w:rPr>
                <w:ins w:id="1256" w:author="Xiaomi" w:date="2022-08-08T20:19:00Z"/>
              </w:rPr>
            </w:pPr>
            <w:ins w:id="1257" w:author="Xiaomi" w:date="2022-08-08T20:19:00Z">
              <w:r w:rsidRPr="009C5807">
                <w:t>NR_TDD_FR1_C</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2792B59" w14:textId="77777777" w:rsidR="00824809" w:rsidRPr="009C5807" w:rsidRDefault="00824809" w:rsidP="00317D0E">
            <w:pPr>
              <w:pStyle w:val="TAC"/>
              <w:rPr>
                <w:ins w:id="1258" w:author="Xiaomi" w:date="2022-08-08T20:19:00Z"/>
              </w:rPr>
            </w:pPr>
            <w:ins w:id="1259" w:author="Xiaomi" w:date="2022-08-08T20:19:00Z">
              <w:r w:rsidRPr="009C5807">
                <w:t>-120</w:t>
              </w:r>
            </w:ins>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1D80B267" w14:textId="77777777" w:rsidR="00824809" w:rsidRPr="009C5807" w:rsidRDefault="00824809" w:rsidP="00317D0E">
            <w:pPr>
              <w:pStyle w:val="TAC"/>
              <w:rPr>
                <w:ins w:id="1260" w:author="Xiaomi" w:date="2022-08-08T20:19:00Z"/>
                <w:rFonts w:cs="Arial"/>
                <w:lang w:val="sv-SE"/>
              </w:rPr>
            </w:pPr>
            <w:ins w:id="1261" w:author="Xiaomi" w:date="2022-08-08T20:19:00Z">
              <w:r w:rsidRPr="009C5807">
                <w:t>-117</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D48CE51" w14:textId="77777777" w:rsidR="00824809" w:rsidRPr="009C5807" w:rsidRDefault="00824809" w:rsidP="00317D0E">
            <w:pPr>
              <w:pStyle w:val="TAC"/>
              <w:rPr>
                <w:ins w:id="1262" w:author="Xiaomi" w:date="2022-08-08T20:19:00Z"/>
              </w:rPr>
            </w:pPr>
            <w:ins w:id="1263" w:author="Xiaomi" w:date="2022-08-08T20:19: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D1FDC69" w14:textId="77777777" w:rsidR="00824809" w:rsidRPr="009C5807" w:rsidRDefault="00824809" w:rsidP="00317D0E">
            <w:pPr>
              <w:pStyle w:val="TAC"/>
              <w:rPr>
                <w:ins w:id="1264" w:author="Xiaomi" w:date="2022-08-08T20:19:00Z"/>
              </w:rPr>
            </w:pPr>
            <w:ins w:id="1265" w:author="Xiaomi" w:date="2022-08-08T20:19:00Z">
              <w:r w:rsidRPr="009C5807">
                <w:t>-50</w:t>
              </w:r>
            </w:ins>
          </w:p>
        </w:tc>
      </w:tr>
      <w:tr w:rsidR="00824809" w:rsidRPr="009C5807" w14:paraId="62EEB4F3" w14:textId="77777777" w:rsidTr="00317D0E">
        <w:trPr>
          <w:jc w:val="center"/>
          <w:ins w:id="1266" w:author="Xiaomi" w:date="2022-08-08T20:19:00Z"/>
        </w:trPr>
        <w:tc>
          <w:tcPr>
            <w:tcW w:w="1035" w:type="dxa"/>
            <w:tcBorders>
              <w:left w:val="single" w:sz="4" w:space="0" w:color="auto"/>
              <w:right w:val="single" w:sz="6" w:space="0" w:color="auto"/>
            </w:tcBorders>
            <w:shd w:val="clear" w:color="auto" w:fill="auto"/>
          </w:tcPr>
          <w:p w14:paraId="3417F7CC" w14:textId="213B30C7" w:rsidR="00824809" w:rsidRPr="009C5807" w:rsidRDefault="00824809" w:rsidP="00072BB0">
            <w:pPr>
              <w:pStyle w:val="TAC"/>
              <w:rPr>
                <w:ins w:id="1267" w:author="Xiaomi" w:date="2022-08-08T20:19:00Z"/>
              </w:rPr>
            </w:pPr>
            <w:ins w:id="1268" w:author="Xiaomi" w:date="2022-08-08T20:19:00Z">
              <w:r w:rsidRPr="009C5807">
                <w:sym w:font="Symbol" w:char="F0B1"/>
              </w:r>
            </w:ins>
            <w:ins w:id="1269" w:author="Xiaomi" w:date="2022-08-08T20:23:00Z">
              <w:r w:rsidR="00072BB0">
                <w:t>[3]</w:t>
              </w:r>
            </w:ins>
          </w:p>
        </w:tc>
        <w:tc>
          <w:tcPr>
            <w:tcW w:w="1047" w:type="dxa"/>
            <w:tcBorders>
              <w:left w:val="single" w:sz="6" w:space="0" w:color="auto"/>
              <w:right w:val="single" w:sz="6" w:space="0" w:color="auto"/>
            </w:tcBorders>
            <w:shd w:val="clear" w:color="auto" w:fill="auto"/>
          </w:tcPr>
          <w:p w14:paraId="168A1E8F" w14:textId="77777777" w:rsidR="00824809" w:rsidRPr="009C5807" w:rsidRDefault="00824809" w:rsidP="00317D0E">
            <w:pPr>
              <w:pStyle w:val="TAC"/>
              <w:rPr>
                <w:ins w:id="1270" w:author="Xiaomi" w:date="2022-08-08T20:19:00Z"/>
              </w:rPr>
            </w:pPr>
            <w:ins w:id="1271" w:author="Xiaomi" w:date="2022-08-08T20:19:00Z">
              <w:r w:rsidRPr="009C5807">
                <w:sym w:font="Symbol" w:char="F0B1"/>
              </w:r>
              <w:r w:rsidRPr="009C5807">
                <w:t>4</w:t>
              </w:r>
            </w:ins>
          </w:p>
        </w:tc>
        <w:tc>
          <w:tcPr>
            <w:tcW w:w="802" w:type="dxa"/>
            <w:tcBorders>
              <w:left w:val="single" w:sz="6" w:space="0" w:color="auto"/>
              <w:right w:val="single" w:sz="6" w:space="0" w:color="auto"/>
            </w:tcBorders>
            <w:shd w:val="clear" w:color="auto" w:fill="auto"/>
          </w:tcPr>
          <w:p w14:paraId="4BC3186F" w14:textId="77777777" w:rsidR="00824809" w:rsidRPr="009C5807" w:rsidRDefault="00824809" w:rsidP="00317D0E">
            <w:pPr>
              <w:pStyle w:val="TAC"/>
              <w:rPr>
                <w:ins w:id="1272" w:author="Xiaomi" w:date="2022-08-08T20:19:00Z"/>
              </w:rPr>
            </w:pPr>
            <w:ins w:id="1273" w:author="Xiaomi" w:date="2022-08-08T20:19:00Z">
              <w:r w:rsidRPr="009C5807">
                <w:sym w:font="Symbol" w:char="F0B3"/>
              </w:r>
              <w:r w:rsidRPr="009C5807">
                <w:t>-3</w:t>
              </w:r>
            </w:ins>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68D34EA" w14:textId="77777777" w:rsidR="00824809" w:rsidRPr="009C5807" w:rsidRDefault="00824809" w:rsidP="00317D0E">
            <w:pPr>
              <w:pStyle w:val="TAC"/>
              <w:rPr>
                <w:ins w:id="1274" w:author="Xiaomi" w:date="2022-08-08T20:19:00Z"/>
                <w:lang w:val="sv-SE"/>
              </w:rPr>
            </w:pPr>
            <w:ins w:id="1275" w:author="Xiaomi" w:date="2022-08-08T20:19:00Z">
              <w:r w:rsidRPr="009C5807">
                <w:rPr>
                  <w:lang w:val="sv-SE"/>
                </w:rPr>
                <w:t>NR_FDD_FR1_D, NR_TDD_FR1_D</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233BFA3" w14:textId="77777777" w:rsidR="00824809" w:rsidRPr="009C5807" w:rsidRDefault="00824809" w:rsidP="00317D0E">
            <w:pPr>
              <w:pStyle w:val="TAC"/>
              <w:rPr>
                <w:ins w:id="1276" w:author="Xiaomi" w:date="2022-08-08T20:19:00Z"/>
              </w:rPr>
            </w:pPr>
            <w:ins w:id="1277" w:author="Xiaomi" w:date="2022-08-08T20:19:00Z">
              <w:r w:rsidRPr="009C5807">
                <w:t>-119.5</w:t>
              </w:r>
            </w:ins>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564BA6C2" w14:textId="77777777" w:rsidR="00824809" w:rsidRPr="009C5807" w:rsidRDefault="00824809" w:rsidP="00317D0E">
            <w:pPr>
              <w:pStyle w:val="TAC"/>
              <w:rPr>
                <w:ins w:id="1278" w:author="Xiaomi" w:date="2022-08-08T20:19:00Z"/>
                <w:rFonts w:cs="Arial"/>
              </w:rPr>
            </w:pPr>
            <w:ins w:id="1279" w:author="Xiaomi" w:date="2022-08-08T20:19:00Z">
              <w:r w:rsidRPr="009C5807">
                <w:t>-116.5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F493273" w14:textId="77777777" w:rsidR="00824809" w:rsidRPr="009C5807" w:rsidRDefault="00824809" w:rsidP="00317D0E">
            <w:pPr>
              <w:pStyle w:val="TAC"/>
              <w:rPr>
                <w:ins w:id="1280" w:author="Xiaomi" w:date="2022-08-08T20:19:00Z"/>
              </w:rPr>
            </w:pPr>
            <w:ins w:id="1281" w:author="Xiaomi" w:date="2022-08-08T20:19: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62134AE" w14:textId="77777777" w:rsidR="00824809" w:rsidRPr="009C5807" w:rsidRDefault="00824809" w:rsidP="00317D0E">
            <w:pPr>
              <w:pStyle w:val="TAC"/>
              <w:rPr>
                <w:ins w:id="1282" w:author="Xiaomi" w:date="2022-08-08T20:19:00Z"/>
              </w:rPr>
            </w:pPr>
            <w:ins w:id="1283" w:author="Xiaomi" w:date="2022-08-08T20:19:00Z">
              <w:r w:rsidRPr="009C5807">
                <w:t>-50</w:t>
              </w:r>
            </w:ins>
          </w:p>
        </w:tc>
      </w:tr>
      <w:tr w:rsidR="00824809" w:rsidRPr="009C5807" w14:paraId="6F9BC8CA" w14:textId="77777777" w:rsidTr="00317D0E">
        <w:trPr>
          <w:jc w:val="center"/>
          <w:ins w:id="1284" w:author="Xiaomi" w:date="2022-08-08T20:19:00Z"/>
        </w:trPr>
        <w:tc>
          <w:tcPr>
            <w:tcW w:w="1035" w:type="dxa"/>
            <w:tcBorders>
              <w:left w:val="single" w:sz="4" w:space="0" w:color="auto"/>
              <w:right w:val="single" w:sz="6" w:space="0" w:color="auto"/>
            </w:tcBorders>
            <w:shd w:val="clear" w:color="auto" w:fill="auto"/>
          </w:tcPr>
          <w:p w14:paraId="7AA0C1E3" w14:textId="77777777" w:rsidR="00824809" w:rsidRPr="009C5807" w:rsidRDefault="00824809" w:rsidP="00317D0E">
            <w:pPr>
              <w:pStyle w:val="TAC"/>
              <w:rPr>
                <w:ins w:id="1285" w:author="Xiaomi" w:date="2022-08-08T20:19:00Z"/>
              </w:rPr>
            </w:pPr>
          </w:p>
        </w:tc>
        <w:tc>
          <w:tcPr>
            <w:tcW w:w="1047" w:type="dxa"/>
            <w:tcBorders>
              <w:left w:val="single" w:sz="6" w:space="0" w:color="auto"/>
              <w:right w:val="single" w:sz="6" w:space="0" w:color="auto"/>
            </w:tcBorders>
            <w:shd w:val="clear" w:color="auto" w:fill="auto"/>
          </w:tcPr>
          <w:p w14:paraId="043B2C16" w14:textId="77777777" w:rsidR="00824809" w:rsidRPr="009C5807" w:rsidRDefault="00824809" w:rsidP="00317D0E">
            <w:pPr>
              <w:pStyle w:val="TAC"/>
              <w:rPr>
                <w:ins w:id="1286" w:author="Xiaomi" w:date="2022-08-08T20:19:00Z"/>
              </w:rPr>
            </w:pPr>
          </w:p>
        </w:tc>
        <w:tc>
          <w:tcPr>
            <w:tcW w:w="802" w:type="dxa"/>
            <w:tcBorders>
              <w:left w:val="single" w:sz="6" w:space="0" w:color="auto"/>
              <w:right w:val="single" w:sz="6" w:space="0" w:color="auto"/>
            </w:tcBorders>
            <w:shd w:val="clear" w:color="auto" w:fill="auto"/>
          </w:tcPr>
          <w:p w14:paraId="6D16FCF7" w14:textId="77777777" w:rsidR="00824809" w:rsidRPr="009C5807" w:rsidRDefault="00824809" w:rsidP="00317D0E">
            <w:pPr>
              <w:pStyle w:val="TAC"/>
              <w:rPr>
                <w:ins w:id="1287" w:author="Xiaomi" w:date="2022-08-08T20:19:00Z"/>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5F379AE" w14:textId="77777777" w:rsidR="00824809" w:rsidRPr="009C5807" w:rsidDel="00836998" w:rsidRDefault="00824809" w:rsidP="00317D0E">
            <w:pPr>
              <w:pStyle w:val="TAC"/>
              <w:rPr>
                <w:ins w:id="1288" w:author="Xiaomi" w:date="2022-08-08T20:19:00Z"/>
                <w:lang w:val="sv-SE"/>
              </w:rPr>
            </w:pPr>
            <w:ins w:id="1289" w:author="Xiaomi" w:date="2022-08-08T20:19:00Z">
              <w:r w:rsidRPr="009C5807">
                <w:rPr>
                  <w:lang w:val="sv-SE"/>
                </w:rPr>
                <w:t>NR_FDD_FR1_E, NR_TDD_FR1_E</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88FDC0F" w14:textId="77777777" w:rsidR="00824809" w:rsidRPr="009C5807" w:rsidRDefault="00824809" w:rsidP="00317D0E">
            <w:pPr>
              <w:pStyle w:val="TAC"/>
              <w:rPr>
                <w:ins w:id="1290" w:author="Xiaomi" w:date="2022-08-08T20:19:00Z"/>
              </w:rPr>
            </w:pPr>
            <w:ins w:id="1291" w:author="Xiaomi" w:date="2022-08-08T20:19:00Z">
              <w:r w:rsidRPr="009C5807">
                <w:t>-119</w:t>
              </w:r>
            </w:ins>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11F9E8BE" w14:textId="77777777" w:rsidR="00824809" w:rsidRPr="009C5807" w:rsidRDefault="00824809" w:rsidP="00317D0E">
            <w:pPr>
              <w:pStyle w:val="TAC"/>
              <w:rPr>
                <w:ins w:id="1292" w:author="Xiaomi" w:date="2022-08-08T20:19:00Z"/>
                <w:rFonts w:cs="Arial"/>
                <w:lang w:val="sv-SE"/>
              </w:rPr>
            </w:pPr>
            <w:ins w:id="1293" w:author="Xiaomi" w:date="2022-08-08T20:19:00Z">
              <w:r w:rsidRPr="009C5807">
                <w:t>-116</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B628AD4" w14:textId="77777777" w:rsidR="00824809" w:rsidRPr="009C5807" w:rsidRDefault="00824809" w:rsidP="00317D0E">
            <w:pPr>
              <w:pStyle w:val="TAC"/>
              <w:rPr>
                <w:ins w:id="1294" w:author="Xiaomi" w:date="2022-08-08T20:19:00Z"/>
              </w:rPr>
            </w:pPr>
            <w:ins w:id="1295" w:author="Xiaomi" w:date="2022-08-08T20:19: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E74BDA2" w14:textId="77777777" w:rsidR="00824809" w:rsidRPr="009C5807" w:rsidRDefault="00824809" w:rsidP="00317D0E">
            <w:pPr>
              <w:pStyle w:val="TAC"/>
              <w:rPr>
                <w:ins w:id="1296" w:author="Xiaomi" w:date="2022-08-08T20:19:00Z"/>
              </w:rPr>
            </w:pPr>
            <w:ins w:id="1297" w:author="Xiaomi" w:date="2022-08-08T20:19:00Z">
              <w:r w:rsidRPr="009C5807">
                <w:t>-50</w:t>
              </w:r>
            </w:ins>
          </w:p>
        </w:tc>
      </w:tr>
      <w:tr w:rsidR="00824809" w:rsidRPr="009C5807" w14:paraId="6D1DAC3E" w14:textId="77777777" w:rsidTr="00317D0E">
        <w:trPr>
          <w:jc w:val="center"/>
          <w:ins w:id="1298" w:author="Xiaomi" w:date="2022-08-08T20:19:00Z"/>
        </w:trPr>
        <w:tc>
          <w:tcPr>
            <w:tcW w:w="1035" w:type="dxa"/>
            <w:tcBorders>
              <w:left w:val="single" w:sz="4" w:space="0" w:color="auto"/>
              <w:right w:val="single" w:sz="6" w:space="0" w:color="auto"/>
            </w:tcBorders>
            <w:shd w:val="clear" w:color="auto" w:fill="auto"/>
          </w:tcPr>
          <w:p w14:paraId="4672DE86" w14:textId="77777777" w:rsidR="00824809" w:rsidRPr="009C5807" w:rsidRDefault="00824809" w:rsidP="00317D0E">
            <w:pPr>
              <w:pStyle w:val="TAC"/>
              <w:rPr>
                <w:ins w:id="1299" w:author="Xiaomi" w:date="2022-08-08T20:19:00Z"/>
              </w:rPr>
            </w:pPr>
          </w:p>
        </w:tc>
        <w:tc>
          <w:tcPr>
            <w:tcW w:w="1047" w:type="dxa"/>
            <w:tcBorders>
              <w:left w:val="single" w:sz="6" w:space="0" w:color="auto"/>
              <w:right w:val="single" w:sz="6" w:space="0" w:color="auto"/>
            </w:tcBorders>
            <w:shd w:val="clear" w:color="auto" w:fill="auto"/>
          </w:tcPr>
          <w:p w14:paraId="3FCF9F4F" w14:textId="77777777" w:rsidR="00824809" w:rsidRPr="009C5807" w:rsidRDefault="00824809" w:rsidP="00317D0E">
            <w:pPr>
              <w:pStyle w:val="TAC"/>
              <w:rPr>
                <w:ins w:id="1300" w:author="Xiaomi" w:date="2022-08-08T20:19:00Z"/>
              </w:rPr>
            </w:pPr>
          </w:p>
        </w:tc>
        <w:tc>
          <w:tcPr>
            <w:tcW w:w="802" w:type="dxa"/>
            <w:tcBorders>
              <w:left w:val="single" w:sz="6" w:space="0" w:color="auto"/>
              <w:right w:val="single" w:sz="6" w:space="0" w:color="auto"/>
            </w:tcBorders>
            <w:shd w:val="clear" w:color="auto" w:fill="auto"/>
          </w:tcPr>
          <w:p w14:paraId="1B1F715E" w14:textId="77777777" w:rsidR="00824809" w:rsidRPr="009C5807" w:rsidRDefault="00824809" w:rsidP="00317D0E">
            <w:pPr>
              <w:pStyle w:val="TAC"/>
              <w:rPr>
                <w:ins w:id="1301" w:author="Xiaomi" w:date="2022-08-08T20:19:00Z"/>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04CEA8F" w14:textId="77777777" w:rsidR="00824809" w:rsidRPr="009C5807" w:rsidRDefault="00824809" w:rsidP="00317D0E">
            <w:pPr>
              <w:pStyle w:val="TAC"/>
              <w:rPr>
                <w:ins w:id="1302" w:author="Xiaomi" w:date="2022-08-08T20:19:00Z"/>
                <w:lang w:val="sv-SE"/>
              </w:rPr>
            </w:pPr>
            <w:ins w:id="1303" w:author="Xiaomi" w:date="2022-08-08T20:19:00Z">
              <w:r w:rsidRPr="009C5807">
                <w:rPr>
                  <w:lang w:eastAsia="zh-CN"/>
                </w:rPr>
                <w:t>NR_FDD_FR1_F</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1CF2765" w14:textId="77777777" w:rsidR="00824809" w:rsidRPr="009C5807" w:rsidRDefault="00824809" w:rsidP="00317D0E">
            <w:pPr>
              <w:pStyle w:val="TAC"/>
              <w:rPr>
                <w:ins w:id="1304" w:author="Xiaomi" w:date="2022-08-08T20:19:00Z"/>
              </w:rPr>
            </w:pPr>
            <w:ins w:id="1305" w:author="Xiaomi" w:date="2022-08-08T20:19:00Z">
              <w:r w:rsidRPr="009C5807">
                <w:t>-118.5</w:t>
              </w:r>
            </w:ins>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327376A" w14:textId="77777777" w:rsidR="00824809" w:rsidRPr="009C5807" w:rsidRDefault="00824809" w:rsidP="00317D0E">
            <w:pPr>
              <w:pStyle w:val="TAC"/>
              <w:rPr>
                <w:ins w:id="1306" w:author="Xiaomi" w:date="2022-08-08T20:19:00Z"/>
              </w:rPr>
            </w:pPr>
            <w:ins w:id="1307" w:author="Xiaomi" w:date="2022-08-08T20:19:00Z">
              <w:r w:rsidRPr="009C5807">
                <w:rPr>
                  <w:rFonts w:cs="Arial"/>
                </w:rPr>
                <w:t>-115.5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285C2A9" w14:textId="77777777" w:rsidR="00824809" w:rsidRPr="009C5807" w:rsidRDefault="00824809" w:rsidP="00317D0E">
            <w:pPr>
              <w:pStyle w:val="TAC"/>
              <w:rPr>
                <w:ins w:id="1308" w:author="Xiaomi" w:date="2022-08-08T20:19:00Z"/>
              </w:rPr>
            </w:pPr>
            <w:ins w:id="1309" w:author="Xiaomi" w:date="2022-08-08T20:19: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089AF79" w14:textId="77777777" w:rsidR="00824809" w:rsidRPr="009C5807" w:rsidRDefault="00824809" w:rsidP="00317D0E">
            <w:pPr>
              <w:pStyle w:val="TAC"/>
              <w:rPr>
                <w:ins w:id="1310" w:author="Xiaomi" w:date="2022-08-08T20:19:00Z"/>
              </w:rPr>
            </w:pPr>
            <w:ins w:id="1311" w:author="Xiaomi" w:date="2022-08-08T20:19:00Z">
              <w:r w:rsidRPr="009C5807">
                <w:t>-50</w:t>
              </w:r>
            </w:ins>
          </w:p>
        </w:tc>
      </w:tr>
      <w:tr w:rsidR="00824809" w:rsidRPr="009C5807" w14:paraId="0196C20D" w14:textId="77777777" w:rsidTr="00317D0E">
        <w:trPr>
          <w:jc w:val="center"/>
          <w:ins w:id="1312" w:author="Xiaomi" w:date="2022-08-08T20:19:00Z"/>
        </w:trPr>
        <w:tc>
          <w:tcPr>
            <w:tcW w:w="1035" w:type="dxa"/>
            <w:tcBorders>
              <w:left w:val="single" w:sz="4" w:space="0" w:color="auto"/>
              <w:right w:val="single" w:sz="6" w:space="0" w:color="auto"/>
            </w:tcBorders>
            <w:shd w:val="clear" w:color="auto" w:fill="auto"/>
          </w:tcPr>
          <w:p w14:paraId="2665A6F5" w14:textId="77777777" w:rsidR="00824809" w:rsidRPr="009C5807" w:rsidRDefault="00824809" w:rsidP="00317D0E">
            <w:pPr>
              <w:pStyle w:val="TAC"/>
              <w:rPr>
                <w:ins w:id="1313" w:author="Xiaomi" w:date="2022-08-08T20:19:00Z"/>
              </w:rPr>
            </w:pPr>
          </w:p>
        </w:tc>
        <w:tc>
          <w:tcPr>
            <w:tcW w:w="1047" w:type="dxa"/>
            <w:tcBorders>
              <w:left w:val="single" w:sz="6" w:space="0" w:color="auto"/>
              <w:right w:val="single" w:sz="6" w:space="0" w:color="auto"/>
            </w:tcBorders>
            <w:shd w:val="clear" w:color="auto" w:fill="auto"/>
          </w:tcPr>
          <w:p w14:paraId="24C2D627" w14:textId="77777777" w:rsidR="00824809" w:rsidRPr="009C5807" w:rsidRDefault="00824809" w:rsidP="00317D0E">
            <w:pPr>
              <w:pStyle w:val="TAC"/>
              <w:rPr>
                <w:ins w:id="1314" w:author="Xiaomi" w:date="2022-08-08T20:19:00Z"/>
              </w:rPr>
            </w:pPr>
          </w:p>
        </w:tc>
        <w:tc>
          <w:tcPr>
            <w:tcW w:w="802" w:type="dxa"/>
            <w:tcBorders>
              <w:left w:val="single" w:sz="6" w:space="0" w:color="auto"/>
              <w:right w:val="single" w:sz="6" w:space="0" w:color="auto"/>
            </w:tcBorders>
            <w:shd w:val="clear" w:color="auto" w:fill="auto"/>
          </w:tcPr>
          <w:p w14:paraId="619E6524" w14:textId="77777777" w:rsidR="00824809" w:rsidRPr="009C5807" w:rsidRDefault="00824809" w:rsidP="00317D0E">
            <w:pPr>
              <w:pStyle w:val="TAC"/>
              <w:rPr>
                <w:ins w:id="1315" w:author="Xiaomi" w:date="2022-08-08T20:19:00Z"/>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49B0127" w14:textId="77777777" w:rsidR="00824809" w:rsidRPr="009C5807" w:rsidDel="00836998" w:rsidRDefault="00824809" w:rsidP="00317D0E">
            <w:pPr>
              <w:pStyle w:val="TAC"/>
              <w:rPr>
                <w:ins w:id="1316" w:author="Xiaomi" w:date="2022-08-08T20:19:00Z"/>
                <w:lang w:eastAsia="zh-CN"/>
              </w:rPr>
            </w:pPr>
            <w:ins w:id="1317" w:author="Xiaomi" w:date="2022-08-08T20:19:00Z">
              <w:r w:rsidRPr="009C5807">
                <w:rPr>
                  <w:lang w:eastAsia="zh-CN"/>
                </w:rPr>
                <w:t>NR</w:t>
              </w:r>
              <w:r w:rsidRPr="009C5807">
                <w:t>_</w:t>
              </w:r>
              <w:r w:rsidRPr="009C5807">
                <w:rPr>
                  <w:lang w:eastAsia="zh-CN"/>
                </w:rPr>
                <w:t>FDD_FR1_G</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987FE4D" w14:textId="77777777" w:rsidR="00824809" w:rsidRPr="009C5807" w:rsidRDefault="00824809" w:rsidP="00317D0E">
            <w:pPr>
              <w:pStyle w:val="TAC"/>
              <w:rPr>
                <w:ins w:id="1318" w:author="Xiaomi" w:date="2022-08-08T20:19:00Z"/>
              </w:rPr>
            </w:pPr>
            <w:ins w:id="1319" w:author="Xiaomi" w:date="2022-08-08T20:19:00Z">
              <w:r w:rsidRPr="009C5807">
                <w:t>-118</w:t>
              </w:r>
            </w:ins>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11338E3E" w14:textId="77777777" w:rsidR="00824809" w:rsidRPr="009C5807" w:rsidRDefault="00824809" w:rsidP="00317D0E">
            <w:pPr>
              <w:pStyle w:val="TAC"/>
              <w:rPr>
                <w:ins w:id="1320" w:author="Xiaomi" w:date="2022-08-08T20:19:00Z"/>
                <w:rFonts w:cs="Arial"/>
                <w:lang w:val="sv-SE"/>
              </w:rPr>
            </w:pPr>
            <w:ins w:id="1321" w:author="Xiaomi" w:date="2022-08-08T20:19:00Z">
              <w:r w:rsidRPr="009C5807">
                <w:rPr>
                  <w:rFonts w:cs="Arial"/>
                </w:rPr>
                <w:t>-115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1E491D5" w14:textId="77777777" w:rsidR="00824809" w:rsidRPr="009C5807" w:rsidRDefault="00824809" w:rsidP="00317D0E">
            <w:pPr>
              <w:pStyle w:val="TAC"/>
              <w:rPr>
                <w:ins w:id="1322" w:author="Xiaomi" w:date="2022-08-08T20:19:00Z"/>
              </w:rPr>
            </w:pPr>
            <w:ins w:id="1323" w:author="Xiaomi" w:date="2022-08-08T20:19: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8BB396C" w14:textId="77777777" w:rsidR="00824809" w:rsidRPr="009C5807" w:rsidRDefault="00824809" w:rsidP="00317D0E">
            <w:pPr>
              <w:pStyle w:val="TAC"/>
              <w:rPr>
                <w:ins w:id="1324" w:author="Xiaomi" w:date="2022-08-08T20:19:00Z"/>
              </w:rPr>
            </w:pPr>
            <w:ins w:id="1325" w:author="Xiaomi" w:date="2022-08-08T20:19:00Z">
              <w:r w:rsidRPr="009C5807">
                <w:t>-50</w:t>
              </w:r>
            </w:ins>
          </w:p>
        </w:tc>
      </w:tr>
      <w:tr w:rsidR="00824809" w:rsidRPr="009C5807" w14:paraId="3998D28C" w14:textId="77777777" w:rsidTr="00317D0E">
        <w:trPr>
          <w:jc w:val="center"/>
          <w:ins w:id="1326" w:author="Xiaomi" w:date="2022-08-08T20:19:00Z"/>
        </w:trPr>
        <w:tc>
          <w:tcPr>
            <w:tcW w:w="1035" w:type="dxa"/>
            <w:tcBorders>
              <w:left w:val="single" w:sz="4" w:space="0" w:color="auto"/>
              <w:right w:val="single" w:sz="6" w:space="0" w:color="auto"/>
            </w:tcBorders>
            <w:shd w:val="clear" w:color="auto" w:fill="auto"/>
          </w:tcPr>
          <w:p w14:paraId="0F9F20BA" w14:textId="77777777" w:rsidR="00824809" w:rsidRPr="009C5807" w:rsidRDefault="00824809" w:rsidP="00317D0E">
            <w:pPr>
              <w:pStyle w:val="TAC"/>
              <w:rPr>
                <w:ins w:id="1327" w:author="Xiaomi" w:date="2022-08-08T20:19:00Z"/>
              </w:rPr>
            </w:pPr>
          </w:p>
        </w:tc>
        <w:tc>
          <w:tcPr>
            <w:tcW w:w="1047" w:type="dxa"/>
            <w:tcBorders>
              <w:left w:val="single" w:sz="6" w:space="0" w:color="auto"/>
              <w:right w:val="single" w:sz="6" w:space="0" w:color="auto"/>
            </w:tcBorders>
            <w:shd w:val="clear" w:color="auto" w:fill="auto"/>
          </w:tcPr>
          <w:p w14:paraId="66B7354B" w14:textId="77777777" w:rsidR="00824809" w:rsidRPr="009C5807" w:rsidRDefault="00824809" w:rsidP="00317D0E">
            <w:pPr>
              <w:pStyle w:val="TAC"/>
              <w:rPr>
                <w:ins w:id="1328" w:author="Xiaomi" w:date="2022-08-08T20:19:00Z"/>
              </w:rPr>
            </w:pPr>
          </w:p>
        </w:tc>
        <w:tc>
          <w:tcPr>
            <w:tcW w:w="802" w:type="dxa"/>
            <w:tcBorders>
              <w:left w:val="single" w:sz="6" w:space="0" w:color="auto"/>
              <w:right w:val="single" w:sz="6" w:space="0" w:color="auto"/>
            </w:tcBorders>
            <w:shd w:val="clear" w:color="auto" w:fill="auto"/>
          </w:tcPr>
          <w:p w14:paraId="1D846CA8" w14:textId="77777777" w:rsidR="00824809" w:rsidRPr="009C5807" w:rsidRDefault="00824809" w:rsidP="00317D0E">
            <w:pPr>
              <w:pStyle w:val="TAC"/>
              <w:rPr>
                <w:ins w:id="1329" w:author="Xiaomi" w:date="2022-08-08T20:19:00Z"/>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C492220" w14:textId="77777777" w:rsidR="00824809" w:rsidRPr="009C5807" w:rsidRDefault="00824809" w:rsidP="00317D0E">
            <w:pPr>
              <w:pStyle w:val="TAC"/>
              <w:rPr>
                <w:ins w:id="1330" w:author="Xiaomi" w:date="2022-08-08T20:19:00Z"/>
                <w:lang w:eastAsia="zh-CN"/>
              </w:rPr>
            </w:pPr>
            <w:ins w:id="1331" w:author="Xiaomi" w:date="2022-08-08T20:19:00Z">
              <w:r w:rsidRPr="009C5807">
                <w:rPr>
                  <w:lang w:eastAsia="zh-CN"/>
                </w:rPr>
                <w:t>NR</w:t>
              </w:r>
              <w:r w:rsidRPr="009C5807">
                <w:t>_</w:t>
              </w:r>
              <w:r w:rsidRPr="009C5807">
                <w:rPr>
                  <w:lang w:eastAsia="zh-CN"/>
                </w:rPr>
                <w:t>FDD_FR1_H</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CAF0F34" w14:textId="77777777" w:rsidR="00824809" w:rsidRPr="009C5807" w:rsidRDefault="00824809" w:rsidP="00317D0E">
            <w:pPr>
              <w:pStyle w:val="TAC"/>
              <w:rPr>
                <w:ins w:id="1332" w:author="Xiaomi" w:date="2022-08-08T20:19:00Z"/>
              </w:rPr>
            </w:pPr>
            <w:ins w:id="1333" w:author="Xiaomi" w:date="2022-08-08T20:19:00Z">
              <w:r w:rsidRPr="009C5807">
                <w:t>-117.5</w:t>
              </w:r>
            </w:ins>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02E6EED3" w14:textId="77777777" w:rsidR="00824809" w:rsidRPr="009C5807" w:rsidRDefault="00824809" w:rsidP="00317D0E">
            <w:pPr>
              <w:pStyle w:val="TAC"/>
              <w:rPr>
                <w:ins w:id="1334" w:author="Xiaomi" w:date="2022-08-08T20:19:00Z"/>
                <w:rFonts w:cs="Arial"/>
                <w:lang w:val="sv-SE"/>
              </w:rPr>
            </w:pPr>
            <w:ins w:id="1335" w:author="Xiaomi" w:date="2022-08-08T20:19:00Z">
              <w:r w:rsidRPr="009C5807">
                <w:rPr>
                  <w:rFonts w:cs="Arial"/>
                </w:rPr>
                <w:t>-114.5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064B937" w14:textId="77777777" w:rsidR="00824809" w:rsidRPr="009C5807" w:rsidRDefault="00824809" w:rsidP="00317D0E">
            <w:pPr>
              <w:pStyle w:val="TAC"/>
              <w:rPr>
                <w:ins w:id="1336" w:author="Xiaomi" w:date="2022-08-08T20:19:00Z"/>
              </w:rPr>
            </w:pPr>
            <w:ins w:id="1337" w:author="Xiaomi" w:date="2022-08-08T20:19: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3226566" w14:textId="77777777" w:rsidR="00824809" w:rsidRPr="009C5807" w:rsidRDefault="00824809" w:rsidP="00317D0E">
            <w:pPr>
              <w:pStyle w:val="TAC"/>
              <w:rPr>
                <w:ins w:id="1338" w:author="Xiaomi" w:date="2022-08-08T20:19:00Z"/>
              </w:rPr>
            </w:pPr>
            <w:ins w:id="1339" w:author="Xiaomi" w:date="2022-08-08T20:19:00Z">
              <w:r w:rsidRPr="009C5807">
                <w:t>-50</w:t>
              </w:r>
            </w:ins>
          </w:p>
        </w:tc>
      </w:tr>
      <w:tr w:rsidR="00824809" w:rsidRPr="009C5807" w14:paraId="5AC164F7" w14:textId="77777777" w:rsidTr="00317D0E">
        <w:trPr>
          <w:jc w:val="center"/>
          <w:ins w:id="1340" w:author="Xiaomi" w:date="2022-08-08T20:19:00Z"/>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36D20C31" w14:textId="0A8C6F75" w:rsidR="00824809" w:rsidRPr="009C5807" w:rsidRDefault="00824809" w:rsidP="00072BB0">
            <w:pPr>
              <w:pStyle w:val="TAC"/>
              <w:rPr>
                <w:ins w:id="1341" w:author="Xiaomi" w:date="2022-08-08T20:19:00Z"/>
              </w:rPr>
            </w:pPr>
            <w:ins w:id="1342" w:author="Xiaomi" w:date="2022-08-08T20:19:00Z">
              <w:r w:rsidRPr="009C5807">
                <w:sym w:font="Symbol" w:char="F0B1"/>
              </w:r>
            </w:ins>
            <w:ins w:id="1343" w:author="Xiaomi" w:date="2022-08-08T20:23:00Z">
              <w:r w:rsidR="00072BB0">
                <w:t>[4]</w:t>
              </w:r>
            </w:ins>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332A8AA5" w14:textId="77777777" w:rsidR="00824809" w:rsidRPr="009C5807" w:rsidRDefault="00824809" w:rsidP="00317D0E">
            <w:pPr>
              <w:pStyle w:val="TAC"/>
              <w:rPr>
                <w:ins w:id="1344" w:author="Xiaomi" w:date="2022-08-08T20:19:00Z"/>
              </w:rPr>
            </w:pPr>
            <w:ins w:id="1345" w:author="Xiaomi" w:date="2022-08-08T20:19:00Z">
              <w:r w:rsidRPr="009C5807">
                <w:sym w:font="Symbol" w:char="F0B1"/>
              </w:r>
              <w:r w:rsidRPr="009C5807">
                <w:t>4</w:t>
              </w:r>
            </w:ins>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0215A36D" w14:textId="77777777" w:rsidR="00824809" w:rsidRPr="009C5807" w:rsidRDefault="00824809" w:rsidP="00317D0E">
            <w:pPr>
              <w:pStyle w:val="TAC"/>
              <w:rPr>
                <w:ins w:id="1346" w:author="Xiaomi" w:date="2022-08-08T20:19:00Z"/>
              </w:rPr>
            </w:pPr>
            <w:ins w:id="1347" w:author="Xiaomi" w:date="2022-08-08T20:19:00Z">
              <w:r w:rsidRPr="009C5807">
                <w:sym w:font="Symbol" w:char="F0B3"/>
              </w:r>
              <w:r w:rsidRPr="009C5807">
                <w:t>-</w:t>
              </w:r>
              <w:r w:rsidRPr="009C5807">
                <w:rPr>
                  <w:lang w:eastAsia="zh-CN"/>
                </w:rPr>
                <w:t>6</w:t>
              </w:r>
            </w:ins>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32B4B04" w14:textId="77777777" w:rsidR="00824809" w:rsidRPr="009C5807" w:rsidRDefault="00824809" w:rsidP="00317D0E">
            <w:pPr>
              <w:pStyle w:val="TAC"/>
              <w:rPr>
                <w:ins w:id="1348" w:author="Xiaomi" w:date="2022-08-08T20:19:00Z"/>
              </w:rPr>
            </w:pPr>
            <w:ins w:id="1349" w:author="Xiaomi" w:date="2022-08-08T20:19:00Z">
              <w:r w:rsidRPr="009C5807">
                <w:t>Note 2</w:t>
              </w:r>
            </w:ins>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7EE997B1" w14:textId="77777777" w:rsidR="00824809" w:rsidRPr="009C5807" w:rsidRDefault="00824809" w:rsidP="00317D0E">
            <w:pPr>
              <w:pStyle w:val="TAC"/>
              <w:rPr>
                <w:ins w:id="1350" w:author="Xiaomi" w:date="2022-08-08T20:19:00Z"/>
              </w:rPr>
            </w:pPr>
            <w:ins w:id="1351" w:author="Xiaomi" w:date="2022-08-08T20:19:00Z">
              <w:r w:rsidRPr="009C5807">
                <w:t>Note 2</w:t>
              </w:r>
            </w:ins>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626D5DD4" w14:textId="77777777" w:rsidR="00824809" w:rsidRPr="009C5807" w:rsidRDefault="00824809" w:rsidP="00317D0E">
            <w:pPr>
              <w:pStyle w:val="TAC"/>
              <w:rPr>
                <w:ins w:id="1352" w:author="Xiaomi" w:date="2022-08-08T20:19:00Z"/>
                <w:lang w:eastAsia="zh-CN"/>
              </w:rPr>
            </w:pPr>
            <w:ins w:id="1353" w:author="Xiaomi" w:date="2022-08-08T20:19:00Z">
              <w:r w:rsidRPr="009C5807">
                <w:t>Note 2</w:t>
              </w:r>
            </w:ins>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18B58A06" w14:textId="77777777" w:rsidR="00824809" w:rsidRPr="009C5807" w:rsidRDefault="00824809" w:rsidP="00317D0E">
            <w:pPr>
              <w:pStyle w:val="TAC"/>
              <w:rPr>
                <w:ins w:id="1354" w:author="Xiaomi" w:date="2022-08-08T20:19:00Z"/>
              </w:rPr>
            </w:pPr>
            <w:ins w:id="1355" w:author="Xiaomi" w:date="2022-08-08T20:19:00Z">
              <w:r w:rsidRPr="009C5807">
                <w:t>Note 2</w:t>
              </w:r>
            </w:ins>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077CD343" w14:textId="77777777" w:rsidR="00824809" w:rsidRPr="009C5807" w:rsidRDefault="00824809" w:rsidP="00317D0E">
            <w:pPr>
              <w:pStyle w:val="TAC"/>
              <w:rPr>
                <w:ins w:id="1356" w:author="Xiaomi" w:date="2022-08-08T20:19:00Z"/>
              </w:rPr>
            </w:pPr>
            <w:ins w:id="1357" w:author="Xiaomi" w:date="2022-08-08T20:19:00Z">
              <w:r w:rsidRPr="009C5807">
                <w:t>Note 2</w:t>
              </w:r>
            </w:ins>
          </w:p>
        </w:tc>
      </w:tr>
      <w:tr w:rsidR="00824809" w:rsidRPr="009C5807" w14:paraId="2FA96311" w14:textId="77777777" w:rsidTr="00317D0E">
        <w:trPr>
          <w:jc w:val="center"/>
          <w:ins w:id="1358" w:author="Xiaomi" w:date="2022-08-08T20:19:00Z"/>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84B3757" w14:textId="77777777" w:rsidR="00824809" w:rsidRPr="009C5807" w:rsidRDefault="00824809" w:rsidP="00317D0E">
            <w:pPr>
              <w:pStyle w:val="TAN"/>
              <w:rPr>
                <w:ins w:id="1359" w:author="Xiaomi" w:date="2022-08-08T20:19:00Z"/>
              </w:rPr>
            </w:pPr>
            <w:ins w:id="1360" w:author="Xiaomi" w:date="2022-08-08T20:19:00Z">
              <w:r w:rsidRPr="009C5807">
                <w:t>NOTE 1:</w:t>
              </w:r>
              <w:r w:rsidRPr="009C5807">
                <w:tab/>
                <w:t>Io is assumed to have constant EPRE across the bandwidth.</w:t>
              </w:r>
            </w:ins>
          </w:p>
          <w:p w14:paraId="0896D5C2" w14:textId="77777777" w:rsidR="00824809" w:rsidRPr="009C5807" w:rsidRDefault="00824809" w:rsidP="00317D0E">
            <w:pPr>
              <w:pStyle w:val="TAN"/>
              <w:rPr>
                <w:ins w:id="1361" w:author="Xiaomi" w:date="2022-08-08T20:19:00Z"/>
                <w:rFonts w:cs="Arial"/>
              </w:rPr>
            </w:pPr>
            <w:ins w:id="1362" w:author="Xiaomi" w:date="2022-08-08T20:19:00Z">
              <w:r w:rsidRPr="009C5807">
                <w:rPr>
                  <w:rFonts w:cs="Arial"/>
                </w:rPr>
                <w:t>N</w:t>
              </w:r>
              <w:r w:rsidRPr="009C5807">
                <w:rPr>
                  <w:rFonts w:cs="Arial"/>
                  <w:lang w:eastAsia="zh-CN"/>
                </w:rPr>
                <w:t>OTE</w:t>
              </w:r>
              <w:r w:rsidRPr="009C5807">
                <w:rPr>
                  <w:rFonts w:cs="Arial"/>
                </w:rPr>
                <w:t xml:space="preserve"> 2:</w:t>
              </w:r>
              <w:r w:rsidRPr="009C5807">
                <w:rPr>
                  <w:rFonts w:cs="Arial"/>
                </w:rPr>
                <w:tab/>
                <w:t>The same bands and the same Io conditions for each band apply for this requirement as for the corresponding highest accuracy requirement.</w:t>
              </w:r>
            </w:ins>
          </w:p>
          <w:p w14:paraId="1D931C17" w14:textId="77777777" w:rsidR="00824809" w:rsidRPr="009C5807" w:rsidRDefault="00824809" w:rsidP="00317D0E">
            <w:pPr>
              <w:pStyle w:val="TAN"/>
              <w:rPr>
                <w:ins w:id="1363" w:author="Xiaomi" w:date="2022-08-08T20:19:00Z"/>
              </w:rPr>
            </w:pPr>
            <w:ins w:id="1364" w:author="Xiaomi" w:date="2022-08-08T20:19:00Z">
              <w:r w:rsidRPr="009C5807">
                <w:t>NOTE 3:</w:t>
              </w:r>
              <w:r w:rsidRPr="009C5807">
                <w:tab/>
                <w:t>NR operating band groups in FR1 are as defined in clause 3.5.2.</w:t>
              </w:r>
            </w:ins>
          </w:p>
        </w:tc>
      </w:tr>
    </w:tbl>
    <w:p w14:paraId="104A4C4F" w14:textId="77777777" w:rsidR="00824809" w:rsidRPr="009C5807" w:rsidRDefault="00824809" w:rsidP="00824809">
      <w:pPr>
        <w:rPr>
          <w:ins w:id="1365" w:author="Xiaomi" w:date="2022-08-08T20:19:00Z"/>
          <w:lang w:eastAsia="zh-CN"/>
        </w:rPr>
      </w:pPr>
    </w:p>
    <w:p w14:paraId="0D5E30F8" w14:textId="402869CC" w:rsidR="00824809" w:rsidRPr="009C5807" w:rsidRDefault="00824809" w:rsidP="00824809">
      <w:pPr>
        <w:pStyle w:val="5"/>
        <w:rPr>
          <w:ins w:id="1366" w:author="Xiaomi" w:date="2022-08-08T20:19:00Z"/>
        </w:rPr>
      </w:pPr>
      <w:ins w:id="1367" w:author="Xiaomi" w:date="2022-08-08T20:19:00Z">
        <w:r w:rsidRPr="009C5807">
          <w:rPr>
            <w:lang w:eastAsia="zh-CN"/>
          </w:rPr>
          <w:t>10.</w:t>
        </w:r>
        <w:r w:rsidRPr="009C5807">
          <w:t>1</w:t>
        </w:r>
        <w:r w:rsidR="00072BB0">
          <w:rPr>
            <w:lang w:eastAsia="zh-CN"/>
          </w:rPr>
          <w:t>.</w:t>
        </w:r>
      </w:ins>
      <w:ins w:id="1368" w:author="Xiaomi" w:date="2022-08-08T20:21:00Z">
        <w:r w:rsidR="00072BB0">
          <w:rPr>
            <w:lang w:eastAsia="zh-CN"/>
          </w:rPr>
          <w:t>41</w:t>
        </w:r>
      </w:ins>
      <w:ins w:id="1369" w:author="Xiaomi" w:date="2022-08-08T20:19:00Z">
        <w:r w:rsidRPr="009C5807">
          <w:rPr>
            <w:lang w:eastAsia="zh-CN"/>
          </w:rPr>
          <w:t>.1.2</w:t>
        </w:r>
        <w:r w:rsidRPr="009C5807">
          <w:tab/>
          <w:t xml:space="preserve">Relative Accuracy of </w:t>
        </w:r>
        <w:r w:rsidRPr="009C5807">
          <w:rPr>
            <w:lang w:eastAsia="zh-CN"/>
          </w:rPr>
          <w:t>SS-RSRQ</w:t>
        </w:r>
        <w:r w:rsidRPr="009C5807">
          <w:t xml:space="preserve"> in FR1</w:t>
        </w:r>
      </w:ins>
    </w:p>
    <w:p w14:paraId="71894B65" w14:textId="77777777" w:rsidR="00824809" w:rsidRPr="009C5807" w:rsidRDefault="00824809" w:rsidP="00824809">
      <w:pPr>
        <w:rPr>
          <w:ins w:id="1370" w:author="Xiaomi" w:date="2022-08-08T20:19:00Z"/>
          <w:rFonts w:cs="v4.2.0"/>
          <w:i/>
        </w:rPr>
      </w:pPr>
      <w:ins w:id="1371" w:author="Xiaomi" w:date="2022-08-08T20:19:00Z">
        <w:r w:rsidRPr="009C5807">
          <w:rPr>
            <w:rFonts w:cs="v4.2.0"/>
          </w:rPr>
          <w:t xml:space="preserve">The relative accuracy of </w:t>
        </w:r>
        <w:r w:rsidRPr="009C5807">
          <w:rPr>
            <w:rFonts w:cs="v4.2.0"/>
            <w:lang w:eastAsia="zh-CN"/>
          </w:rPr>
          <w:t>SS-RSRQ</w:t>
        </w:r>
        <w:r w:rsidRPr="009C5807">
          <w:rPr>
            <w:rFonts w:cs="v4.2.0"/>
          </w:rPr>
          <w:t xml:space="preserve"> in inter frequency case is defined as the RSRQ measured from one cell on a frequency in FR1 compared to the RSRP measured from another cell on a different frequency in FR1.</w:t>
        </w:r>
      </w:ins>
    </w:p>
    <w:p w14:paraId="3B1E4F76" w14:textId="7A9408DC" w:rsidR="00824809" w:rsidRPr="009C5807" w:rsidRDefault="00824809" w:rsidP="00824809">
      <w:pPr>
        <w:rPr>
          <w:ins w:id="1372" w:author="Xiaomi" w:date="2022-08-08T20:19:00Z"/>
          <w:rFonts w:cs="v4.2.0"/>
        </w:rPr>
      </w:pPr>
      <w:ins w:id="1373" w:author="Xiaomi" w:date="2022-08-08T20:19:00Z">
        <w:r w:rsidRPr="009C5807">
          <w:rPr>
            <w:rFonts w:cs="v4.2.0"/>
          </w:rPr>
          <w:t xml:space="preserve">The accuracy requirements in Table </w:t>
        </w:r>
        <w:r w:rsidR="00072BB0">
          <w:rPr>
            <w:rFonts w:cs="v4.2.0"/>
            <w:lang w:eastAsia="zh-CN"/>
          </w:rPr>
          <w:t>10.1.</w:t>
        </w:r>
      </w:ins>
      <w:ins w:id="1374" w:author="Xiaomi" w:date="2022-08-08T20:21:00Z">
        <w:r w:rsidR="00072BB0">
          <w:rPr>
            <w:rFonts w:cs="v4.2.0"/>
            <w:lang w:eastAsia="zh-CN"/>
          </w:rPr>
          <w:t>41</w:t>
        </w:r>
      </w:ins>
      <w:ins w:id="1375" w:author="Xiaomi" w:date="2022-08-08T20:19:00Z">
        <w:r w:rsidRPr="009C5807">
          <w:rPr>
            <w:rFonts w:cs="v4.2.0"/>
            <w:lang w:eastAsia="zh-CN"/>
          </w:rPr>
          <w:t>.1.2</w:t>
        </w:r>
        <w:r w:rsidRPr="009C5807">
          <w:rPr>
            <w:rFonts w:cs="v4.2.0"/>
          </w:rPr>
          <w:t>-1 are valid under the following conditions:</w:t>
        </w:r>
      </w:ins>
    </w:p>
    <w:p w14:paraId="14DB3FC1" w14:textId="57CDFD69" w:rsidR="00824809" w:rsidRPr="009C5807" w:rsidRDefault="00824809" w:rsidP="00824809">
      <w:pPr>
        <w:ind w:left="568" w:hanging="284"/>
        <w:rPr>
          <w:ins w:id="1376" w:author="Xiaomi" w:date="2022-08-08T20:19:00Z"/>
          <w:rFonts w:cs="v4.2.0"/>
        </w:rPr>
      </w:pPr>
      <w:ins w:id="1377" w:author="Xiaomi" w:date="2022-08-08T20:19:00Z">
        <w:r w:rsidRPr="009C5807">
          <w:t>-</w:t>
        </w:r>
        <w:r w:rsidRPr="009C5807">
          <w:rPr>
            <w:rFonts w:ascii="Arial" w:hAnsi="Arial"/>
            <w:sz w:val="28"/>
            <w:lang w:val="en-US"/>
          </w:rPr>
          <w:tab/>
        </w:r>
        <w:r w:rsidRPr="009C5807">
          <w:t>Conditions defined in clause </w:t>
        </w:r>
      </w:ins>
      <w:ins w:id="1378" w:author="Xiaomi" w:date="2022-08-08T20:21:00Z">
        <w:r w:rsidR="00072BB0">
          <w:t>[</w:t>
        </w:r>
      </w:ins>
      <w:ins w:id="1379" w:author="Xiaomi" w:date="2022-08-08T20:19:00Z">
        <w:r w:rsidRPr="009C5807">
          <w:t>7.3 of TS 38.101-1</w:t>
        </w:r>
      </w:ins>
      <w:ins w:id="1380" w:author="Xiaomi" w:date="2022-08-08T20:22:00Z">
        <w:r w:rsidR="00072BB0">
          <w:t>]</w:t>
        </w:r>
      </w:ins>
      <w:ins w:id="1381" w:author="Xiaomi" w:date="2022-08-08T20:19:00Z">
        <w:r w:rsidRPr="009C5807">
          <w:t xml:space="preserve"> [</w:t>
        </w:r>
      </w:ins>
      <w:ins w:id="1382" w:author="Xiaomi" w:date="2022-08-08T20:22:00Z">
        <w:r w:rsidR="00072BB0">
          <w:t>TBD</w:t>
        </w:r>
      </w:ins>
      <w:ins w:id="1383" w:author="Xiaomi" w:date="2022-08-08T20:19:00Z">
        <w:r w:rsidRPr="009C5807">
          <w:t>] for reference sensitivity are fulfilled.</w:t>
        </w:r>
      </w:ins>
    </w:p>
    <w:p w14:paraId="3A299971" w14:textId="79FDDDCD" w:rsidR="00824809" w:rsidRPr="009C5807" w:rsidRDefault="00824809" w:rsidP="00824809">
      <w:pPr>
        <w:ind w:left="568" w:hanging="284"/>
        <w:rPr>
          <w:ins w:id="1384" w:author="Xiaomi" w:date="2022-08-08T20:19:00Z"/>
          <w:lang w:eastAsia="zh-CN"/>
        </w:rPr>
      </w:pPr>
      <w:ins w:id="1385" w:author="Xiaomi" w:date="2022-08-08T20:19:00Z">
        <w:r w:rsidRPr="009C5807">
          <w:t>-</w:t>
        </w:r>
        <w:r w:rsidRPr="009C5807">
          <w:rPr>
            <w:rFonts w:ascii="Arial" w:hAnsi="Arial"/>
            <w:sz w:val="28"/>
            <w:lang w:val="en-US"/>
          </w:rPr>
          <w:tab/>
        </w:r>
        <w:r w:rsidRPr="009C5807">
          <w:t xml:space="preserve">Conditions for inter-frequency measurements are fulfilled according to </w:t>
        </w:r>
      </w:ins>
      <w:ins w:id="1386" w:author="Xiaomi" w:date="2022-08-08T20:22:00Z">
        <w:r w:rsidR="00072BB0">
          <w:t>[</w:t>
        </w:r>
      </w:ins>
      <w:ins w:id="1387" w:author="Xiaomi" w:date="2022-08-08T20:19:00Z">
        <w:r w:rsidRPr="009C5807">
          <w:t>Annex B.2.3</w:t>
        </w:r>
      </w:ins>
      <w:ins w:id="1388" w:author="Xiaomi" w:date="2022-08-08T20:22:00Z">
        <w:r w:rsidR="00072BB0">
          <w:t>]</w:t>
        </w:r>
      </w:ins>
      <w:ins w:id="1389" w:author="Xiaomi" w:date="2022-08-08T20:19:00Z">
        <w:r w:rsidRPr="009C5807">
          <w:t xml:space="preserve"> for a corresponding Band </w:t>
        </w:r>
        <w:r w:rsidRPr="009C5807">
          <w:rPr>
            <w:rFonts w:cs="v4.2.0"/>
            <w:lang w:eastAsia="ko-KR"/>
          </w:rPr>
          <w:t>for each relevant SSB</w:t>
        </w:r>
        <w:r w:rsidRPr="009C5807">
          <w:t>.</w:t>
        </w:r>
      </w:ins>
    </w:p>
    <w:p w14:paraId="68F06515" w14:textId="77777777" w:rsidR="00824809" w:rsidRPr="009C5807" w:rsidRDefault="00824809" w:rsidP="00824809">
      <w:pPr>
        <w:ind w:left="568" w:hanging="284"/>
        <w:rPr>
          <w:ins w:id="1390" w:author="Xiaomi" w:date="2022-08-08T20:19:00Z"/>
          <w:rFonts w:cs="v4.2.0"/>
          <w:sz w:val="18"/>
        </w:rPr>
      </w:pPr>
      <w:ins w:id="1391" w:author="Xiaomi" w:date="2022-08-08T20:19:00Z">
        <w:r w:rsidRPr="009C5807">
          <w:t>-</w:t>
        </w:r>
        <w:r w:rsidRPr="009C5807">
          <w:rPr>
            <w:rFonts w:ascii="Arial" w:hAnsi="Arial"/>
            <w:sz w:val="28"/>
            <w:lang w:val="en-US"/>
          </w:rPr>
          <w:tab/>
        </w:r>
        <w:r w:rsidRPr="009C5807">
          <w:t>|SSB_RP1</w:t>
        </w:r>
        <w:r w:rsidRPr="009C5807">
          <w:rPr>
            <w:vertAlign w:val="subscript"/>
          </w:rPr>
          <w:t>dBm</w:t>
        </w:r>
        <w:r w:rsidRPr="009C5807">
          <w:t xml:space="preserve"> - SSB_RP2</w:t>
        </w:r>
        <w:r w:rsidRPr="009C5807">
          <w:rPr>
            <w:vertAlign w:val="subscript"/>
          </w:rPr>
          <w:t>dBm</w:t>
        </w:r>
        <w:r w:rsidRPr="009C5807">
          <w:t xml:space="preserve">| </w:t>
        </w:r>
        <w:r w:rsidRPr="009C5807">
          <w:rPr>
            <w:rFonts w:hint="eastAsia"/>
          </w:rPr>
          <w:t>≤</w:t>
        </w:r>
        <w:r w:rsidRPr="009C5807">
          <w:t xml:space="preserve"> 27 dB</w:t>
        </w:r>
      </w:ins>
    </w:p>
    <w:p w14:paraId="6962B915" w14:textId="77777777" w:rsidR="00824809" w:rsidRPr="009C5807" w:rsidRDefault="00824809" w:rsidP="00824809">
      <w:pPr>
        <w:ind w:left="568" w:hanging="284"/>
        <w:rPr>
          <w:ins w:id="1392" w:author="Xiaomi" w:date="2022-08-08T20:19:00Z"/>
          <w:lang w:eastAsia="zh-CN"/>
        </w:rPr>
      </w:pPr>
      <w:ins w:id="1393" w:author="Xiaomi" w:date="2022-08-08T20:19:00Z">
        <w:r w:rsidRPr="009C5807">
          <w:t>-</w:t>
        </w:r>
        <w:r w:rsidRPr="009C5807">
          <w:rPr>
            <w:rFonts w:ascii="Arial" w:hAnsi="Arial"/>
            <w:sz w:val="28"/>
            <w:lang w:val="en-US"/>
          </w:rPr>
          <w:tab/>
        </w:r>
        <w:r w:rsidRPr="009C5807">
          <w:t xml:space="preserve">|Channel 1_Io </w:t>
        </w:r>
        <w:r w:rsidRPr="009C5807">
          <w:noBreakHyphen/>
          <w:t xml:space="preserve">Channel 2_Io | </w:t>
        </w:r>
        <w:r w:rsidRPr="009C5807">
          <w:sym w:font="Symbol" w:char="F0A3"/>
        </w:r>
        <w:r w:rsidRPr="009C5807">
          <w:t xml:space="preserve"> 20 dB</w:t>
        </w:r>
      </w:ins>
    </w:p>
    <w:p w14:paraId="0B634E66" w14:textId="0A36C411" w:rsidR="00824809" w:rsidRPr="009C5807" w:rsidRDefault="00824809" w:rsidP="00824809">
      <w:pPr>
        <w:pStyle w:val="TH"/>
        <w:rPr>
          <w:ins w:id="1394" w:author="Xiaomi" w:date="2022-08-08T20:19:00Z"/>
          <w:sz w:val="22"/>
          <w:szCs w:val="22"/>
          <w:lang w:eastAsia="zh-CN"/>
        </w:rPr>
      </w:pPr>
      <w:ins w:id="1395" w:author="Xiaomi" w:date="2022-08-08T20:19:00Z">
        <w:r w:rsidRPr="009C5807">
          <w:lastRenderedPageBreak/>
          <w:t xml:space="preserve">Table </w:t>
        </w:r>
        <w:r w:rsidR="00072BB0">
          <w:rPr>
            <w:lang w:eastAsia="zh-CN"/>
          </w:rPr>
          <w:t>10.1.</w:t>
        </w:r>
      </w:ins>
      <w:ins w:id="1396" w:author="Xiaomi" w:date="2022-08-08T20:22:00Z">
        <w:r w:rsidR="00072BB0">
          <w:rPr>
            <w:lang w:eastAsia="zh-CN"/>
          </w:rPr>
          <w:t>41</w:t>
        </w:r>
      </w:ins>
      <w:ins w:id="1397" w:author="Xiaomi" w:date="2022-08-08T20:19:00Z">
        <w:r w:rsidRPr="009C5807">
          <w:rPr>
            <w:lang w:eastAsia="zh-CN"/>
          </w:rPr>
          <w:t>.1.2</w:t>
        </w:r>
        <w:r w:rsidRPr="009C5807">
          <w:t xml:space="preserve">-1: </w:t>
        </w:r>
        <w:r w:rsidRPr="009C5807">
          <w:rPr>
            <w:lang w:eastAsia="zh-CN"/>
          </w:rPr>
          <w:t>SS-RSRQ</w:t>
        </w:r>
        <w:r w:rsidRPr="009C5807">
          <w:t xml:space="preserve"> Inter frequency relative accuracy</w:t>
        </w:r>
        <w:r w:rsidRPr="009C5807">
          <w:rPr>
            <w:sz w:val="22"/>
            <w:szCs w:val="22"/>
            <w:lang w:eastAsia="zh-CN"/>
          </w:rPr>
          <w:t xml:space="preserve"> in FR1</w:t>
        </w:r>
      </w:ins>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824809" w:rsidRPr="009C5807" w14:paraId="6427682D" w14:textId="77777777" w:rsidTr="00317D0E">
        <w:trPr>
          <w:jc w:val="center"/>
          <w:ins w:id="1398" w:author="Xiaomi" w:date="2022-08-08T20:19:00Z"/>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BC34484" w14:textId="77777777" w:rsidR="00824809" w:rsidRPr="009C5807" w:rsidRDefault="00824809" w:rsidP="00317D0E">
            <w:pPr>
              <w:pStyle w:val="TAH"/>
              <w:rPr>
                <w:ins w:id="1399" w:author="Xiaomi" w:date="2022-08-08T20:19:00Z"/>
              </w:rPr>
            </w:pPr>
            <w:ins w:id="1400" w:author="Xiaomi" w:date="2022-08-08T20:19:00Z">
              <w:r w:rsidRPr="009C5807">
                <w:t>Accuracy</w:t>
              </w:r>
            </w:ins>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D287544" w14:textId="77777777" w:rsidR="00824809" w:rsidRPr="009C5807" w:rsidRDefault="00824809" w:rsidP="00317D0E">
            <w:pPr>
              <w:pStyle w:val="TAH"/>
              <w:rPr>
                <w:ins w:id="1401" w:author="Xiaomi" w:date="2022-08-08T20:19:00Z"/>
              </w:rPr>
            </w:pPr>
            <w:ins w:id="1402" w:author="Xiaomi" w:date="2022-08-08T20:19:00Z">
              <w:r w:rsidRPr="009C5807">
                <w:t>Conditions</w:t>
              </w:r>
            </w:ins>
          </w:p>
        </w:tc>
      </w:tr>
      <w:tr w:rsidR="00824809" w:rsidRPr="009C5807" w14:paraId="4760DCD9" w14:textId="77777777" w:rsidTr="00317D0E">
        <w:trPr>
          <w:jc w:val="center"/>
          <w:ins w:id="1403" w:author="Xiaomi" w:date="2022-08-08T20:19:00Z"/>
        </w:trPr>
        <w:tc>
          <w:tcPr>
            <w:tcW w:w="1035" w:type="dxa"/>
            <w:tcBorders>
              <w:top w:val="single" w:sz="4" w:space="0" w:color="auto"/>
              <w:left w:val="single" w:sz="4" w:space="0" w:color="auto"/>
              <w:right w:val="single" w:sz="4" w:space="0" w:color="auto"/>
            </w:tcBorders>
            <w:shd w:val="clear" w:color="auto" w:fill="auto"/>
            <w:vAlign w:val="center"/>
          </w:tcPr>
          <w:p w14:paraId="56D46235" w14:textId="77777777" w:rsidR="00824809" w:rsidRPr="009C5807" w:rsidRDefault="00824809" w:rsidP="00317D0E">
            <w:pPr>
              <w:pStyle w:val="TAH"/>
              <w:rPr>
                <w:ins w:id="1404" w:author="Xiaomi" w:date="2022-08-08T20:19:00Z"/>
              </w:rPr>
            </w:pPr>
            <w:ins w:id="1405" w:author="Xiaomi" w:date="2022-08-08T20:19:00Z">
              <w:r w:rsidRPr="009C5807">
                <w:t>Normal condition</w:t>
              </w:r>
            </w:ins>
          </w:p>
        </w:tc>
        <w:tc>
          <w:tcPr>
            <w:tcW w:w="1047" w:type="dxa"/>
            <w:tcBorders>
              <w:top w:val="single" w:sz="4" w:space="0" w:color="auto"/>
              <w:left w:val="single" w:sz="4" w:space="0" w:color="auto"/>
              <w:right w:val="single" w:sz="4" w:space="0" w:color="auto"/>
            </w:tcBorders>
            <w:shd w:val="clear" w:color="auto" w:fill="auto"/>
            <w:vAlign w:val="center"/>
          </w:tcPr>
          <w:p w14:paraId="2CC87F9E" w14:textId="77777777" w:rsidR="00824809" w:rsidRPr="009C5807" w:rsidRDefault="00824809" w:rsidP="00317D0E">
            <w:pPr>
              <w:pStyle w:val="TAH"/>
              <w:rPr>
                <w:ins w:id="1406" w:author="Xiaomi" w:date="2022-08-08T20:19:00Z"/>
              </w:rPr>
            </w:pPr>
            <w:ins w:id="1407" w:author="Xiaomi" w:date="2022-08-08T20:19:00Z">
              <w:r w:rsidRPr="009C5807">
                <w:t>Extreme condition</w:t>
              </w:r>
            </w:ins>
          </w:p>
        </w:tc>
        <w:tc>
          <w:tcPr>
            <w:tcW w:w="802" w:type="dxa"/>
            <w:tcBorders>
              <w:top w:val="single" w:sz="4" w:space="0" w:color="auto"/>
              <w:left w:val="single" w:sz="4" w:space="0" w:color="auto"/>
              <w:right w:val="single" w:sz="4" w:space="0" w:color="auto"/>
            </w:tcBorders>
            <w:shd w:val="clear" w:color="auto" w:fill="auto"/>
            <w:vAlign w:val="center"/>
          </w:tcPr>
          <w:p w14:paraId="22D4AD9D" w14:textId="77777777" w:rsidR="00824809" w:rsidRPr="009C5807" w:rsidRDefault="00824809" w:rsidP="00317D0E">
            <w:pPr>
              <w:pStyle w:val="TAH"/>
              <w:rPr>
                <w:ins w:id="1408" w:author="Xiaomi" w:date="2022-08-08T20:19:00Z"/>
              </w:rPr>
            </w:pPr>
            <w:ins w:id="1409" w:author="Xiaomi" w:date="2022-08-08T20:19:00Z">
              <w:r w:rsidRPr="009C5807">
                <w:t>SSB Ês/Iot</w:t>
              </w:r>
              <w:r w:rsidRPr="009C5807">
                <w:rPr>
                  <w:vertAlign w:val="superscript"/>
                  <w:lang w:eastAsia="zh-CN"/>
                </w:rPr>
                <w:t xml:space="preserve"> </w:t>
              </w:r>
            </w:ins>
          </w:p>
        </w:tc>
        <w:tc>
          <w:tcPr>
            <w:tcW w:w="7288" w:type="dxa"/>
            <w:gridSpan w:val="5"/>
            <w:tcBorders>
              <w:top w:val="single" w:sz="6" w:space="0" w:color="auto"/>
              <w:left w:val="single" w:sz="4" w:space="0" w:color="auto"/>
              <w:bottom w:val="single" w:sz="6" w:space="0" w:color="auto"/>
              <w:right w:val="single" w:sz="4" w:space="0" w:color="auto"/>
            </w:tcBorders>
            <w:shd w:val="clear" w:color="auto" w:fill="auto"/>
            <w:vAlign w:val="center"/>
          </w:tcPr>
          <w:p w14:paraId="54151203" w14:textId="77777777" w:rsidR="00824809" w:rsidRPr="009C5807" w:rsidRDefault="00824809" w:rsidP="00317D0E">
            <w:pPr>
              <w:pStyle w:val="TAH"/>
              <w:rPr>
                <w:ins w:id="1410" w:author="Xiaomi" w:date="2022-08-08T20:19:00Z"/>
              </w:rPr>
            </w:pPr>
            <w:ins w:id="1411" w:author="Xiaomi" w:date="2022-08-08T20:19:00Z">
              <w:r w:rsidRPr="009C5807">
                <w:t>Io</w:t>
              </w:r>
              <w:r w:rsidRPr="009C5807">
                <w:rPr>
                  <w:vertAlign w:val="superscript"/>
                  <w:lang w:eastAsia="zh-CN"/>
                </w:rPr>
                <w:t xml:space="preserve"> Note 1</w:t>
              </w:r>
              <w:r w:rsidRPr="009C5807">
                <w:t xml:space="preserve"> range</w:t>
              </w:r>
            </w:ins>
          </w:p>
        </w:tc>
      </w:tr>
      <w:tr w:rsidR="00824809" w:rsidRPr="009C5807" w14:paraId="560B9DDA" w14:textId="77777777" w:rsidTr="00317D0E">
        <w:trPr>
          <w:jc w:val="center"/>
          <w:ins w:id="1412" w:author="Xiaomi" w:date="2022-08-08T20:19:00Z"/>
        </w:trPr>
        <w:tc>
          <w:tcPr>
            <w:tcW w:w="1035" w:type="dxa"/>
            <w:tcBorders>
              <w:left w:val="single" w:sz="4" w:space="0" w:color="auto"/>
              <w:bottom w:val="single" w:sz="4" w:space="0" w:color="auto"/>
              <w:right w:val="single" w:sz="4" w:space="0" w:color="auto"/>
            </w:tcBorders>
            <w:shd w:val="clear" w:color="auto" w:fill="auto"/>
            <w:vAlign w:val="center"/>
          </w:tcPr>
          <w:p w14:paraId="6A054FEA" w14:textId="77777777" w:rsidR="00824809" w:rsidRPr="009C5807" w:rsidRDefault="00824809" w:rsidP="00317D0E">
            <w:pPr>
              <w:pStyle w:val="TAH"/>
              <w:rPr>
                <w:ins w:id="1413" w:author="Xiaomi" w:date="2022-08-08T20:19:00Z"/>
              </w:rPr>
            </w:pPr>
          </w:p>
        </w:tc>
        <w:tc>
          <w:tcPr>
            <w:tcW w:w="1047" w:type="dxa"/>
            <w:tcBorders>
              <w:left w:val="single" w:sz="4" w:space="0" w:color="auto"/>
              <w:bottom w:val="single" w:sz="4" w:space="0" w:color="auto"/>
              <w:right w:val="single" w:sz="4" w:space="0" w:color="auto"/>
            </w:tcBorders>
            <w:shd w:val="clear" w:color="auto" w:fill="auto"/>
            <w:vAlign w:val="center"/>
          </w:tcPr>
          <w:p w14:paraId="68D7B11A" w14:textId="77777777" w:rsidR="00824809" w:rsidRPr="009C5807" w:rsidRDefault="00824809" w:rsidP="00317D0E">
            <w:pPr>
              <w:pStyle w:val="TAH"/>
              <w:rPr>
                <w:ins w:id="1414" w:author="Xiaomi" w:date="2022-08-08T20:19:00Z"/>
              </w:rPr>
            </w:pPr>
          </w:p>
        </w:tc>
        <w:tc>
          <w:tcPr>
            <w:tcW w:w="802" w:type="dxa"/>
            <w:tcBorders>
              <w:left w:val="single" w:sz="4" w:space="0" w:color="auto"/>
              <w:bottom w:val="single" w:sz="4" w:space="0" w:color="auto"/>
              <w:right w:val="single" w:sz="4" w:space="0" w:color="auto"/>
            </w:tcBorders>
            <w:shd w:val="clear" w:color="auto" w:fill="auto"/>
          </w:tcPr>
          <w:p w14:paraId="35B21E45" w14:textId="77777777" w:rsidR="00824809" w:rsidRPr="009C5807" w:rsidRDefault="00824809" w:rsidP="00317D0E">
            <w:pPr>
              <w:pStyle w:val="TAH"/>
              <w:rPr>
                <w:ins w:id="1415" w:author="Xiaomi" w:date="2022-08-08T20:19:00Z"/>
              </w:rPr>
            </w:pPr>
            <w:ins w:id="1416" w:author="Xiaomi" w:date="2022-08-08T20:19:00Z">
              <w:r w:rsidRPr="009C5807">
                <w:rPr>
                  <w:vertAlign w:val="superscript"/>
                  <w:lang w:eastAsia="zh-CN"/>
                </w:rPr>
                <w:t>Note 2</w:t>
              </w:r>
            </w:ins>
          </w:p>
        </w:tc>
        <w:tc>
          <w:tcPr>
            <w:tcW w:w="2298" w:type="dxa"/>
            <w:tcBorders>
              <w:top w:val="single" w:sz="6" w:space="0" w:color="auto"/>
              <w:left w:val="single" w:sz="4" w:space="0" w:color="auto"/>
              <w:bottom w:val="single" w:sz="6" w:space="0" w:color="auto"/>
              <w:right w:val="single" w:sz="4" w:space="0" w:color="auto"/>
            </w:tcBorders>
            <w:shd w:val="clear" w:color="auto" w:fill="auto"/>
            <w:vAlign w:val="center"/>
          </w:tcPr>
          <w:p w14:paraId="0D3FFF28" w14:textId="77777777" w:rsidR="00824809" w:rsidRPr="009C5807" w:rsidRDefault="00824809" w:rsidP="00317D0E">
            <w:pPr>
              <w:pStyle w:val="TAH"/>
              <w:rPr>
                <w:ins w:id="1417" w:author="Xiaomi" w:date="2022-08-08T20:19:00Z"/>
              </w:rPr>
            </w:pPr>
            <w:ins w:id="1418" w:author="Xiaomi" w:date="2022-08-08T20:19:00Z">
              <w:r w:rsidRPr="009C5807">
                <w:t>NR operating band groups</w:t>
              </w:r>
              <w:r w:rsidRPr="009C5807">
                <w:rPr>
                  <w:vertAlign w:val="superscript"/>
                </w:rPr>
                <w:t xml:space="preserve"> </w:t>
              </w:r>
              <w:r w:rsidRPr="009C5807">
                <w:rPr>
                  <w:vertAlign w:val="superscript"/>
                  <w:lang w:eastAsia="zh-CN"/>
                </w:rPr>
                <w:t>Note 4</w:t>
              </w:r>
            </w:ins>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B2C5CF2" w14:textId="77777777" w:rsidR="00824809" w:rsidRPr="009C5807" w:rsidRDefault="00824809" w:rsidP="00317D0E">
            <w:pPr>
              <w:pStyle w:val="TAH"/>
              <w:rPr>
                <w:ins w:id="1419" w:author="Xiaomi" w:date="2022-08-08T20:19:00Z"/>
              </w:rPr>
            </w:pPr>
            <w:ins w:id="1420" w:author="Xiaomi" w:date="2022-08-08T20:19:00Z">
              <w:r w:rsidRPr="009C5807">
                <w:t>Minimum Io</w:t>
              </w:r>
            </w:ins>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FF6B1B1" w14:textId="77777777" w:rsidR="00824809" w:rsidRPr="009C5807" w:rsidRDefault="00824809" w:rsidP="00317D0E">
            <w:pPr>
              <w:pStyle w:val="TAH"/>
              <w:rPr>
                <w:ins w:id="1421" w:author="Xiaomi" w:date="2022-08-08T20:19:00Z"/>
              </w:rPr>
            </w:pPr>
            <w:ins w:id="1422" w:author="Xiaomi" w:date="2022-08-08T20:19:00Z">
              <w:r w:rsidRPr="009C5807">
                <w:t>Maximum Io</w:t>
              </w:r>
            </w:ins>
          </w:p>
        </w:tc>
      </w:tr>
      <w:tr w:rsidR="00824809" w:rsidRPr="009C5807" w14:paraId="08F5E950" w14:textId="77777777" w:rsidTr="00317D0E">
        <w:trPr>
          <w:trHeight w:val="308"/>
          <w:jc w:val="center"/>
          <w:ins w:id="1423" w:author="Xiaomi" w:date="2022-08-08T20:19:00Z"/>
        </w:trPr>
        <w:tc>
          <w:tcPr>
            <w:tcW w:w="1035" w:type="dxa"/>
            <w:tcBorders>
              <w:top w:val="single" w:sz="4" w:space="0" w:color="auto"/>
              <w:left w:val="single" w:sz="4" w:space="0" w:color="auto"/>
              <w:right w:val="single" w:sz="6" w:space="0" w:color="auto"/>
            </w:tcBorders>
            <w:shd w:val="clear" w:color="auto" w:fill="auto"/>
          </w:tcPr>
          <w:p w14:paraId="16B3AA23" w14:textId="77777777" w:rsidR="00824809" w:rsidRPr="009C5807" w:rsidRDefault="00824809" w:rsidP="00317D0E">
            <w:pPr>
              <w:pStyle w:val="TAC"/>
              <w:rPr>
                <w:ins w:id="1424" w:author="Xiaomi" w:date="2022-08-08T20:19:00Z"/>
              </w:rPr>
            </w:pPr>
            <w:ins w:id="1425" w:author="Xiaomi" w:date="2022-08-08T20:19:00Z">
              <w:r w:rsidRPr="009C5807">
                <w:t>dB</w:t>
              </w:r>
            </w:ins>
          </w:p>
        </w:tc>
        <w:tc>
          <w:tcPr>
            <w:tcW w:w="1047" w:type="dxa"/>
            <w:tcBorders>
              <w:top w:val="single" w:sz="4" w:space="0" w:color="auto"/>
              <w:left w:val="single" w:sz="6" w:space="0" w:color="auto"/>
              <w:right w:val="single" w:sz="6" w:space="0" w:color="auto"/>
            </w:tcBorders>
            <w:shd w:val="clear" w:color="auto" w:fill="auto"/>
          </w:tcPr>
          <w:p w14:paraId="0592B073" w14:textId="77777777" w:rsidR="00824809" w:rsidRPr="009C5807" w:rsidRDefault="00824809" w:rsidP="00317D0E">
            <w:pPr>
              <w:pStyle w:val="TAC"/>
              <w:rPr>
                <w:ins w:id="1426" w:author="Xiaomi" w:date="2022-08-08T20:19:00Z"/>
              </w:rPr>
            </w:pPr>
            <w:ins w:id="1427" w:author="Xiaomi" w:date="2022-08-08T20:19:00Z">
              <w:r w:rsidRPr="009C5807">
                <w:t>dB</w:t>
              </w:r>
            </w:ins>
          </w:p>
        </w:tc>
        <w:tc>
          <w:tcPr>
            <w:tcW w:w="802" w:type="dxa"/>
            <w:tcBorders>
              <w:top w:val="single" w:sz="4" w:space="0" w:color="auto"/>
              <w:left w:val="single" w:sz="6" w:space="0" w:color="auto"/>
              <w:right w:val="single" w:sz="6" w:space="0" w:color="auto"/>
            </w:tcBorders>
            <w:shd w:val="clear" w:color="auto" w:fill="auto"/>
          </w:tcPr>
          <w:p w14:paraId="6787D3F0" w14:textId="77777777" w:rsidR="00824809" w:rsidRPr="009C5807" w:rsidRDefault="00824809" w:rsidP="00317D0E">
            <w:pPr>
              <w:pStyle w:val="TAC"/>
              <w:rPr>
                <w:ins w:id="1428" w:author="Xiaomi" w:date="2022-08-08T20:19:00Z"/>
              </w:rPr>
            </w:pPr>
            <w:ins w:id="1429" w:author="Xiaomi" w:date="2022-08-08T20:19:00Z">
              <w:r w:rsidRPr="009C5807">
                <w:t>dB</w:t>
              </w:r>
            </w:ins>
          </w:p>
        </w:tc>
        <w:tc>
          <w:tcPr>
            <w:tcW w:w="2298" w:type="dxa"/>
            <w:tcBorders>
              <w:top w:val="single" w:sz="6" w:space="0" w:color="auto"/>
              <w:left w:val="single" w:sz="6" w:space="0" w:color="auto"/>
              <w:right w:val="single" w:sz="4" w:space="0" w:color="auto"/>
            </w:tcBorders>
            <w:shd w:val="clear" w:color="auto" w:fill="auto"/>
          </w:tcPr>
          <w:p w14:paraId="60DA85D0" w14:textId="77777777" w:rsidR="00824809" w:rsidRPr="009C5807" w:rsidRDefault="00824809" w:rsidP="00317D0E">
            <w:pPr>
              <w:pStyle w:val="TAC"/>
              <w:rPr>
                <w:ins w:id="1430" w:author="Xiaomi" w:date="2022-08-08T20:19:00Z"/>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3A4C5E6B" w14:textId="77777777" w:rsidR="00824809" w:rsidRPr="009C5807" w:rsidRDefault="00824809" w:rsidP="00317D0E">
            <w:pPr>
              <w:pStyle w:val="TAC"/>
              <w:rPr>
                <w:ins w:id="1431" w:author="Xiaomi" w:date="2022-08-08T20:19:00Z"/>
              </w:rPr>
            </w:pPr>
            <w:ins w:id="1432" w:author="Xiaomi" w:date="2022-08-08T20:19:00Z">
              <w:r w:rsidRPr="009C5807">
                <w:rPr>
                  <w:rFonts w:cs="Arial"/>
                </w:rPr>
                <w:t xml:space="preserve">dBm / </w:t>
              </w:r>
              <w:r w:rsidRPr="009C5807">
                <w:t>SCS</w:t>
              </w:r>
              <w:r w:rsidRPr="009C5807">
                <w:rPr>
                  <w:vertAlign w:val="subscript"/>
                </w:rPr>
                <w:t>SSB</w:t>
              </w:r>
            </w:ins>
          </w:p>
        </w:tc>
        <w:tc>
          <w:tcPr>
            <w:tcW w:w="1440" w:type="dxa"/>
            <w:tcBorders>
              <w:top w:val="single" w:sz="6" w:space="0" w:color="auto"/>
              <w:left w:val="single" w:sz="6" w:space="0" w:color="auto"/>
              <w:right w:val="single" w:sz="6" w:space="0" w:color="auto"/>
            </w:tcBorders>
            <w:shd w:val="clear" w:color="auto" w:fill="auto"/>
          </w:tcPr>
          <w:p w14:paraId="1ECF1141" w14:textId="77777777" w:rsidR="00824809" w:rsidRPr="009C5807" w:rsidRDefault="00824809" w:rsidP="00317D0E">
            <w:pPr>
              <w:pStyle w:val="TAC"/>
              <w:rPr>
                <w:ins w:id="1433" w:author="Xiaomi" w:date="2022-08-08T20:19:00Z"/>
              </w:rPr>
            </w:pPr>
            <w:ins w:id="1434" w:author="Xiaomi" w:date="2022-08-08T20:19:00Z">
              <w:r w:rsidRPr="009C5807">
                <w:t>dBm/BW</w:t>
              </w:r>
              <w:r w:rsidRPr="009C5807">
                <w:rPr>
                  <w:vertAlign w:val="subscript"/>
                </w:rPr>
                <w:t>Channel</w:t>
              </w:r>
            </w:ins>
          </w:p>
        </w:tc>
        <w:tc>
          <w:tcPr>
            <w:tcW w:w="1440" w:type="dxa"/>
            <w:tcBorders>
              <w:top w:val="single" w:sz="6" w:space="0" w:color="auto"/>
              <w:left w:val="single" w:sz="6" w:space="0" w:color="auto"/>
              <w:right w:val="single" w:sz="4" w:space="0" w:color="auto"/>
            </w:tcBorders>
            <w:shd w:val="clear" w:color="auto" w:fill="auto"/>
          </w:tcPr>
          <w:p w14:paraId="08D5B10D" w14:textId="77777777" w:rsidR="00824809" w:rsidRPr="009C5807" w:rsidRDefault="00824809" w:rsidP="00317D0E">
            <w:pPr>
              <w:pStyle w:val="TAC"/>
              <w:rPr>
                <w:ins w:id="1435" w:author="Xiaomi" w:date="2022-08-08T20:19:00Z"/>
              </w:rPr>
            </w:pPr>
            <w:ins w:id="1436" w:author="Xiaomi" w:date="2022-08-08T20:19:00Z">
              <w:r w:rsidRPr="009C5807">
                <w:t>dBm/BW</w:t>
              </w:r>
              <w:r w:rsidRPr="009C5807">
                <w:rPr>
                  <w:vertAlign w:val="subscript"/>
                </w:rPr>
                <w:t>Channel</w:t>
              </w:r>
            </w:ins>
          </w:p>
        </w:tc>
      </w:tr>
      <w:tr w:rsidR="00824809" w:rsidRPr="009C5807" w14:paraId="4DB7EDD3" w14:textId="77777777" w:rsidTr="00317D0E">
        <w:trPr>
          <w:trHeight w:val="307"/>
          <w:jc w:val="center"/>
          <w:ins w:id="1437" w:author="Xiaomi" w:date="2022-08-08T20:19:00Z"/>
        </w:trPr>
        <w:tc>
          <w:tcPr>
            <w:tcW w:w="1035" w:type="dxa"/>
            <w:tcBorders>
              <w:left w:val="single" w:sz="4" w:space="0" w:color="auto"/>
              <w:bottom w:val="single" w:sz="6" w:space="0" w:color="auto"/>
              <w:right w:val="single" w:sz="6" w:space="0" w:color="auto"/>
            </w:tcBorders>
            <w:shd w:val="clear" w:color="auto" w:fill="auto"/>
          </w:tcPr>
          <w:p w14:paraId="5D044E45" w14:textId="77777777" w:rsidR="00824809" w:rsidRPr="009C5807" w:rsidRDefault="00824809" w:rsidP="00317D0E">
            <w:pPr>
              <w:pStyle w:val="TAC"/>
              <w:rPr>
                <w:ins w:id="1438" w:author="Xiaomi" w:date="2022-08-08T20:19:00Z"/>
              </w:rPr>
            </w:pPr>
          </w:p>
        </w:tc>
        <w:tc>
          <w:tcPr>
            <w:tcW w:w="1047" w:type="dxa"/>
            <w:tcBorders>
              <w:left w:val="single" w:sz="6" w:space="0" w:color="auto"/>
              <w:bottom w:val="single" w:sz="6" w:space="0" w:color="auto"/>
              <w:right w:val="single" w:sz="6" w:space="0" w:color="auto"/>
            </w:tcBorders>
            <w:shd w:val="clear" w:color="auto" w:fill="auto"/>
          </w:tcPr>
          <w:p w14:paraId="093B8D5A" w14:textId="77777777" w:rsidR="00824809" w:rsidRPr="009C5807" w:rsidRDefault="00824809" w:rsidP="00317D0E">
            <w:pPr>
              <w:pStyle w:val="TAC"/>
              <w:rPr>
                <w:ins w:id="1439" w:author="Xiaomi" w:date="2022-08-08T20:19:00Z"/>
              </w:rPr>
            </w:pPr>
          </w:p>
        </w:tc>
        <w:tc>
          <w:tcPr>
            <w:tcW w:w="802" w:type="dxa"/>
            <w:tcBorders>
              <w:left w:val="single" w:sz="6" w:space="0" w:color="auto"/>
              <w:bottom w:val="single" w:sz="6" w:space="0" w:color="auto"/>
              <w:right w:val="single" w:sz="6" w:space="0" w:color="auto"/>
            </w:tcBorders>
            <w:shd w:val="clear" w:color="auto" w:fill="auto"/>
          </w:tcPr>
          <w:p w14:paraId="4CAA78D5" w14:textId="77777777" w:rsidR="00824809" w:rsidRPr="009C5807" w:rsidRDefault="00824809" w:rsidP="00317D0E">
            <w:pPr>
              <w:pStyle w:val="TAC"/>
              <w:rPr>
                <w:ins w:id="1440" w:author="Xiaomi" w:date="2022-08-08T20:19:00Z"/>
              </w:rPr>
            </w:pPr>
          </w:p>
        </w:tc>
        <w:tc>
          <w:tcPr>
            <w:tcW w:w="2298" w:type="dxa"/>
            <w:tcBorders>
              <w:left w:val="single" w:sz="6" w:space="0" w:color="auto"/>
              <w:bottom w:val="single" w:sz="6" w:space="0" w:color="auto"/>
              <w:right w:val="single" w:sz="4" w:space="0" w:color="auto"/>
            </w:tcBorders>
            <w:shd w:val="clear" w:color="auto" w:fill="auto"/>
          </w:tcPr>
          <w:p w14:paraId="42EA53A1" w14:textId="77777777" w:rsidR="00824809" w:rsidRPr="009C5807" w:rsidRDefault="00824809" w:rsidP="00317D0E">
            <w:pPr>
              <w:pStyle w:val="TAC"/>
              <w:rPr>
                <w:ins w:id="1441" w:author="Xiaomi" w:date="2022-08-08T20:19:00Z"/>
              </w:rPr>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2970F92" w14:textId="77777777" w:rsidR="00824809" w:rsidRPr="009C5807" w:rsidRDefault="00824809" w:rsidP="00317D0E">
            <w:pPr>
              <w:pStyle w:val="TAC"/>
              <w:rPr>
                <w:ins w:id="1442" w:author="Xiaomi" w:date="2022-08-08T20:19:00Z"/>
                <w:rFonts w:cs="Arial"/>
              </w:rPr>
            </w:pPr>
            <w:ins w:id="1443" w:author="Xiaomi" w:date="2022-08-08T20:19:00Z">
              <w:r w:rsidRPr="009C5807">
                <w:t>SCS</w:t>
              </w:r>
              <w:r w:rsidRPr="009C5807">
                <w:rPr>
                  <w:vertAlign w:val="subscript"/>
                </w:rPr>
                <w:t>SSB</w:t>
              </w:r>
              <w:r w:rsidRPr="009C5807">
                <w:rPr>
                  <w:rFonts w:cs="Arial"/>
                </w:rPr>
                <w:t xml:space="preserve"> = 15 kHz</w:t>
              </w:r>
            </w:ins>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83D23D6" w14:textId="77777777" w:rsidR="00824809" w:rsidRPr="009C5807" w:rsidRDefault="00824809" w:rsidP="00317D0E">
            <w:pPr>
              <w:pStyle w:val="TAC"/>
              <w:rPr>
                <w:ins w:id="1444" w:author="Xiaomi" w:date="2022-08-08T20:19:00Z"/>
                <w:rFonts w:cs="Arial"/>
              </w:rPr>
            </w:pPr>
            <w:ins w:id="1445" w:author="Xiaomi" w:date="2022-08-08T20:19:00Z">
              <w:r w:rsidRPr="009C5807">
                <w:t>SCS</w:t>
              </w:r>
              <w:r w:rsidRPr="009C5807">
                <w:rPr>
                  <w:vertAlign w:val="subscript"/>
                </w:rPr>
                <w:t>SSB</w:t>
              </w:r>
              <w:r w:rsidRPr="009C5807">
                <w:rPr>
                  <w:rFonts w:cs="Arial"/>
                </w:rPr>
                <w:t xml:space="preserve"> = 30 kHz</w:t>
              </w:r>
            </w:ins>
          </w:p>
        </w:tc>
        <w:tc>
          <w:tcPr>
            <w:tcW w:w="1440" w:type="dxa"/>
            <w:tcBorders>
              <w:left w:val="single" w:sz="6" w:space="0" w:color="auto"/>
              <w:bottom w:val="single" w:sz="6" w:space="0" w:color="auto"/>
              <w:right w:val="single" w:sz="6" w:space="0" w:color="auto"/>
            </w:tcBorders>
            <w:shd w:val="clear" w:color="auto" w:fill="auto"/>
          </w:tcPr>
          <w:p w14:paraId="0C94B3BE" w14:textId="77777777" w:rsidR="00824809" w:rsidRPr="009C5807" w:rsidRDefault="00824809" w:rsidP="00317D0E">
            <w:pPr>
              <w:pStyle w:val="TAC"/>
              <w:rPr>
                <w:ins w:id="1446" w:author="Xiaomi" w:date="2022-08-08T20:19:00Z"/>
              </w:rPr>
            </w:pPr>
          </w:p>
        </w:tc>
        <w:tc>
          <w:tcPr>
            <w:tcW w:w="1440" w:type="dxa"/>
            <w:tcBorders>
              <w:left w:val="single" w:sz="6" w:space="0" w:color="auto"/>
              <w:bottom w:val="single" w:sz="6" w:space="0" w:color="auto"/>
              <w:right w:val="single" w:sz="4" w:space="0" w:color="auto"/>
            </w:tcBorders>
            <w:shd w:val="clear" w:color="auto" w:fill="auto"/>
          </w:tcPr>
          <w:p w14:paraId="3FC0422F" w14:textId="77777777" w:rsidR="00824809" w:rsidRPr="009C5807" w:rsidRDefault="00824809" w:rsidP="00317D0E">
            <w:pPr>
              <w:pStyle w:val="TAC"/>
              <w:rPr>
                <w:ins w:id="1447" w:author="Xiaomi" w:date="2022-08-08T20:19:00Z"/>
              </w:rPr>
            </w:pPr>
          </w:p>
        </w:tc>
      </w:tr>
      <w:tr w:rsidR="00824809" w:rsidRPr="009C5807" w14:paraId="6620DE67" w14:textId="77777777" w:rsidTr="00317D0E">
        <w:trPr>
          <w:jc w:val="center"/>
          <w:ins w:id="1448" w:author="Xiaomi" w:date="2022-08-08T20:19:00Z"/>
        </w:trPr>
        <w:tc>
          <w:tcPr>
            <w:tcW w:w="1035" w:type="dxa"/>
            <w:tcBorders>
              <w:top w:val="single" w:sz="6" w:space="0" w:color="auto"/>
              <w:left w:val="single" w:sz="4" w:space="0" w:color="auto"/>
              <w:right w:val="single" w:sz="6" w:space="0" w:color="auto"/>
            </w:tcBorders>
            <w:shd w:val="clear" w:color="auto" w:fill="auto"/>
          </w:tcPr>
          <w:p w14:paraId="242B8EF2" w14:textId="77777777" w:rsidR="00824809" w:rsidRPr="009C5807" w:rsidRDefault="00824809" w:rsidP="00317D0E">
            <w:pPr>
              <w:pStyle w:val="TAC"/>
              <w:rPr>
                <w:ins w:id="1449" w:author="Xiaomi" w:date="2022-08-08T20:19:00Z"/>
              </w:rPr>
            </w:pPr>
          </w:p>
        </w:tc>
        <w:tc>
          <w:tcPr>
            <w:tcW w:w="1047" w:type="dxa"/>
            <w:tcBorders>
              <w:top w:val="single" w:sz="6" w:space="0" w:color="auto"/>
              <w:left w:val="single" w:sz="6" w:space="0" w:color="auto"/>
              <w:right w:val="single" w:sz="6" w:space="0" w:color="auto"/>
            </w:tcBorders>
            <w:shd w:val="clear" w:color="auto" w:fill="auto"/>
          </w:tcPr>
          <w:p w14:paraId="3617A4D8" w14:textId="77777777" w:rsidR="00824809" w:rsidRPr="009C5807" w:rsidRDefault="00824809" w:rsidP="00317D0E">
            <w:pPr>
              <w:pStyle w:val="TAC"/>
              <w:rPr>
                <w:ins w:id="1450" w:author="Xiaomi" w:date="2022-08-08T20:19:00Z"/>
              </w:rPr>
            </w:pPr>
          </w:p>
        </w:tc>
        <w:tc>
          <w:tcPr>
            <w:tcW w:w="802" w:type="dxa"/>
            <w:tcBorders>
              <w:top w:val="single" w:sz="6" w:space="0" w:color="auto"/>
              <w:left w:val="single" w:sz="6" w:space="0" w:color="auto"/>
              <w:right w:val="single" w:sz="6" w:space="0" w:color="auto"/>
            </w:tcBorders>
            <w:shd w:val="clear" w:color="auto" w:fill="auto"/>
          </w:tcPr>
          <w:p w14:paraId="441BBE85" w14:textId="77777777" w:rsidR="00824809" w:rsidRPr="009C5807" w:rsidRDefault="00824809" w:rsidP="00317D0E">
            <w:pPr>
              <w:pStyle w:val="TAC"/>
              <w:rPr>
                <w:ins w:id="1451" w:author="Xiaomi" w:date="2022-08-08T20:19:00Z"/>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768DC2A" w14:textId="77777777" w:rsidR="00824809" w:rsidRPr="009C5807" w:rsidRDefault="00824809" w:rsidP="00317D0E">
            <w:pPr>
              <w:pStyle w:val="TAC"/>
              <w:rPr>
                <w:ins w:id="1452" w:author="Xiaomi" w:date="2022-08-08T20:19:00Z"/>
              </w:rPr>
            </w:pPr>
            <w:ins w:id="1453" w:author="Xiaomi" w:date="2022-08-08T20:19:00Z">
              <w:r w:rsidRPr="009C5807">
                <w:t>NR_FDD_FR1_A, NR_TDD_FR1_A,</w:t>
              </w:r>
            </w:ins>
          </w:p>
          <w:p w14:paraId="0CD32E06" w14:textId="77777777" w:rsidR="00824809" w:rsidRPr="009C5807" w:rsidRDefault="00824809" w:rsidP="00317D0E">
            <w:pPr>
              <w:pStyle w:val="TAC"/>
              <w:rPr>
                <w:ins w:id="1454" w:author="Xiaomi" w:date="2022-08-08T20:19:00Z"/>
              </w:rPr>
            </w:pPr>
            <w:ins w:id="1455" w:author="Xiaomi" w:date="2022-08-08T20:19:00Z">
              <w:r w:rsidRPr="009C5807">
                <w:t>NR_SDL_FR1_A</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C994BE9" w14:textId="77777777" w:rsidR="00824809" w:rsidRPr="009C5807" w:rsidRDefault="00824809" w:rsidP="00317D0E">
            <w:pPr>
              <w:pStyle w:val="TAC"/>
              <w:rPr>
                <w:ins w:id="1456" w:author="Xiaomi" w:date="2022-08-08T20:19:00Z"/>
              </w:rPr>
            </w:pPr>
            <w:ins w:id="1457" w:author="Xiaomi" w:date="2022-08-08T20:19:00Z">
              <w:r w:rsidRPr="009C5807">
                <w:t>-121</w:t>
              </w:r>
            </w:ins>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001F82B" w14:textId="77777777" w:rsidR="00824809" w:rsidRPr="009C5807" w:rsidRDefault="00824809" w:rsidP="00317D0E">
            <w:pPr>
              <w:pStyle w:val="TAC"/>
              <w:rPr>
                <w:ins w:id="1458" w:author="Xiaomi" w:date="2022-08-08T20:19:00Z"/>
                <w:rFonts w:cs="Arial"/>
              </w:rPr>
            </w:pPr>
            <w:ins w:id="1459" w:author="Xiaomi" w:date="2022-08-08T20:19:00Z">
              <w:r w:rsidRPr="009C5807">
                <w:t>-118</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69A7140" w14:textId="77777777" w:rsidR="00824809" w:rsidRPr="009C5807" w:rsidRDefault="00824809" w:rsidP="00317D0E">
            <w:pPr>
              <w:pStyle w:val="TAC"/>
              <w:rPr>
                <w:ins w:id="1460" w:author="Xiaomi" w:date="2022-08-08T20:19:00Z"/>
              </w:rPr>
            </w:pPr>
            <w:ins w:id="1461" w:author="Xiaomi" w:date="2022-08-08T20:19: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DF75FBF" w14:textId="77777777" w:rsidR="00824809" w:rsidRPr="009C5807" w:rsidRDefault="00824809" w:rsidP="00317D0E">
            <w:pPr>
              <w:pStyle w:val="TAC"/>
              <w:rPr>
                <w:ins w:id="1462" w:author="Xiaomi" w:date="2022-08-08T20:19:00Z"/>
              </w:rPr>
            </w:pPr>
            <w:ins w:id="1463" w:author="Xiaomi" w:date="2022-08-08T20:19:00Z">
              <w:r w:rsidRPr="009C5807">
                <w:t>-50</w:t>
              </w:r>
            </w:ins>
          </w:p>
        </w:tc>
      </w:tr>
      <w:tr w:rsidR="00824809" w:rsidRPr="009C5807" w14:paraId="4E4207C8" w14:textId="77777777" w:rsidTr="00317D0E">
        <w:trPr>
          <w:jc w:val="center"/>
          <w:ins w:id="1464" w:author="Xiaomi" w:date="2022-08-08T20:19:00Z"/>
        </w:trPr>
        <w:tc>
          <w:tcPr>
            <w:tcW w:w="1035" w:type="dxa"/>
            <w:tcBorders>
              <w:left w:val="single" w:sz="4" w:space="0" w:color="auto"/>
              <w:right w:val="single" w:sz="6" w:space="0" w:color="auto"/>
            </w:tcBorders>
            <w:shd w:val="clear" w:color="auto" w:fill="auto"/>
          </w:tcPr>
          <w:p w14:paraId="16010237" w14:textId="77777777" w:rsidR="00824809" w:rsidRPr="009C5807" w:rsidRDefault="00824809" w:rsidP="00317D0E">
            <w:pPr>
              <w:pStyle w:val="TAC"/>
              <w:rPr>
                <w:ins w:id="1465" w:author="Xiaomi" w:date="2022-08-08T20:19:00Z"/>
              </w:rPr>
            </w:pPr>
          </w:p>
        </w:tc>
        <w:tc>
          <w:tcPr>
            <w:tcW w:w="1047" w:type="dxa"/>
            <w:tcBorders>
              <w:left w:val="single" w:sz="6" w:space="0" w:color="auto"/>
              <w:right w:val="single" w:sz="6" w:space="0" w:color="auto"/>
            </w:tcBorders>
            <w:shd w:val="clear" w:color="auto" w:fill="auto"/>
          </w:tcPr>
          <w:p w14:paraId="3FBEC7EE" w14:textId="77777777" w:rsidR="00824809" w:rsidRPr="009C5807" w:rsidRDefault="00824809" w:rsidP="00317D0E">
            <w:pPr>
              <w:pStyle w:val="TAC"/>
              <w:rPr>
                <w:ins w:id="1466" w:author="Xiaomi" w:date="2022-08-08T20:19:00Z"/>
              </w:rPr>
            </w:pPr>
          </w:p>
        </w:tc>
        <w:tc>
          <w:tcPr>
            <w:tcW w:w="802" w:type="dxa"/>
            <w:tcBorders>
              <w:left w:val="single" w:sz="6" w:space="0" w:color="auto"/>
              <w:right w:val="single" w:sz="6" w:space="0" w:color="auto"/>
            </w:tcBorders>
            <w:shd w:val="clear" w:color="auto" w:fill="auto"/>
          </w:tcPr>
          <w:p w14:paraId="1508C809" w14:textId="77777777" w:rsidR="00824809" w:rsidRPr="009C5807" w:rsidRDefault="00824809" w:rsidP="00317D0E">
            <w:pPr>
              <w:pStyle w:val="TAC"/>
              <w:rPr>
                <w:ins w:id="1467" w:author="Xiaomi" w:date="2022-08-08T20:19:00Z"/>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0CEEBB31" w14:textId="77777777" w:rsidR="00824809" w:rsidRPr="009C5807" w:rsidRDefault="00824809" w:rsidP="00317D0E">
            <w:pPr>
              <w:pStyle w:val="TAC"/>
              <w:rPr>
                <w:ins w:id="1468" w:author="Xiaomi" w:date="2022-08-08T20:19:00Z"/>
              </w:rPr>
            </w:pPr>
            <w:ins w:id="1469" w:author="Xiaomi" w:date="2022-08-08T20:19:00Z">
              <w:r w:rsidRPr="009C5807">
                <w:t>NR_FDD_FR1_B</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D9009F0" w14:textId="77777777" w:rsidR="00824809" w:rsidRPr="009C5807" w:rsidRDefault="00824809" w:rsidP="00317D0E">
            <w:pPr>
              <w:pStyle w:val="TAC"/>
              <w:rPr>
                <w:ins w:id="1470" w:author="Xiaomi" w:date="2022-08-08T20:19:00Z"/>
              </w:rPr>
            </w:pPr>
            <w:ins w:id="1471" w:author="Xiaomi" w:date="2022-08-08T20:19:00Z">
              <w:r w:rsidRPr="009C5807">
                <w:t>-120.5</w:t>
              </w:r>
            </w:ins>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59DA0C6F" w14:textId="77777777" w:rsidR="00824809" w:rsidRPr="009C5807" w:rsidRDefault="00824809" w:rsidP="00317D0E">
            <w:pPr>
              <w:pStyle w:val="TAC"/>
              <w:rPr>
                <w:ins w:id="1472" w:author="Xiaomi" w:date="2022-08-08T20:19:00Z"/>
                <w:rFonts w:cs="Arial"/>
                <w:lang w:val="sv-SE"/>
              </w:rPr>
            </w:pPr>
            <w:ins w:id="1473" w:author="Xiaomi" w:date="2022-08-08T20:19:00Z">
              <w:r w:rsidRPr="009C5807">
                <w:t>-117.5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D1BECC5" w14:textId="77777777" w:rsidR="00824809" w:rsidRPr="009C5807" w:rsidRDefault="00824809" w:rsidP="00317D0E">
            <w:pPr>
              <w:pStyle w:val="TAC"/>
              <w:rPr>
                <w:ins w:id="1474" w:author="Xiaomi" w:date="2022-08-08T20:19:00Z"/>
              </w:rPr>
            </w:pPr>
            <w:ins w:id="1475" w:author="Xiaomi" w:date="2022-08-08T20:19:00Z">
              <w:r w:rsidRPr="009C5807">
                <w:rPr>
                  <w:lang w:eastAsia="ja-JP"/>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357115D" w14:textId="77777777" w:rsidR="00824809" w:rsidRPr="009C5807" w:rsidRDefault="00824809" w:rsidP="00317D0E">
            <w:pPr>
              <w:pStyle w:val="TAC"/>
              <w:rPr>
                <w:ins w:id="1476" w:author="Xiaomi" w:date="2022-08-08T20:19:00Z"/>
              </w:rPr>
            </w:pPr>
            <w:ins w:id="1477" w:author="Xiaomi" w:date="2022-08-08T20:19:00Z">
              <w:r w:rsidRPr="009C5807">
                <w:t>-50</w:t>
              </w:r>
            </w:ins>
          </w:p>
        </w:tc>
      </w:tr>
      <w:tr w:rsidR="00824809" w:rsidRPr="009C5807" w14:paraId="5340A9AB" w14:textId="77777777" w:rsidTr="00317D0E">
        <w:trPr>
          <w:jc w:val="center"/>
          <w:ins w:id="1478" w:author="Xiaomi" w:date="2022-08-08T20:19:00Z"/>
        </w:trPr>
        <w:tc>
          <w:tcPr>
            <w:tcW w:w="1035" w:type="dxa"/>
            <w:tcBorders>
              <w:left w:val="single" w:sz="4" w:space="0" w:color="auto"/>
              <w:right w:val="single" w:sz="6" w:space="0" w:color="auto"/>
            </w:tcBorders>
            <w:shd w:val="clear" w:color="auto" w:fill="auto"/>
          </w:tcPr>
          <w:p w14:paraId="56316C2E" w14:textId="77777777" w:rsidR="00824809" w:rsidRPr="009C5807" w:rsidRDefault="00824809" w:rsidP="00317D0E">
            <w:pPr>
              <w:pStyle w:val="TAC"/>
              <w:rPr>
                <w:ins w:id="1479" w:author="Xiaomi" w:date="2022-08-08T20:19:00Z"/>
              </w:rPr>
            </w:pPr>
          </w:p>
        </w:tc>
        <w:tc>
          <w:tcPr>
            <w:tcW w:w="1047" w:type="dxa"/>
            <w:tcBorders>
              <w:left w:val="single" w:sz="6" w:space="0" w:color="auto"/>
              <w:right w:val="single" w:sz="6" w:space="0" w:color="auto"/>
            </w:tcBorders>
            <w:shd w:val="clear" w:color="auto" w:fill="auto"/>
          </w:tcPr>
          <w:p w14:paraId="41100976" w14:textId="77777777" w:rsidR="00824809" w:rsidRPr="009C5807" w:rsidRDefault="00824809" w:rsidP="00317D0E">
            <w:pPr>
              <w:pStyle w:val="TAC"/>
              <w:rPr>
                <w:ins w:id="1480" w:author="Xiaomi" w:date="2022-08-08T20:19:00Z"/>
              </w:rPr>
            </w:pPr>
          </w:p>
        </w:tc>
        <w:tc>
          <w:tcPr>
            <w:tcW w:w="802" w:type="dxa"/>
            <w:tcBorders>
              <w:left w:val="single" w:sz="6" w:space="0" w:color="auto"/>
              <w:right w:val="single" w:sz="6" w:space="0" w:color="auto"/>
            </w:tcBorders>
            <w:shd w:val="clear" w:color="auto" w:fill="auto"/>
          </w:tcPr>
          <w:p w14:paraId="1F47CB29" w14:textId="77777777" w:rsidR="00824809" w:rsidRPr="009C5807" w:rsidRDefault="00824809" w:rsidP="00317D0E">
            <w:pPr>
              <w:pStyle w:val="TAC"/>
              <w:rPr>
                <w:ins w:id="1481" w:author="Xiaomi" w:date="2022-08-08T20:19:00Z"/>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049AED3" w14:textId="77777777" w:rsidR="00824809" w:rsidRPr="009C5807" w:rsidRDefault="00824809" w:rsidP="00317D0E">
            <w:pPr>
              <w:pStyle w:val="TAC"/>
              <w:rPr>
                <w:ins w:id="1482" w:author="Xiaomi" w:date="2022-08-08T20:19:00Z"/>
              </w:rPr>
            </w:pPr>
            <w:ins w:id="1483" w:author="Xiaomi" w:date="2022-08-08T20:19:00Z">
              <w:r w:rsidRPr="009C5807">
                <w:t>NR_TDD_FR1_C</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5C4A0B4" w14:textId="77777777" w:rsidR="00824809" w:rsidRPr="009C5807" w:rsidRDefault="00824809" w:rsidP="00317D0E">
            <w:pPr>
              <w:pStyle w:val="TAC"/>
              <w:rPr>
                <w:ins w:id="1484" w:author="Xiaomi" w:date="2022-08-08T20:19:00Z"/>
              </w:rPr>
            </w:pPr>
            <w:ins w:id="1485" w:author="Xiaomi" w:date="2022-08-08T20:19:00Z">
              <w:r w:rsidRPr="009C5807">
                <w:t>-120</w:t>
              </w:r>
            </w:ins>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356013E" w14:textId="77777777" w:rsidR="00824809" w:rsidRPr="009C5807" w:rsidRDefault="00824809" w:rsidP="00317D0E">
            <w:pPr>
              <w:pStyle w:val="TAC"/>
              <w:rPr>
                <w:ins w:id="1486" w:author="Xiaomi" w:date="2022-08-08T20:19:00Z"/>
                <w:rFonts w:cs="Arial"/>
                <w:lang w:val="sv-SE"/>
              </w:rPr>
            </w:pPr>
            <w:ins w:id="1487" w:author="Xiaomi" w:date="2022-08-08T20:19:00Z">
              <w:r w:rsidRPr="009C5807">
                <w:t>-117</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57A77EC" w14:textId="77777777" w:rsidR="00824809" w:rsidRPr="009C5807" w:rsidRDefault="00824809" w:rsidP="00317D0E">
            <w:pPr>
              <w:pStyle w:val="TAC"/>
              <w:rPr>
                <w:ins w:id="1488" w:author="Xiaomi" w:date="2022-08-08T20:19:00Z"/>
              </w:rPr>
            </w:pPr>
            <w:ins w:id="1489" w:author="Xiaomi" w:date="2022-08-08T20:19: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6576EC1" w14:textId="77777777" w:rsidR="00824809" w:rsidRPr="009C5807" w:rsidRDefault="00824809" w:rsidP="00317D0E">
            <w:pPr>
              <w:pStyle w:val="TAC"/>
              <w:rPr>
                <w:ins w:id="1490" w:author="Xiaomi" w:date="2022-08-08T20:19:00Z"/>
              </w:rPr>
            </w:pPr>
            <w:ins w:id="1491" w:author="Xiaomi" w:date="2022-08-08T20:19:00Z">
              <w:r w:rsidRPr="009C5807">
                <w:t>-50</w:t>
              </w:r>
            </w:ins>
          </w:p>
        </w:tc>
      </w:tr>
      <w:tr w:rsidR="00824809" w:rsidRPr="009C5807" w14:paraId="7064D6F8" w14:textId="77777777" w:rsidTr="00317D0E">
        <w:trPr>
          <w:jc w:val="center"/>
          <w:ins w:id="1492" w:author="Xiaomi" w:date="2022-08-08T20:19:00Z"/>
        </w:trPr>
        <w:tc>
          <w:tcPr>
            <w:tcW w:w="1035" w:type="dxa"/>
            <w:tcBorders>
              <w:left w:val="single" w:sz="4" w:space="0" w:color="auto"/>
              <w:right w:val="single" w:sz="6" w:space="0" w:color="auto"/>
            </w:tcBorders>
            <w:shd w:val="clear" w:color="auto" w:fill="auto"/>
          </w:tcPr>
          <w:p w14:paraId="72B9F0DD" w14:textId="4AC42C3D" w:rsidR="00824809" w:rsidRPr="009C5807" w:rsidRDefault="00824809" w:rsidP="00317D0E">
            <w:pPr>
              <w:pStyle w:val="TAC"/>
              <w:rPr>
                <w:ins w:id="1493" w:author="Xiaomi" w:date="2022-08-08T20:19:00Z"/>
              </w:rPr>
            </w:pPr>
            <w:ins w:id="1494" w:author="Xiaomi" w:date="2022-08-08T20:19:00Z">
              <w:r w:rsidRPr="009C5807">
                <w:sym w:font="Symbol" w:char="F0B1"/>
              </w:r>
            </w:ins>
            <w:ins w:id="1495" w:author="Xiaomi" w:date="2022-08-08T20:23:00Z">
              <w:r w:rsidR="0004553D">
                <w:t>[</w:t>
              </w:r>
            </w:ins>
            <w:ins w:id="1496" w:author="Xiaomi" w:date="2022-08-08T20:19:00Z">
              <w:r w:rsidRPr="009C5807">
                <w:t>3</w:t>
              </w:r>
            </w:ins>
            <w:ins w:id="1497" w:author="Xiaomi" w:date="2022-08-08T20:23:00Z">
              <w:r w:rsidR="0004553D">
                <w:t>.5]</w:t>
              </w:r>
            </w:ins>
          </w:p>
        </w:tc>
        <w:tc>
          <w:tcPr>
            <w:tcW w:w="1047" w:type="dxa"/>
            <w:tcBorders>
              <w:left w:val="single" w:sz="6" w:space="0" w:color="auto"/>
              <w:right w:val="single" w:sz="6" w:space="0" w:color="auto"/>
            </w:tcBorders>
            <w:shd w:val="clear" w:color="auto" w:fill="auto"/>
          </w:tcPr>
          <w:p w14:paraId="625A5621" w14:textId="77777777" w:rsidR="00824809" w:rsidRPr="009C5807" w:rsidRDefault="00824809" w:rsidP="00317D0E">
            <w:pPr>
              <w:pStyle w:val="TAC"/>
              <w:rPr>
                <w:ins w:id="1498" w:author="Xiaomi" w:date="2022-08-08T20:19:00Z"/>
              </w:rPr>
            </w:pPr>
            <w:ins w:id="1499" w:author="Xiaomi" w:date="2022-08-08T20:19:00Z">
              <w:r w:rsidRPr="009C5807">
                <w:sym w:font="Symbol" w:char="F0B1"/>
              </w:r>
              <w:r w:rsidRPr="009C5807">
                <w:t>4</w:t>
              </w:r>
            </w:ins>
          </w:p>
        </w:tc>
        <w:tc>
          <w:tcPr>
            <w:tcW w:w="802" w:type="dxa"/>
            <w:tcBorders>
              <w:left w:val="single" w:sz="6" w:space="0" w:color="auto"/>
              <w:right w:val="single" w:sz="6" w:space="0" w:color="auto"/>
            </w:tcBorders>
            <w:shd w:val="clear" w:color="auto" w:fill="auto"/>
          </w:tcPr>
          <w:p w14:paraId="3EA715F7" w14:textId="77777777" w:rsidR="00824809" w:rsidRPr="009C5807" w:rsidRDefault="00824809" w:rsidP="00317D0E">
            <w:pPr>
              <w:pStyle w:val="TAC"/>
              <w:rPr>
                <w:ins w:id="1500" w:author="Xiaomi" w:date="2022-08-08T20:19:00Z"/>
              </w:rPr>
            </w:pPr>
            <w:ins w:id="1501" w:author="Xiaomi" w:date="2022-08-08T20:19:00Z">
              <w:r w:rsidRPr="009C5807">
                <w:sym w:font="Symbol" w:char="F0B3"/>
              </w:r>
              <w:r w:rsidRPr="009C5807">
                <w:t>-3</w:t>
              </w:r>
            </w:ins>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B0286BD" w14:textId="77777777" w:rsidR="00824809" w:rsidRPr="009C5807" w:rsidRDefault="00824809" w:rsidP="00317D0E">
            <w:pPr>
              <w:pStyle w:val="TAC"/>
              <w:rPr>
                <w:ins w:id="1502" w:author="Xiaomi" w:date="2022-08-08T20:19:00Z"/>
                <w:lang w:val="sv-FI"/>
              </w:rPr>
            </w:pPr>
            <w:ins w:id="1503" w:author="Xiaomi" w:date="2022-08-08T20:19:00Z">
              <w:r w:rsidRPr="009C5807">
                <w:rPr>
                  <w:lang w:val="sv-SE"/>
                </w:rPr>
                <w:t>NR_FDD_FR1_D, NR_TDD_FR1_D</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AF7CA9E" w14:textId="77777777" w:rsidR="00824809" w:rsidRPr="009C5807" w:rsidRDefault="00824809" w:rsidP="00317D0E">
            <w:pPr>
              <w:pStyle w:val="TAC"/>
              <w:rPr>
                <w:ins w:id="1504" w:author="Xiaomi" w:date="2022-08-08T20:19:00Z"/>
              </w:rPr>
            </w:pPr>
            <w:ins w:id="1505" w:author="Xiaomi" w:date="2022-08-08T20:19:00Z">
              <w:r w:rsidRPr="009C5807">
                <w:t>-119.5</w:t>
              </w:r>
            </w:ins>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F24CD97" w14:textId="77777777" w:rsidR="00824809" w:rsidRPr="009C5807" w:rsidRDefault="00824809" w:rsidP="00317D0E">
            <w:pPr>
              <w:pStyle w:val="TAC"/>
              <w:rPr>
                <w:ins w:id="1506" w:author="Xiaomi" w:date="2022-08-08T20:19:00Z"/>
                <w:rFonts w:cs="Arial"/>
              </w:rPr>
            </w:pPr>
            <w:ins w:id="1507" w:author="Xiaomi" w:date="2022-08-08T20:19:00Z">
              <w:r w:rsidRPr="009C5807">
                <w:t>-116.5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1EFEA8E" w14:textId="77777777" w:rsidR="00824809" w:rsidRPr="009C5807" w:rsidRDefault="00824809" w:rsidP="00317D0E">
            <w:pPr>
              <w:pStyle w:val="TAC"/>
              <w:rPr>
                <w:ins w:id="1508" w:author="Xiaomi" w:date="2022-08-08T20:19:00Z"/>
              </w:rPr>
            </w:pPr>
            <w:ins w:id="1509" w:author="Xiaomi" w:date="2022-08-08T20:19: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C06151D" w14:textId="77777777" w:rsidR="00824809" w:rsidRPr="009C5807" w:rsidRDefault="00824809" w:rsidP="00317D0E">
            <w:pPr>
              <w:pStyle w:val="TAC"/>
              <w:rPr>
                <w:ins w:id="1510" w:author="Xiaomi" w:date="2022-08-08T20:19:00Z"/>
              </w:rPr>
            </w:pPr>
            <w:ins w:id="1511" w:author="Xiaomi" w:date="2022-08-08T20:19:00Z">
              <w:r w:rsidRPr="009C5807">
                <w:t>-50</w:t>
              </w:r>
            </w:ins>
          </w:p>
        </w:tc>
      </w:tr>
      <w:tr w:rsidR="00824809" w:rsidRPr="009C5807" w14:paraId="39503B38" w14:textId="77777777" w:rsidTr="00317D0E">
        <w:trPr>
          <w:jc w:val="center"/>
          <w:ins w:id="1512" w:author="Xiaomi" w:date="2022-08-08T20:19:00Z"/>
        </w:trPr>
        <w:tc>
          <w:tcPr>
            <w:tcW w:w="1035" w:type="dxa"/>
            <w:tcBorders>
              <w:left w:val="single" w:sz="4" w:space="0" w:color="auto"/>
              <w:right w:val="single" w:sz="6" w:space="0" w:color="auto"/>
            </w:tcBorders>
            <w:shd w:val="clear" w:color="auto" w:fill="auto"/>
          </w:tcPr>
          <w:p w14:paraId="6797D556" w14:textId="77777777" w:rsidR="00824809" w:rsidRPr="009C5807" w:rsidRDefault="00824809" w:rsidP="00317D0E">
            <w:pPr>
              <w:pStyle w:val="TAC"/>
              <w:rPr>
                <w:ins w:id="1513" w:author="Xiaomi" w:date="2022-08-08T20:19:00Z"/>
              </w:rPr>
            </w:pPr>
          </w:p>
        </w:tc>
        <w:tc>
          <w:tcPr>
            <w:tcW w:w="1047" w:type="dxa"/>
            <w:tcBorders>
              <w:left w:val="single" w:sz="6" w:space="0" w:color="auto"/>
              <w:right w:val="single" w:sz="6" w:space="0" w:color="auto"/>
            </w:tcBorders>
            <w:shd w:val="clear" w:color="auto" w:fill="auto"/>
          </w:tcPr>
          <w:p w14:paraId="46E03E27" w14:textId="77777777" w:rsidR="00824809" w:rsidRPr="009C5807" w:rsidRDefault="00824809" w:rsidP="00317D0E">
            <w:pPr>
              <w:pStyle w:val="TAC"/>
              <w:rPr>
                <w:ins w:id="1514" w:author="Xiaomi" w:date="2022-08-08T20:19:00Z"/>
              </w:rPr>
            </w:pPr>
          </w:p>
        </w:tc>
        <w:tc>
          <w:tcPr>
            <w:tcW w:w="802" w:type="dxa"/>
            <w:tcBorders>
              <w:left w:val="single" w:sz="6" w:space="0" w:color="auto"/>
              <w:right w:val="single" w:sz="6" w:space="0" w:color="auto"/>
            </w:tcBorders>
            <w:shd w:val="clear" w:color="auto" w:fill="auto"/>
          </w:tcPr>
          <w:p w14:paraId="23BD25F4" w14:textId="77777777" w:rsidR="00824809" w:rsidRPr="009C5807" w:rsidRDefault="00824809" w:rsidP="00317D0E">
            <w:pPr>
              <w:pStyle w:val="TAC"/>
              <w:rPr>
                <w:ins w:id="1515" w:author="Xiaomi" w:date="2022-08-08T20:19:00Z"/>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A65B591" w14:textId="77777777" w:rsidR="00824809" w:rsidRPr="009C5807" w:rsidDel="00836998" w:rsidRDefault="00824809" w:rsidP="00317D0E">
            <w:pPr>
              <w:pStyle w:val="TAC"/>
              <w:rPr>
                <w:ins w:id="1516" w:author="Xiaomi" w:date="2022-08-08T20:19:00Z"/>
                <w:lang w:val="sv-SE"/>
              </w:rPr>
            </w:pPr>
            <w:ins w:id="1517" w:author="Xiaomi" w:date="2022-08-08T20:19:00Z">
              <w:r w:rsidRPr="009C5807">
                <w:rPr>
                  <w:lang w:val="sv-SE"/>
                </w:rPr>
                <w:t>NR_FDD_FR1_E, NR_TDD_FR1_E</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AF350CC" w14:textId="77777777" w:rsidR="00824809" w:rsidRPr="009C5807" w:rsidRDefault="00824809" w:rsidP="00317D0E">
            <w:pPr>
              <w:pStyle w:val="TAC"/>
              <w:rPr>
                <w:ins w:id="1518" w:author="Xiaomi" w:date="2022-08-08T20:19:00Z"/>
              </w:rPr>
            </w:pPr>
            <w:ins w:id="1519" w:author="Xiaomi" w:date="2022-08-08T20:19:00Z">
              <w:r w:rsidRPr="009C5807">
                <w:t>-119</w:t>
              </w:r>
            </w:ins>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036F62C7" w14:textId="77777777" w:rsidR="00824809" w:rsidRPr="009C5807" w:rsidRDefault="00824809" w:rsidP="00317D0E">
            <w:pPr>
              <w:pStyle w:val="TAC"/>
              <w:rPr>
                <w:ins w:id="1520" w:author="Xiaomi" w:date="2022-08-08T20:19:00Z"/>
                <w:rFonts w:cs="Arial"/>
                <w:lang w:val="sv-SE"/>
              </w:rPr>
            </w:pPr>
            <w:ins w:id="1521" w:author="Xiaomi" w:date="2022-08-08T20:19:00Z">
              <w:r w:rsidRPr="009C5807">
                <w:t>-116</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32D1667" w14:textId="77777777" w:rsidR="00824809" w:rsidRPr="009C5807" w:rsidRDefault="00824809" w:rsidP="00317D0E">
            <w:pPr>
              <w:pStyle w:val="TAC"/>
              <w:rPr>
                <w:ins w:id="1522" w:author="Xiaomi" w:date="2022-08-08T20:19:00Z"/>
              </w:rPr>
            </w:pPr>
            <w:ins w:id="1523" w:author="Xiaomi" w:date="2022-08-08T20:19: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3C14A67" w14:textId="77777777" w:rsidR="00824809" w:rsidRPr="009C5807" w:rsidRDefault="00824809" w:rsidP="00317D0E">
            <w:pPr>
              <w:pStyle w:val="TAC"/>
              <w:rPr>
                <w:ins w:id="1524" w:author="Xiaomi" w:date="2022-08-08T20:19:00Z"/>
              </w:rPr>
            </w:pPr>
            <w:ins w:id="1525" w:author="Xiaomi" w:date="2022-08-08T20:19:00Z">
              <w:r w:rsidRPr="009C5807">
                <w:t>-50</w:t>
              </w:r>
            </w:ins>
          </w:p>
        </w:tc>
      </w:tr>
      <w:tr w:rsidR="00824809" w:rsidRPr="009C5807" w14:paraId="1929C52B" w14:textId="77777777" w:rsidTr="00317D0E">
        <w:trPr>
          <w:jc w:val="center"/>
          <w:ins w:id="1526" w:author="Xiaomi" w:date="2022-08-08T20:19:00Z"/>
        </w:trPr>
        <w:tc>
          <w:tcPr>
            <w:tcW w:w="1035" w:type="dxa"/>
            <w:tcBorders>
              <w:left w:val="single" w:sz="4" w:space="0" w:color="auto"/>
              <w:right w:val="single" w:sz="6" w:space="0" w:color="auto"/>
            </w:tcBorders>
            <w:shd w:val="clear" w:color="auto" w:fill="auto"/>
          </w:tcPr>
          <w:p w14:paraId="55FC991A" w14:textId="77777777" w:rsidR="00824809" w:rsidRPr="009C5807" w:rsidRDefault="00824809" w:rsidP="00317D0E">
            <w:pPr>
              <w:pStyle w:val="TAC"/>
              <w:rPr>
                <w:ins w:id="1527" w:author="Xiaomi" w:date="2022-08-08T20:19:00Z"/>
              </w:rPr>
            </w:pPr>
          </w:p>
        </w:tc>
        <w:tc>
          <w:tcPr>
            <w:tcW w:w="1047" w:type="dxa"/>
            <w:tcBorders>
              <w:left w:val="single" w:sz="6" w:space="0" w:color="auto"/>
              <w:right w:val="single" w:sz="6" w:space="0" w:color="auto"/>
            </w:tcBorders>
            <w:shd w:val="clear" w:color="auto" w:fill="auto"/>
          </w:tcPr>
          <w:p w14:paraId="568A5868" w14:textId="77777777" w:rsidR="00824809" w:rsidRPr="009C5807" w:rsidRDefault="00824809" w:rsidP="00317D0E">
            <w:pPr>
              <w:pStyle w:val="TAC"/>
              <w:rPr>
                <w:ins w:id="1528" w:author="Xiaomi" w:date="2022-08-08T20:19:00Z"/>
              </w:rPr>
            </w:pPr>
          </w:p>
        </w:tc>
        <w:tc>
          <w:tcPr>
            <w:tcW w:w="802" w:type="dxa"/>
            <w:tcBorders>
              <w:left w:val="single" w:sz="6" w:space="0" w:color="auto"/>
              <w:right w:val="single" w:sz="6" w:space="0" w:color="auto"/>
            </w:tcBorders>
            <w:shd w:val="clear" w:color="auto" w:fill="auto"/>
          </w:tcPr>
          <w:p w14:paraId="146E5F15" w14:textId="77777777" w:rsidR="00824809" w:rsidRPr="009C5807" w:rsidRDefault="00824809" w:rsidP="00317D0E">
            <w:pPr>
              <w:pStyle w:val="TAC"/>
              <w:rPr>
                <w:ins w:id="1529" w:author="Xiaomi" w:date="2022-08-08T20:19:00Z"/>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69425F2D" w14:textId="77777777" w:rsidR="00824809" w:rsidRPr="009C5807" w:rsidRDefault="00824809" w:rsidP="00317D0E">
            <w:pPr>
              <w:pStyle w:val="TAC"/>
              <w:rPr>
                <w:ins w:id="1530" w:author="Xiaomi" w:date="2022-08-08T20:19:00Z"/>
                <w:lang w:val="sv-SE"/>
              </w:rPr>
            </w:pPr>
            <w:ins w:id="1531" w:author="Xiaomi" w:date="2022-08-08T20:19:00Z">
              <w:r w:rsidRPr="009C5807">
                <w:rPr>
                  <w:lang w:eastAsia="zh-CN"/>
                </w:rPr>
                <w:t>NR_FDD_FR1_F</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24A242E" w14:textId="77777777" w:rsidR="00824809" w:rsidRPr="009C5807" w:rsidRDefault="00824809" w:rsidP="00317D0E">
            <w:pPr>
              <w:pStyle w:val="TAC"/>
              <w:rPr>
                <w:ins w:id="1532" w:author="Xiaomi" w:date="2022-08-08T20:19:00Z"/>
              </w:rPr>
            </w:pPr>
            <w:ins w:id="1533" w:author="Xiaomi" w:date="2022-08-08T20:19:00Z">
              <w:r w:rsidRPr="009C5807">
                <w:t>-118.5</w:t>
              </w:r>
            </w:ins>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15AC297" w14:textId="77777777" w:rsidR="00824809" w:rsidRPr="009C5807" w:rsidRDefault="00824809" w:rsidP="00317D0E">
            <w:pPr>
              <w:pStyle w:val="TAC"/>
              <w:rPr>
                <w:ins w:id="1534" w:author="Xiaomi" w:date="2022-08-08T20:19:00Z"/>
              </w:rPr>
            </w:pPr>
            <w:ins w:id="1535" w:author="Xiaomi" w:date="2022-08-08T20:19:00Z">
              <w:r w:rsidRPr="009C5807">
                <w:rPr>
                  <w:rFonts w:cs="Arial"/>
                </w:rPr>
                <w:t>-115.5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1E7F870" w14:textId="77777777" w:rsidR="00824809" w:rsidRPr="009C5807" w:rsidRDefault="00824809" w:rsidP="00317D0E">
            <w:pPr>
              <w:pStyle w:val="TAC"/>
              <w:rPr>
                <w:ins w:id="1536" w:author="Xiaomi" w:date="2022-08-08T20:19:00Z"/>
              </w:rPr>
            </w:pPr>
            <w:ins w:id="1537" w:author="Xiaomi" w:date="2022-08-08T20:19: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B32DBDE" w14:textId="77777777" w:rsidR="00824809" w:rsidRPr="009C5807" w:rsidRDefault="00824809" w:rsidP="00317D0E">
            <w:pPr>
              <w:pStyle w:val="TAC"/>
              <w:rPr>
                <w:ins w:id="1538" w:author="Xiaomi" w:date="2022-08-08T20:19:00Z"/>
              </w:rPr>
            </w:pPr>
            <w:ins w:id="1539" w:author="Xiaomi" w:date="2022-08-08T20:19:00Z">
              <w:r w:rsidRPr="009C5807">
                <w:t>-50</w:t>
              </w:r>
            </w:ins>
          </w:p>
        </w:tc>
      </w:tr>
      <w:tr w:rsidR="00824809" w:rsidRPr="009C5807" w14:paraId="6F72EEEA" w14:textId="77777777" w:rsidTr="00317D0E">
        <w:trPr>
          <w:jc w:val="center"/>
          <w:ins w:id="1540" w:author="Xiaomi" w:date="2022-08-08T20:19:00Z"/>
        </w:trPr>
        <w:tc>
          <w:tcPr>
            <w:tcW w:w="1035" w:type="dxa"/>
            <w:tcBorders>
              <w:left w:val="single" w:sz="4" w:space="0" w:color="auto"/>
              <w:right w:val="single" w:sz="6" w:space="0" w:color="auto"/>
            </w:tcBorders>
            <w:shd w:val="clear" w:color="auto" w:fill="auto"/>
          </w:tcPr>
          <w:p w14:paraId="727DBD4A" w14:textId="77777777" w:rsidR="00824809" w:rsidRPr="009C5807" w:rsidRDefault="00824809" w:rsidP="00317D0E">
            <w:pPr>
              <w:pStyle w:val="TAC"/>
              <w:rPr>
                <w:ins w:id="1541" w:author="Xiaomi" w:date="2022-08-08T20:19:00Z"/>
              </w:rPr>
            </w:pPr>
          </w:p>
        </w:tc>
        <w:tc>
          <w:tcPr>
            <w:tcW w:w="1047" w:type="dxa"/>
            <w:tcBorders>
              <w:left w:val="single" w:sz="6" w:space="0" w:color="auto"/>
              <w:right w:val="single" w:sz="6" w:space="0" w:color="auto"/>
            </w:tcBorders>
            <w:shd w:val="clear" w:color="auto" w:fill="auto"/>
          </w:tcPr>
          <w:p w14:paraId="5CD3A256" w14:textId="77777777" w:rsidR="00824809" w:rsidRPr="009C5807" w:rsidRDefault="00824809" w:rsidP="00317D0E">
            <w:pPr>
              <w:pStyle w:val="TAC"/>
              <w:rPr>
                <w:ins w:id="1542" w:author="Xiaomi" w:date="2022-08-08T20:19:00Z"/>
              </w:rPr>
            </w:pPr>
          </w:p>
        </w:tc>
        <w:tc>
          <w:tcPr>
            <w:tcW w:w="802" w:type="dxa"/>
            <w:tcBorders>
              <w:left w:val="single" w:sz="6" w:space="0" w:color="auto"/>
              <w:right w:val="single" w:sz="6" w:space="0" w:color="auto"/>
            </w:tcBorders>
            <w:shd w:val="clear" w:color="auto" w:fill="auto"/>
          </w:tcPr>
          <w:p w14:paraId="3E07B128" w14:textId="77777777" w:rsidR="00824809" w:rsidRPr="009C5807" w:rsidRDefault="00824809" w:rsidP="00317D0E">
            <w:pPr>
              <w:pStyle w:val="TAC"/>
              <w:rPr>
                <w:ins w:id="1543" w:author="Xiaomi" w:date="2022-08-08T20:19:00Z"/>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4824254C" w14:textId="77777777" w:rsidR="00824809" w:rsidRPr="009C5807" w:rsidDel="00836998" w:rsidRDefault="00824809" w:rsidP="00317D0E">
            <w:pPr>
              <w:pStyle w:val="TAC"/>
              <w:rPr>
                <w:ins w:id="1544" w:author="Xiaomi" w:date="2022-08-08T20:19:00Z"/>
                <w:lang w:eastAsia="zh-CN"/>
              </w:rPr>
            </w:pPr>
            <w:ins w:id="1545" w:author="Xiaomi" w:date="2022-08-08T20:19:00Z">
              <w:r w:rsidRPr="009C5807">
                <w:rPr>
                  <w:lang w:eastAsia="zh-CN"/>
                </w:rPr>
                <w:t>NR_FDD_FR1_G</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DB79F50" w14:textId="77777777" w:rsidR="00824809" w:rsidRPr="009C5807" w:rsidRDefault="00824809" w:rsidP="00317D0E">
            <w:pPr>
              <w:pStyle w:val="TAC"/>
              <w:rPr>
                <w:ins w:id="1546" w:author="Xiaomi" w:date="2022-08-08T20:19:00Z"/>
              </w:rPr>
            </w:pPr>
            <w:ins w:id="1547" w:author="Xiaomi" w:date="2022-08-08T20:19:00Z">
              <w:r w:rsidRPr="009C5807">
                <w:t>-118</w:t>
              </w:r>
            </w:ins>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8679D92" w14:textId="77777777" w:rsidR="00824809" w:rsidRPr="009C5807" w:rsidRDefault="00824809" w:rsidP="00317D0E">
            <w:pPr>
              <w:pStyle w:val="TAC"/>
              <w:rPr>
                <w:ins w:id="1548" w:author="Xiaomi" w:date="2022-08-08T20:19:00Z"/>
                <w:rFonts w:cs="Arial"/>
                <w:lang w:val="sv-SE"/>
              </w:rPr>
            </w:pPr>
            <w:ins w:id="1549" w:author="Xiaomi" w:date="2022-08-08T20:19:00Z">
              <w:r w:rsidRPr="009C5807">
                <w:rPr>
                  <w:rFonts w:cs="Arial"/>
                </w:rPr>
                <w:t>-115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A14DE41" w14:textId="77777777" w:rsidR="00824809" w:rsidRPr="009C5807" w:rsidRDefault="00824809" w:rsidP="00317D0E">
            <w:pPr>
              <w:pStyle w:val="TAC"/>
              <w:rPr>
                <w:ins w:id="1550" w:author="Xiaomi" w:date="2022-08-08T20:19:00Z"/>
              </w:rPr>
            </w:pPr>
            <w:ins w:id="1551" w:author="Xiaomi" w:date="2022-08-08T20:19: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D9F32F6" w14:textId="77777777" w:rsidR="00824809" w:rsidRPr="009C5807" w:rsidRDefault="00824809" w:rsidP="00317D0E">
            <w:pPr>
              <w:pStyle w:val="TAC"/>
              <w:rPr>
                <w:ins w:id="1552" w:author="Xiaomi" w:date="2022-08-08T20:19:00Z"/>
              </w:rPr>
            </w:pPr>
            <w:ins w:id="1553" w:author="Xiaomi" w:date="2022-08-08T20:19:00Z">
              <w:r w:rsidRPr="009C5807">
                <w:t>-50</w:t>
              </w:r>
            </w:ins>
          </w:p>
        </w:tc>
      </w:tr>
      <w:tr w:rsidR="00824809" w:rsidRPr="009C5807" w14:paraId="1E239B8E" w14:textId="77777777" w:rsidTr="00317D0E">
        <w:trPr>
          <w:trHeight w:val="65"/>
          <w:jc w:val="center"/>
          <w:ins w:id="1554" w:author="Xiaomi" w:date="2022-08-08T20:19:00Z"/>
        </w:trPr>
        <w:tc>
          <w:tcPr>
            <w:tcW w:w="1035" w:type="dxa"/>
            <w:tcBorders>
              <w:left w:val="single" w:sz="4" w:space="0" w:color="auto"/>
              <w:right w:val="single" w:sz="6" w:space="0" w:color="auto"/>
            </w:tcBorders>
            <w:shd w:val="clear" w:color="auto" w:fill="auto"/>
          </w:tcPr>
          <w:p w14:paraId="27448843" w14:textId="77777777" w:rsidR="00824809" w:rsidRPr="009C5807" w:rsidRDefault="00824809" w:rsidP="00317D0E">
            <w:pPr>
              <w:pStyle w:val="TAC"/>
              <w:rPr>
                <w:ins w:id="1555" w:author="Xiaomi" w:date="2022-08-08T20:19:00Z"/>
              </w:rPr>
            </w:pPr>
          </w:p>
        </w:tc>
        <w:tc>
          <w:tcPr>
            <w:tcW w:w="1047" w:type="dxa"/>
            <w:tcBorders>
              <w:left w:val="single" w:sz="6" w:space="0" w:color="auto"/>
              <w:right w:val="single" w:sz="6" w:space="0" w:color="auto"/>
            </w:tcBorders>
            <w:shd w:val="clear" w:color="auto" w:fill="auto"/>
          </w:tcPr>
          <w:p w14:paraId="0B2C328F" w14:textId="77777777" w:rsidR="00824809" w:rsidRPr="009C5807" w:rsidRDefault="00824809" w:rsidP="00317D0E">
            <w:pPr>
              <w:pStyle w:val="TAC"/>
              <w:rPr>
                <w:ins w:id="1556" w:author="Xiaomi" w:date="2022-08-08T20:19:00Z"/>
              </w:rPr>
            </w:pPr>
          </w:p>
        </w:tc>
        <w:tc>
          <w:tcPr>
            <w:tcW w:w="802" w:type="dxa"/>
            <w:tcBorders>
              <w:left w:val="single" w:sz="6" w:space="0" w:color="auto"/>
              <w:right w:val="single" w:sz="6" w:space="0" w:color="auto"/>
            </w:tcBorders>
            <w:shd w:val="clear" w:color="auto" w:fill="auto"/>
          </w:tcPr>
          <w:p w14:paraId="399C3E9D" w14:textId="77777777" w:rsidR="00824809" w:rsidRPr="009C5807" w:rsidRDefault="00824809" w:rsidP="00317D0E">
            <w:pPr>
              <w:pStyle w:val="TAC"/>
              <w:rPr>
                <w:ins w:id="1557" w:author="Xiaomi" w:date="2022-08-08T20:19:00Z"/>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3A1ADC63" w14:textId="77777777" w:rsidR="00824809" w:rsidRPr="009C5807" w:rsidRDefault="00824809" w:rsidP="00317D0E">
            <w:pPr>
              <w:pStyle w:val="TAC"/>
              <w:rPr>
                <w:ins w:id="1558" w:author="Xiaomi" w:date="2022-08-08T20:19:00Z"/>
                <w:lang w:eastAsia="zh-CN"/>
              </w:rPr>
            </w:pPr>
            <w:ins w:id="1559" w:author="Xiaomi" w:date="2022-08-08T20:19:00Z">
              <w:r w:rsidRPr="009C5807">
                <w:rPr>
                  <w:lang w:eastAsia="zh-CN"/>
                </w:rPr>
                <w:t>NR_FDD_FR1_H</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3858327" w14:textId="77777777" w:rsidR="00824809" w:rsidRPr="009C5807" w:rsidRDefault="00824809" w:rsidP="00317D0E">
            <w:pPr>
              <w:pStyle w:val="TAC"/>
              <w:rPr>
                <w:ins w:id="1560" w:author="Xiaomi" w:date="2022-08-08T20:19:00Z"/>
              </w:rPr>
            </w:pPr>
            <w:ins w:id="1561" w:author="Xiaomi" w:date="2022-08-08T20:19:00Z">
              <w:r w:rsidRPr="009C5807">
                <w:t>-117.5</w:t>
              </w:r>
            </w:ins>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4054A0F" w14:textId="77777777" w:rsidR="00824809" w:rsidRPr="009C5807" w:rsidRDefault="00824809" w:rsidP="00317D0E">
            <w:pPr>
              <w:pStyle w:val="TAC"/>
              <w:rPr>
                <w:ins w:id="1562" w:author="Xiaomi" w:date="2022-08-08T20:19:00Z"/>
                <w:rFonts w:cs="Arial"/>
                <w:lang w:val="sv-SE"/>
              </w:rPr>
            </w:pPr>
            <w:ins w:id="1563" w:author="Xiaomi" w:date="2022-08-08T20:19:00Z">
              <w:r w:rsidRPr="009C5807">
                <w:rPr>
                  <w:rFonts w:cs="Arial"/>
                </w:rPr>
                <w:t>-114.5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9F6E196" w14:textId="77777777" w:rsidR="00824809" w:rsidRPr="009C5807" w:rsidRDefault="00824809" w:rsidP="00317D0E">
            <w:pPr>
              <w:pStyle w:val="TAC"/>
              <w:rPr>
                <w:ins w:id="1564" w:author="Xiaomi" w:date="2022-08-08T20:19:00Z"/>
              </w:rPr>
            </w:pPr>
            <w:ins w:id="1565" w:author="Xiaomi" w:date="2022-08-08T20:19: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F3923EB" w14:textId="77777777" w:rsidR="00824809" w:rsidRPr="009C5807" w:rsidRDefault="00824809" w:rsidP="00317D0E">
            <w:pPr>
              <w:pStyle w:val="TAC"/>
              <w:rPr>
                <w:ins w:id="1566" w:author="Xiaomi" w:date="2022-08-08T20:19:00Z"/>
              </w:rPr>
            </w:pPr>
            <w:ins w:id="1567" w:author="Xiaomi" w:date="2022-08-08T20:19:00Z">
              <w:r w:rsidRPr="009C5807">
                <w:t>-50</w:t>
              </w:r>
            </w:ins>
          </w:p>
        </w:tc>
      </w:tr>
      <w:tr w:rsidR="00824809" w:rsidRPr="009C5807" w14:paraId="71911BB2" w14:textId="77777777" w:rsidTr="00317D0E">
        <w:trPr>
          <w:jc w:val="center"/>
          <w:ins w:id="1568" w:author="Xiaomi" w:date="2022-08-08T20:19:00Z"/>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57135E5E" w14:textId="4AE8ACF4" w:rsidR="00824809" w:rsidRPr="009C5807" w:rsidRDefault="00824809" w:rsidP="00317D0E">
            <w:pPr>
              <w:pStyle w:val="TAC"/>
              <w:rPr>
                <w:ins w:id="1569" w:author="Xiaomi" w:date="2022-08-08T20:19:00Z"/>
              </w:rPr>
            </w:pPr>
            <w:ins w:id="1570" w:author="Xiaomi" w:date="2022-08-08T20:19:00Z">
              <w:r w:rsidRPr="009C5807">
                <w:sym w:font="Symbol" w:char="F0B1"/>
              </w:r>
            </w:ins>
            <w:ins w:id="1571" w:author="Xiaomi" w:date="2022-08-08T20:23:00Z">
              <w:r w:rsidR="0004553D">
                <w:t>[</w:t>
              </w:r>
            </w:ins>
            <w:ins w:id="1572" w:author="Xiaomi" w:date="2022-08-08T20:19:00Z">
              <w:r w:rsidRPr="009C5807">
                <w:t>4</w:t>
              </w:r>
            </w:ins>
            <w:ins w:id="1573" w:author="Xiaomi" w:date="2022-08-08T20:23:00Z">
              <w:r w:rsidR="0004553D">
                <w:t>.5]</w:t>
              </w:r>
            </w:ins>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1D181671" w14:textId="77777777" w:rsidR="00824809" w:rsidRPr="009C5807" w:rsidRDefault="00824809" w:rsidP="00317D0E">
            <w:pPr>
              <w:pStyle w:val="TAC"/>
              <w:rPr>
                <w:ins w:id="1574" w:author="Xiaomi" w:date="2022-08-08T20:19:00Z"/>
              </w:rPr>
            </w:pPr>
            <w:ins w:id="1575" w:author="Xiaomi" w:date="2022-08-08T20:19:00Z">
              <w:r w:rsidRPr="009C5807">
                <w:sym w:font="Symbol" w:char="F0B1"/>
              </w:r>
              <w:r w:rsidRPr="009C5807">
                <w:t>4</w:t>
              </w:r>
            </w:ins>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40219BCE" w14:textId="77777777" w:rsidR="00824809" w:rsidRPr="009C5807" w:rsidRDefault="00824809" w:rsidP="00317D0E">
            <w:pPr>
              <w:pStyle w:val="TAC"/>
              <w:rPr>
                <w:ins w:id="1576" w:author="Xiaomi" w:date="2022-08-08T20:19:00Z"/>
              </w:rPr>
            </w:pPr>
            <w:ins w:id="1577" w:author="Xiaomi" w:date="2022-08-08T20:19:00Z">
              <w:r w:rsidRPr="009C5807">
                <w:sym w:font="Symbol" w:char="F0B3"/>
              </w:r>
              <w:r w:rsidRPr="009C5807">
                <w:t>-</w:t>
              </w:r>
              <w:r w:rsidRPr="009C5807">
                <w:rPr>
                  <w:lang w:eastAsia="zh-CN"/>
                </w:rPr>
                <w:t>6</w:t>
              </w:r>
            </w:ins>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646314DC" w14:textId="77777777" w:rsidR="00824809" w:rsidRPr="009C5807" w:rsidRDefault="00824809" w:rsidP="00317D0E">
            <w:pPr>
              <w:pStyle w:val="TAC"/>
              <w:rPr>
                <w:ins w:id="1578" w:author="Xiaomi" w:date="2022-08-08T20:19:00Z"/>
              </w:rPr>
            </w:pPr>
            <w:ins w:id="1579" w:author="Xiaomi" w:date="2022-08-08T20:19:00Z">
              <w:r w:rsidRPr="009C5807">
                <w:t>Note 3</w:t>
              </w:r>
            </w:ins>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482432C2" w14:textId="77777777" w:rsidR="00824809" w:rsidRPr="009C5807" w:rsidRDefault="00824809" w:rsidP="00317D0E">
            <w:pPr>
              <w:pStyle w:val="TAC"/>
              <w:rPr>
                <w:ins w:id="1580" w:author="Xiaomi" w:date="2022-08-08T20:19:00Z"/>
              </w:rPr>
            </w:pPr>
            <w:ins w:id="1581" w:author="Xiaomi" w:date="2022-08-08T20:19:00Z">
              <w:r w:rsidRPr="009C5807">
                <w:t>Note 3</w:t>
              </w:r>
            </w:ins>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2FBC1977" w14:textId="77777777" w:rsidR="00824809" w:rsidRPr="009C5807" w:rsidRDefault="00824809" w:rsidP="00317D0E">
            <w:pPr>
              <w:pStyle w:val="TAC"/>
              <w:rPr>
                <w:ins w:id="1582" w:author="Xiaomi" w:date="2022-08-08T20:19:00Z"/>
                <w:lang w:eastAsia="zh-CN"/>
              </w:rPr>
            </w:pPr>
            <w:ins w:id="1583" w:author="Xiaomi" w:date="2022-08-08T20:19:00Z">
              <w:r w:rsidRPr="009C5807">
                <w:t>Note 3</w:t>
              </w:r>
            </w:ins>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5E29ADAA" w14:textId="77777777" w:rsidR="00824809" w:rsidRPr="009C5807" w:rsidRDefault="00824809" w:rsidP="00317D0E">
            <w:pPr>
              <w:pStyle w:val="TAC"/>
              <w:rPr>
                <w:ins w:id="1584" w:author="Xiaomi" w:date="2022-08-08T20:19:00Z"/>
              </w:rPr>
            </w:pPr>
            <w:ins w:id="1585" w:author="Xiaomi" w:date="2022-08-08T20:19:00Z">
              <w:r w:rsidRPr="009C5807">
                <w:t>Note 3</w:t>
              </w:r>
            </w:ins>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7FF83EE0" w14:textId="77777777" w:rsidR="00824809" w:rsidRPr="009C5807" w:rsidRDefault="00824809" w:rsidP="00317D0E">
            <w:pPr>
              <w:pStyle w:val="TAC"/>
              <w:rPr>
                <w:ins w:id="1586" w:author="Xiaomi" w:date="2022-08-08T20:19:00Z"/>
              </w:rPr>
            </w:pPr>
            <w:ins w:id="1587" w:author="Xiaomi" w:date="2022-08-08T20:19:00Z">
              <w:r w:rsidRPr="009C5807">
                <w:t>Note 3</w:t>
              </w:r>
            </w:ins>
          </w:p>
        </w:tc>
      </w:tr>
      <w:tr w:rsidR="00824809" w:rsidRPr="009C5807" w14:paraId="471DD7D1" w14:textId="77777777" w:rsidTr="00317D0E">
        <w:trPr>
          <w:jc w:val="center"/>
          <w:ins w:id="1588" w:author="Xiaomi" w:date="2022-08-08T20:19:00Z"/>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66E07379" w14:textId="77777777" w:rsidR="00824809" w:rsidRPr="009C5807" w:rsidRDefault="00824809" w:rsidP="00317D0E">
            <w:pPr>
              <w:pStyle w:val="TAN"/>
              <w:rPr>
                <w:ins w:id="1589" w:author="Xiaomi" w:date="2022-08-08T20:19:00Z"/>
              </w:rPr>
            </w:pPr>
            <w:ins w:id="1590" w:author="Xiaomi" w:date="2022-08-08T20:19:00Z">
              <w:r w:rsidRPr="009C5807">
                <w:t>N</w:t>
              </w:r>
              <w:r w:rsidRPr="009C5807">
                <w:rPr>
                  <w:lang w:eastAsia="zh-CN"/>
                </w:rPr>
                <w:t>OTE</w:t>
              </w:r>
              <w:r w:rsidRPr="009C5807">
                <w:t xml:space="preserve"> 1:</w:t>
              </w:r>
              <w:r w:rsidRPr="009C5807">
                <w:tab/>
                <w:t>Io is assumed to have constant EPRE across the bandwidth.</w:t>
              </w:r>
            </w:ins>
          </w:p>
          <w:p w14:paraId="4BBAD3E1" w14:textId="77777777" w:rsidR="00824809" w:rsidRPr="009C5807" w:rsidRDefault="00824809" w:rsidP="00317D0E">
            <w:pPr>
              <w:pStyle w:val="TAN"/>
              <w:rPr>
                <w:ins w:id="1591" w:author="Xiaomi" w:date="2022-08-08T20:19:00Z"/>
              </w:rPr>
            </w:pPr>
            <w:ins w:id="1592" w:author="Xiaomi" w:date="2022-08-08T20:19:00Z">
              <w:r w:rsidRPr="009C5807">
                <w:t>N</w:t>
              </w:r>
              <w:r w:rsidRPr="009C5807">
                <w:rPr>
                  <w:lang w:eastAsia="zh-CN"/>
                </w:rPr>
                <w:t>OTE</w:t>
              </w:r>
              <w:r w:rsidRPr="009C5807">
                <w:t xml:space="preserve"> 2:</w:t>
              </w:r>
              <w:r w:rsidRPr="009C5807">
                <w:tab/>
              </w:r>
              <w:r w:rsidRPr="009C5807">
                <w:rPr>
                  <w:lang w:eastAsia="zh-CN"/>
                </w:rPr>
                <w:t xml:space="preserve">The parameter SSB </w:t>
              </w:r>
              <w:r w:rsidRPr="009C5807">
                <w:t>Ês/Iot</w:t>
              </w:r>
              <w:r w:rsidRPr="009C5807">
                <w:rPr>
                  <w:lang w:eastAsia="zh-CN"/>
                </w:rPr>
                <w:t xml:space="preserve"> is the minimum SSB </w:t>
              </w:r>
              <w:r w:rsidRPr="009C5807">
                <w:t>Ês/Iot</w:t>
              </w:r>
              <w:r w:rsidRPr="009C5807">
                <w:rPr>
                  <w:lang w:eastAsia="zh-CN"/>
                </w:rPr>
                <w:t xml:space="preserve"> of the pair of cells to which the requirement applies.</w:t>
              </w:r>
            </w:ins>
          </w:p>
          <w:p w14:paraId="595F404B" w14:textId="77777777" w:rsidR="00824809" w:rsidRPr="009C5807" w:rsidRDefault="00824809" w:rsidP="00317D0E">
            <w:pPr>
              <w:pStyle w:val="TAN"/>
              <w:rPr>
                <w:ins w:id="1593" w:author="Xiaomi" w:date="2022-08-08T20:19:00Z"/>
                <w:rFonts w:cs="Arial"/>
              </w:rPr>
            </w:pPr>
            <w:ins w:id="1594" w:author="Xiaomi" w:date="2022-08-08T20:19:00Z">
              <w:r w:rsidRPr="009C5807">
                <w:t>N</w:t>
              </w:r>
              <w:r w:rsidRPr="009C5807">
                <w:rPr>
                  <w:lang w:eastAsia="zh-CN"/>
                </w:rPr>
                <w:t>OTE</w:t>
              </w:r>
              <w:r w:rsidRPr="009C5807">
                <w:t xml:space="preserve"> 3:</w:t>
              </w:r>
              <w:r w:rsidRPr="009C5807">
                <w:tab/>
              </w:r>
              <w:r w:rsidRPr="009C5807">
                <w:rPr>
                  <w:rFonts w:cs="Arial"/>
                </w:rPr>
                <w:t>The same bands and the same Io conditions for each band apply for this requirement as for the corresponding highest accuracy requirement.</w:t>
              </w:r>
            </w:ins>
          </w:p>
          <w:p w14:paraId="36326A1E" w14:textId="77777777" w:rsidR="00824809" w:rsidRPr="009C5807" w:rsidRDefault="00824809" w:rsidP="00317D0E">
            <w:pPr>
              <w:pStyle w:val="TAN"/>
              <w:rPr>
                <w:ins w:id="1595" w:author="Xiaomi" w:date="2022-08-08T20:19:00Z"/>
              </w:rPr>
            </w:pPr>
            <w:ins w:id="1596" w:author="Xiaomi" w:date="2022-08-08T20:19:00Z">
              <w:r w:rsidRPr="009C5807">
                <w:t>NOTE 4:</w:t>
              </w:r>
              <w:r w:rsidRPr="009C5807">
                <w:tab/>
                <w:t>NR operating band groups in FR1 are as defined in clause 3.5.2.</w:t>
              </w:r>
            </w:ins>
          </w:p>
        </w:tc>
      </w:tr>
    </w:tbl>
    <w:p w14:paraId="5EED3B60" w14:textId="77777777" w:rsidR="00824809" w:rsidRPr="009C5807" w:rsidRDefault="00824809" w:rsidP="00824809">
      <w:pPr>
        <w:rPr>
          <w:ins w:id="1597" w:author="Xiaomi" w:date="2022-08-08T20:19:00Z"/>
          <w:lang w:eastAsia="ko-KR"/>
        </w:rPr>
      </w:pPr>
    </w:p>
    <w:p w14:paraId="61544E91" w14:textId="3E435C61" w:rsidR="00006E64" w:rsidRDefault="00006E64" w:rsidP="00006E64">
      <w:pPr>
        <w:pStyle w:val="2"/>
        <w:rPr>
          <w:color w:val="FF0000"/>
          <w:lang w:eastAsia="zh-CN"/>
        </w:rPr>
      </w:pPr>
      <w:r w:rsidRPr="002249A7">
        <w:rPr>
          <w:color w:val="FF0000"/>
          <w:lang w:eastAsia="zh-CN"/>
        </w:rPr>
        <w:t xml:space="preserve">&lt;&lt; </w:t>
      </w:r>
      <w:r>
        <w:rPr>
          <w:color w:val="FF0000"/>
          <w:lang w:eastAsia="zh-CN"/>
        </w:rPr>
        <w:t>End</w:t>
      </w:r>
      <w:r w:rsidRPr="002249A7">
        <w:rPr>
          <w:rFonts w:hint="eastAsia"/>
          <w:color w:val="FF0000"/>
          <w:lang w:eastAsia="zh-CN"/>
        </w:rPr>
        <w:t xml:space="preserve"> of Change</w:t>
      </w:r>
      <w:r>
        <w:rPr>
          <w:rFonts w:hint="eastAsia"/>
          <w:color w:val="FF0000"/>
          <w:lang w:eastAsia="zh-CN"/>
        </w:rPr>
        <w:t xml:space="preserve"> #</w:t>
      </w:r>
      <w:r w:rsidR="003E1ACD">
        <w:rPr>
          <w:color w:val="FF0000"/>
          <w:lang w:eastAsia="zh-CN"/>
        </w:rPr>
        <w:t>4</w:t>
      </w:r>
      <w:r w:rsidRPr="002249A7">
        <w:rPr>
          <w:color w:val="FF0000"/>
          <w:lang w:eastAsia="zh-CN"/>
        </w:rPr>
        <w:t>&gt;&gt;</w:t>
      </w:r>
    </w:p>
    <w:p w14:paraId="5532F9D9" w14:textId="1F567785" w:rsidR="00D5483A" w:rsidRDefault="00D5483A" w:rsidP="003072C0"/>
    <w:p w14:paraId="5333E21C" w14:textId="320307D4" w:rsidR="00F976AC" w:rsidRPr="00F976AC" w:rsidRDefault="00F976AC" w:rsidP="00F976AC">
      <w:pPr>
        <w:pStyle w:val="2"/>
        <w:rPr>
          <w:ins w:id="1598" w:author="Xiaomi" w:date="2022-08-08T20:19:00Z"/>
          <w:color w:val="FF0000"/>
        </w:rPr>
      </w:pPr>
      <w:r w:rsidRPr="006B23D2">
        <w:rPr>
          <w:color w:val="FF0000"/>
          <w:lang w:eastAsia="zh-CN"/>
        </w:rPr>
        <w:t xml:space="preserve">&lt;&lt; </w:t>
      </w:r>
      <w:r w:rsidRPr="006B23D2">
        <w:rPr>
          <w:rFonts w:hint="eastAsia"/>
          <w:color w:val="FF0000"/>
          <w:lang w:eastAsia="zh-CN"/>
        </w:rPr>
        <w:t>Start of Change</w:t>
      </w:r>
      <w:r w:rsidRPr="006B23D2">
        <w:rPr>
          <w:rFonts w:eastAsiaTheme="minorEastAsia" w:hint="eastAsia"/>
          <w:color w:val="FF0000"/>
          <w:lang w:eastAsia="zh-CN"/>
        </w:rPr>
        <w:t xml:space="preserve"> #</w:t>
      </w:r>
      <w:r>
        <w:rPr>
          <w:rFonts w:eastAsiaTheme="minorEastAsia"/>
          <w:color w:val="FF0000"/>
          <w:lang w:eastAsia="zh-CN"/>
        </w:rPr>
        <w:t>5</w:t>
      </w:r>
      <w:r w:rsidRPr="006B23D2">
        <w:rPr>
          <w:color w:val="FF0000"/>
          <w:lang w:eastAsia="zh-CN"/>
        </w:rPr>
        <w:t>&gt;&gt;</w:t>
      </w:r>
    </w:p>
    <w:p w14:paraId="7B79785F" w14:textId="3B2EC757" w:rsidR="005E321B" w:rsidRPr="009C5807" w:rsidRDefault="005E321B" w:rsidP="005E321B">
      <w:pPr>
        <w:pStyle w:val="30"/>
        <w:rPr>
          <w:ins w:id="1599" w:author="Xiaomi" w:date="2022-08-08T20:24:00Z"/>
          <w:lang w:val="en-US" w:eastAsia="ko-KR"/>
        </w:rPr>
      </w:pPr>
      <w:ins w:id="1600" w:author="Xiaomi" w:date="2022-08-08T20:24:00Z">
        <w:r w:rsidRPr="009C5807">
          <w:rPr>
            <w:lang w:val="en-US" w:eastAsia="ko-KR"/>
          </w:rPr>
          <w:t>10.1.</w:t>
        </w:r>
        <w:r>
          <w:rPr>
            <w:lang w:val="en-US" w:eastAsia="ko-KR"/>
          </w:rPr>
          <w:t>4</w:t>
        </w:r>
        <w:r w:rsidRPr="009C5807">
          <w:rPr>
            <w:lang w:val="en-US" w:eastAsia="ko-KR"/>
          </w:rPr>
          <w:t>2</w:t>
        </w:r>
        <w:r w:rsidRPr="009C5807">
          <w:rPr>
            <w:lang w:val="en-US" w:eastAsia="ko-KR"/>
          </w:rPr>
          <w:tab/>
          <w:t xml:space="preserve">Intra-frequency SINR accuracy requirements </w:t>
        </w:r>
        <w:r w:rsidRPr="009C5807">
          <w:rPr>
            <w:lang w:val="en-US" w:eastAsia="zh-CN"/>
          </w:rPr>
          <w:t>for</w:t>
        </w:r>
        <w:r w:rsidR="00C04215">
          <w:rPr>
            <w:lang w:val="en-US" w:eastAsia="ko-KR"/>
          </w:rPr>
          <w:t xml:space="preserve"> </w:t>
        </w:r>
      </w:ins>
      <w:ins w:id="1601" w:author="Xiaomi" w:date="2022-08-08T20:32:00Z">
        <w:r w:rsidR="00C04215">
          <w:rPr>
            <w:lang w:val="en-US" w:eastAsia="ko-KR"/>
          </w:rPr>
          <w:t>satellite access</w:t>
        </w:r>
      </w:ins>
    </w:p>
    <w:p w14:paraId="7E0BBF35" w14:textId="315A0426" w:rsidR="005E321B" w:rsidRPr="009C5807" w:rsidRDefault="005E321B" w:rsidP="005E321B">
      <w:pPr>
        <w:pStyle w:val="40"/>
        <w:rPr>
          <w:ins w:id="1602" w:author="Xiaomi" w:date="2022-08-08T20:24:00Z"/>
          <w:lang w:val="en-US" w:eastAsia="zh-CN"/>
        </w:rPr>
      </w:pPr>
      <w:ins w:id="1603" w:author="Xiaomi" w:date="2022-08-08T20:24:00Z">
        <w:r w:rsidRPr="009C5807">
          <w:rPr>
            <w:lang w:val="en-US" w:eastAsia="zh-CN"/>
          </w:rPr>
          <w:t>10.1.</w:t>
        </w:r>
        <w:r>
          <w:rPr>
            <w:lang w:val="en-US" w:eastAsia="zh-CN"/>
          </w:rPr>
          <w:t>4</w:t>
        </w:r>
        <w:r w:rsidRPr="009C5807">
          <w:rPr>
            <w:lang w:val="en-US" w:eastAsia="zh-CN"/>
          </w:rPr>
          <w:t>2.1</w:t>
        </w:r>
        <w:r w:rsidRPr="009C5807">
          <w:rPr>
            <w:lang w:val="en-US" w:eastAsia="zh-CN"/>
          </w:rPr>
          <w:tab/>
        </w:r>
        <w:r w:rsidRPr="009C5807">
          <w:rPr>
            <w:lang w:val="en-US" w:eastAsia="ko-KR"/>
          </w:rPr>
          <w:t>Intra-frequency SS-SINR accuracy requirements</w:t>
        </w:r>
        <w:r w:rsidRPr="009C5807">
          <w:rPr>
            <w:lang w:val="en-US" w:eastAsia="zh-CN"/>
          </w:rPr>
          <w:t xml:space="preserve"> in FR1</w:t>
        </w:r>
      </w:ins>
    </w:p>
    <w:p w14:paraId="23B34745" w14:textId="60A12012" w:rsidR="005E321B" w:rsidRPr="009C5807" w:rsidRDefault="005E321B" w:rsidP="005E321B">
      <w:pPr>
        <w:pStyle w:val="5"/>
        <w:rPr>
          <w:ins w:id="1604" w:author="Xiaomi" w:date="2022-08-08T20:24:00Z"/>
        </w:rPr>
      </w:pPr>
      <w:ins w:id="1605" w:author="Xiaomi" w:date="2022-08-08T20:24:00Z">
        <w:r w:rsidRPr="009C5807">
          <w:rPr>
            <w:lang w:eastAsia="zh-CN"/>
          </w:rPr>
          <w:t>10.1.</w:t>
        </w:r>
        <w:r>
          <w:rPr>
            <w:lang w:eastAsia="zh-CN"/>
          </w:rPr>
          <w:t>4</w:t>
        </w:r>
        <w:r w:rsidRPr="009C5807">
          <w:rPr>
            <w:lang w:eastAsia="zh-CN"/>
          </w:rPr>
          <w:t>2</w:t>
        </w:r>
        <w:r w:rsidRPr="009C5807">
          <w:t>.1</w:t>
        </w:r>
        <w:r w:rsidRPr="009C5807">
          <w:rPr>
            <w:lang w:eastAsia="zh-CN"/>
          </w:rPr>
          <w:t>.1</w:t>
        </w:r>
        <w:r w:rsidRPr="009C5807">
          <w:tab/>
          <w:t xml:space="preserve">Absolute </w:t>
        </w:r>
        <w:r w:rsidRPr="009C5807">
          <w:rPr>
            <w:lang w:val="en-US" w:eastAsia="ko-KR"/>
          </w:rPr>
          <w:t xml:space="preserve">SS-SINR </w:t>
        </w:r>
        <w:r w:rsidRPr="009C5807">
          <w:t>Accuracy in FR1</w:t>
        </w:r>
      </w:ins>
    </w:p>
    <w:p w14:paraId="2FC1F503" w14:textId="77777777" w:rsidR="005E321B" w:rsidRPr="009C5807" w:rsidRDefault="005E321B" w:rsidP="005E321B">
      <w:pPr>
        <w:rPr>
          <w:ins w:id="1606" w:author="Xiaomi" w:date="2022-08-08T20:24:00Z"/>
          <w:rFonts w:cs="v4.2.0"/>
          <w:i/>
        </w:rPr>
      </w:pPr>
      <w:ins w:id="1607" w:author="Xiaomi" w:date="2022-08-08T20:24:00Z">
        <w:r w:rsidRPr="009C5807">
          <w:rPr>
            <w:rFonts w:cs="v4.2.0"/>
          </w:rPr>
          <w:t xml:space="preserve">Unless otherwise specified, the requirements for absolute accuracy of </w:t>
        </w:r>
        <w:r w:rsidRPr="009C5807">
          <w:rPr>
            <w:rFonts w:cs="v4.2.0"/>
            <w:lang w:eastAsia="zh-CN"/>
          </w:rPr>
          <w:t>SS-SINR</w:t>
        </w:r>
        <w:r w:rsidRPr="009C5807">
          <w:rPr>
            <w:rFonts w:cs="v4.2.0"/>
          </w:rPr>
          <w:t xml:space="preserve"> in this clause apply to a cell on the same frequency as that of the serving cell in FR1.</w:t>
        </w:r>
      </w:ins>
    </w:p>
    <w:p w14:paraId="3EE150DA" w14:textId="747CD672" w:rsidR="005E321B" w:rsidRPr="009C5807" w:rsidRDefault="005E321B" w:rsidP="005E321B">
      <w:pPr>
        <w:rPr>
          <w:ins w:id="1608" w:author="Xiaomi" w:date="2022-08-08T20:24:00Z"/>
          <w:rFonts w:cs="v4.2.0"/>
        </w:rPr>
      </w:pPr>
      <w:ins w:id="1609" w:author="Xiaomi" w:date="2022-08-08T20:24:00Z">
        <w:r w:rsidRPr="009C5807">
          <w:rPr>
            <w:rFonts w:cs="v4.2.0"/>
          </w:rPr>
          <w:t xml:space="preserve">The accuracy requirements in Table </w:t>
        </w:r>
        <w:r w:rsidRPr="009C5807">
          <w:rPr>
            <w:rFonts w:cs="v4.2.0"/>
            <w:lang w:eastAsia="zh-CN"/>
          </w:rPr>
          <w:t>10.1.</w:t>
        </w:r>
      </w:ins>
      <w:ins w:id="1610" w:author="Xiaomi" w:date="2022-08-08T20:25:00Z">
        <w:r>
          <w:rPr>
            <w:rFonts w:cs="v4.2.0"/>
            <w:lang w:eastAsia="zh-CN"/>
          </w:rPr>
          <w:t>4</w:t>
        </w:r>
      </w:ins>
      <w:ins w:id="1611" w:author="Xiaomi" w:date="2022-08-08T20:24:00Z">
        <w:r w:rsidRPr="009C5807">
          <w:rPr>
            <w:rFonts w:cs="v4.2.0"/>
            <w:lang w:eastAsia="zh-CN"/>
          </w:rPr>
          <w:t>2.1.1</w:t>
        </w:r>
        <w:r w:rsidRPr="009C5807">
          <w:rPr>
            <w:rFonts w:cs="v4.2.0"/>
          </w:rPr>
          <w:t>-1 are valid under the following conditions:</w:t>
        </w:r>
      </w:ins>
    </w:p>
    <w:p w14:paraId="64E79016" w14:textId="0C089C45" w:rsidR="005E321B" w:rsidRPr="009C5807" w:rsidRDefault="005E321B" w:rsidP="005E321B">
      <w:pPr>
        <w:pStyle w:val="B10"/>
        <w:rPr>
          <w:ins w:id="1612" w:author="Xiaomi" w:date="2022-08-08T20:24:00Z"/>
          <w:rFonts w:cs="v4.2.0"/>
        </w:rPr>
      </w:pPr>
      <w:ins w:id="1613" w:author="Xiaomi" w:date="2022-08-08T20:24:00Z">
        <w:r w:rsidRPr="009C5807">
          <w:t>-</w:t>
        </w:r>
        <w:r w:rsidRPr="009C5807">
          <w:rPr>
            <w:rFonts w:ascii="Arial" w:hAnsi="Arial"/>
            <w:sz w:val="28"/>
            <w:lang w:val="en-US"/>
          </w:rPr>
          <w:tab/>
        </w:r>
        <w:r w:rsidRPr="009C5807">
          <w:t>Conditions defined in clause </w:t>
        </w:r>
      </w:ins>
      <w:ins w:id="1614" w:author="Xiaomi" w:date="2022-08-08T20:25:00Z">
        <w:r>
          <w:t>[</w:t>
        </w:r>
      </w:ins>
      <w:ins w:id="1615" w:author="Xiaomi" w:date="2022-08-08T20:24:00Z">
        <w:r w:rsidRPr="009C5807">
          <w:t>7.3 of TS 38.101-1</w:t>
        </w:r>
      </w:ins>
      <w:ins w:id="1616" w:author="Xiaomi" w:date="2022-08-08T20:25:00Z">
        <w:r>
          <w:t>]</w:t>
        </w:r>
      </w:ins>
      <w:ins w:id="1617" w:author="Xiaomi" w:date="2022-08-08T20:24:00Z">
        <w:r w:rsidRPr="009C5807">
          <w:t xml:space="preserve"> [</w:t>
        </w:r>
      </w:ins>
      <w:ins w:id="1618" w:author="Xiaomi" w:date="2022-08-08T20:25:00Z">
        <w:r>
          <w:t>TBD</w:t>
        </w:r>
      </w:ins>
      <w:ins w:id="1619" w:author="Xiaomi" w:date="2022-08-08T20:24:00Z">
        <w:r w:rsidRPr="009C5807">
          <w:t>] for reference sensitivity are fulfilled.</w:t>
        </w:r>
      </w:ins>
    </w:p>
    <w:p w14:paraId="228F947B" w14:textId="0E585647" w:rsidR="005E321B" w:rsidRPr="009C5807" w:rsidRDefault="005E321B" w:rsidP="005E321B">
      <w:pPr>
        <w:pStyle w:val="B10"/>
        <w:rPr>
          <w:ins w:id="1620" w:author="Xiaomi" w:date="2022-08-08T20:24:00Z"/>
        </w:rPr>
      </w:pPr>
      <w:ins w:id="1621" w:author="Xiaomi" w:date="2022-08-08T20:24:00Z">
        <w:r w:rsidRPr="009C5807">
          <w:t>-</w:t>
        </w:r>
        <w:r w:rsidRPr="009C5807">
          <w:rPr>
            <w:rFonts w:ascii="Arial" w:hAnsi="Arial"/>
            <w:sz w:val="28"/>
            <w:lang w:val="en-US"/>
          </w:rPr>
          <w:tab/>
        </w:r>
        <w:r w:rsidRPr="009C5807">
          <w:t xml:space="preserve">Conditions for intra-frequency measurements are fulfilled according to </w:t>
        </w:r>
      </w:ins>
      <w:ins w:id="1622" w:author="Xiaomi" w:date="2022-08-08T20:25:00Z">
        <w:r>
          <w:t>[</w:t>
        </w:r>
      </w:ins>
      <w:ins w:id="1623" w:author="Xiaomi" w:date="2022-08-08T20:24:00Z">
        <w:r w:rsidRPr="009C5807">
          <w:t>Annex B.2.2</w:t>
        </w:r>
      </w:ins>
      <w:ins w:id="1624" w:author="Xiaomi" w:date="2022-08-08T20:25:00Z">
        <w:r>
          <w:t>]</w:t>
        </w:r>
      </w:ins>
      <w:ins w:id="1625" w:author="Xiaomi" w:date="2022-08-08T20:24:00Z">
        <w:r w:rsidRPr="009C5807">
          <w:t xml:space="preserve"> for a corresponding Band.</w:t>
        </w:r>
      </w:ins>
    </w:p>
    <w:p w14:paraId="793FE927" w14:textId="0E7D87EE" w:rsidR="005E321B" w:rsidRPr="009C5807" w:rsidRDefault="005E321B" w:rsidP="005E321B">
      <w:pPr>
        <w:pStyle w:val="TH"/>
        <w:rPr>
          <w:ins w:id="1626" w:author="Xiaomi" w:date="2022-08-08T20:24:00Z"/>
          <w:lang w:eastAsia="zh-CN"/>
        </w:rPr>
      </w:pPr>
      <w:ins w:id="1627" w:author="Xiaomi" w:date="2022-08-08T20:24:00Z">
        <w:r w:rsidRPr="009C5807">
          <w:lastRenderedPageBreak/>
          <w:t xml:space="preserve">Table </w:t>
        </w:r>
        <w:r w:rsidRPr="009C5807">
          <w:rPr>
            <w:lang w:eastAsia="zh-CN"/>
          </w:rPr>
          <w:t>10.1.</w:t>
        </w:r>
      </w:ins>
      <w:ins w:id="1628" w:author="Xiaomi" w:date="2022-08-08T20:25:00Z">
        <w:r>
          <w:rPr>
            <w:lang w:eastAsia="zh-CN"/>
          </w:rPr>
          <w:t>4</w:t>
        </w:r>
      </w:ins>
      <w:ins w:id="1629" w:author="Xiaomi" w:date="2022-08-08T20:24:00Z">
        <w:r w:rsidRPr="009C5807">
          <w:rPr>
            <w:lang w:eastAsia="zh-CN"/>
          </w:rPr>
          <w:t>2.1.1-1</w:t>
        </w:r>
        <w:r w:rsidRPr="009C5807">
          <w:t xml:space="preserve">: </w:t>
        </w:r>
        <w:r w:rsidRPr="009C5807">
          <w:rPr>
            <w:lang w:eastAsia="zh-CN"/>
          </w:rPr>
          <w:t>SS-SINR</w:t>
        </w:r>
        <w:r w:rsidRPr="009C5807">
          <w:t xml:space="preserve"> Intra frequency absolute accuracy</w:t>
        </w:r>
        <w:r w:rsidRPr="009C5807">
          <w:rPr>
            <w:lang w:eastAsia="zh-CN"/>
          </w:rPr>
          <w:t xml:space="preserve"> in FR1</w:t>
        </w:r>
      </w:ins>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5E321B" w:rsidRPr="009C5807" w14:paraId="43FA0A41" w14:textId="77777777" w:rsidTr="00317D0E">
        <w:trPr>
          <w:jc w:val="center"/>
          <w:ins w:id="1630" w:author="Xiaomi" w:date="2022-08-08T20:24:00Z"/>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23E07F65" w14:textId="77777777" w:rsidR="005E321B" w:rsidRPr="009C5807" w:rsidRDefault="005E321B" w:rsidP="00317D0E">
            <w:pPr>
              <w:pStyle w:val="TAH"/>
              <w:rPr>
                <w:ins w:id="1631" w:author="Xiaomi" w:date="2022-08-08T20:24:00Z"/>
              </w:rPr>
            </w:pPr>
            <w:ins w:id="1632" w:author="Xiaomi" w:date="2022-08-08T20:24:00Z">
              <w:r w:rsidRPr="009C5807">
                <w:t>Accuracy</w:t>
              </w:r>
            </w:ins>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768413D7" w14:textId="77777777" w:rsidR="005E321B" w:rsidRPr="009C5807" w:rsidRDefault="005E321B" w:rsidP="00317D0E">
            <w:pPr>
              <w:pStyle w:val="TAH"/>
              <w:rPr>
                <w:ins w:id="1633" w:author="Xiaomi" w:date="2022-08-08T20:24:00Z"/>
              </w:rPr>
            </w:pPr>
            <w:ins w:id="1634" w:author="Xiaomi" w:date="2022-08-08T20:24:00Z">
              <w:r w:rsidRPr="009C5807">
                <w:t>Conditions</w:t>
              </w:r>
            </w:ins>
          </w:p>
        </w:tc>
      </w:tr>
      <w:tr w:rsidR="005E321B" w:rsidRPr="009C5807" w14:paraId="669D332B" w14:textId="77777777" w:rsidTr="00317D0E">
        <w:trPr>
          <w:jc w:val="center"/>
          <w:ins w:id="1635" w:author="Xiaomi" w:date="2022-08-08T20:24:00Z"/>
        </w:trPr>
        <w:tc>
          <w:tcPr>
            <w:tcW w:w="1035" w:type="dxa"/>
            <w:tcBorders>
              <w:top w:val="single" w:sz="4" w:space="0" w:color="auto"/>
              <w:left w:val="single" w:sz="4" w:space="0" w:color="auto"/>
              <w:right w:val="single" w:sz="4" w:space="0" w:color="auto"/>
            </w:tcBorders>
            <w:shd w:val="clear" w:color="auto" w:fill="auto"/>
          </w:tcPr>
          <w:p w14:paraId="6A682FDC" w14:textId="77777777" w:rsidR="005E321B" w:rsidRPr="009C5807" w:rsidRDefault="005E321B" w:rsidP="00317D0E">
            <w:pPr>
              <w:pStyle w:val="TAH"/>
              <w:rPr>
                <w:ins w:id="1636" w:author="Xiaomi" w:date="2022-08-08T20:24:00Z"/>
              </w:rPr>
            </w:pPr>
            <w:ins w:id="1637" w:author="Xiaomi" w:date="2022-08-08T20:24:00Z">
              <w:r w:rsidRPr="009C5807">
                <w:t>Normal condition</w:t>
              </w:r>
            </w:ins>
          </w:p>
        </w:tc>
        <w:tc>
          <w:tcPr>
            <w:tcW w:w="1047" w:type="dxa"/>
            <w:tcBorders>
              <w:top w:val="single" w:sz="4" w:space="0" w:color="auto"/>
              <w:left w:val="single" w:sz="4" w:space="0" w:color="auto"/>
              <w:right w:val="single" w:sz="4" w:space="0" w:color="auto"/>
            </w:tcBorders>
            <w:shd w:val="clear" w:color="auto" w:fill="auto"/>
          </w:tcPr>
          <w:p w14:paraId="3A00F95E" w14:textId="77777777" w:rsidR="005E321B" w:rsidRPr="009C5807" w:rsidRDefault="005E321B" w:rsidP="00317D0E">
            <w:pPr>
              <w:pStyle w:val="TAH"/>
              <w:rPr>
                <w:ins w:id="1638" w:author="Xiaomi" w:date="2022-08-08T20:24:00Z"/>
              </w:rPr>
            </w:pPr>
            <w:ins w:id="1639" w:author="Xiaomi" w:date="2022-08-08T20:24:00Z">
              <w:r w:rsidRPr="009C5807">
                <w:t>Extreme condition</w:t>
              </w:r>
            </w:ins>
          </w:p>
        </w:tc>
        <w:tc>
          <w:tcPr>
            <w:tcW w:w="802" w:type="dxa"/>
            <w:tcBorders>
              <w:top w:val="single" w:sz="4" w:space="0" w:color="auto"/>
              <w:left w:val="single" w:sz="4" w:space="0" w:color="auto"/>
              <w:right w:val="single" w:sz="4" w:space="0" w:color="auto"/>
            </w:tcBorders>
            <w:shd w:val="clear" w:color="auto" w:fill="auto"/>
          </w:tcPr>
          <w:p w14:paraId="526B5AF2" w14:textId="77777777" w:rsidR="005E321B" w:rsidRPr="009C5807" w:rsidRDefault="005E321B" w:rsidP="00317D0E">
            <w:pPr>
              <w:pStyle w:val="TAH"/>
              <w:rPr>
                <w:ins w:id="1640" w:author="Xiaomi" w:date="2022-08-08T20:24:00Z"/>
              </w:rPr>
            </w:pPr>
            <w:ins w:id="1641" w:author="Xiaomi" w:date="2022-08-08T20:24:00Z">
              <w:r w:rsidRPr="009C5807">
                <w:t>SSB Ês/Iot</w:t>
              </w:r>
            </w:ins>
          </w:p>
        </w:tc>
        <w:tc>
          <w:tcPr>
            <w:tcW w:w="7288" w:type="dxa"/>
            <w:gridSpan w:val="5"/>
            <w:tcBorders>
              <w:top w:val="single" w:sz="6" w:space="0" w:color="auto"/>
              <w:left w:val="single" w:sz="4" w:space="0" w:color="auto"/>
              <w:bottom w:val="single" w:sz="6" w:space="0" w:color="auto"/>
              <w:right w:val="single" w:sz="4" w:space="0" w:color="auto"/>
            </w:tcBorders>
            <w:shd w:val="clear" w:color="auto" w:fill="auto"/>
          </w:tcPr>
          <w:p w14:paraId="7B8CE0E9" w14:textId="77777777" w:rsidR="005E321B" w:rsidRPr="009C5807" w:rsidRDefault="005E321B" w:rsidP="00317D0E">
            <w:pPr>
              <w:pStyle w:val="TAH"/>
              <w:rPr>
                <w:ins w:id="1642" w:author="Xiaomi" w:date="2022-08-08T20:24:00Z"/>
              </w:rPr>
            </w:pPr>
            <w:ins w:id="1643" w:author="Xiaomi" w:date="2022-08-08T20:24:00Z">
              <w:r w:rsidRPr="009C5807">
                <w:t>Io</w:t>
              </w:r>
              <w:r w:rsidRPr="009C5807">
                <w:rPr>
                  <w:vertAlign w:val="superscript"/>
                  <w:lang w:eastAsia="zh-CN"/>
                </w:rPr>
                <w:t xml:space="preserve"> Note 1</w:t>
              </w:r>
              <w:r w:rsidRPr="009C5807">
                <w:t xml:space="preserve"> range</w:t>
              </w:r>
            </w:ins>
          </w:p>
        </w:tc>
      </w:tr>
      <w:tr w:rsidR="005E321B" w:rsidRPr="009C5807" w14:paraId="41BE4EC1" w14:textId="77777777" w:rsidTr="00317D0E">
        <w:trPr>
          <w:jc w:val="center"/>
          <w:ins w:id="1644" w:author="Xiaomi" w:date="2022-08-08T20:24:00Z"/>
        </w:trPr>
        <w:tc>
          <w:tcPr>
            <w:tcW w:w="1035" w:type="dxa"/>
            <w:tcBorders>
              <w:left w:val="single" w:sz="4" w:space="0" w:color="auto"/>
              <w:bottom w:val="single" w:sz="4" w:space="0" w:color="auto"/>
              <w:right w:val="single" w:sz="4" w:space="0" w:color="auto"/>
            </w:tcBorders>
            <w:shd w:val="clear" w:color="auto" w:fill="auto"/>
          </w:tcPr>
          <w:p w14:paraId="37C0E172" w14:textId="77777777" w:rsidR="005E321B" w:rsidRPr="009C5807" w:rsidRDefault="005E321B" w:rsidP="00317D0E">
            <w:pPr>
              <w:pStyle w:val="TAH"/>
              <w:rPr>
                <w:ins w:id="1645" w:author="Xiaomi" w:date="2022-08-08T20:24:00Z"/>
              </w:rPr>
            </w:pPr>
          </w:p>
        </w:tc>
        <w:tc>
          <w:tcPr>
            <w:tcW w:w="1047" w:type="dxa"/>
            <w:tcBorders>
              <w:left w:val="single" w:sz="4" w:space="0" w:color="auto"/>
              <w:bottom w:val="single" w:sz="4" w:space="0" w:color="auto"/>
              <w:right w:val="single" w:sz="4" w:space="0" w:color="auto"/>
            </w:tcBorders>
            <w:shd w:val="clear" w:color="auto" w:fill="auto"/>
          </w:tcPr>
          <w:p w14:paraId="7D95B0AC" w14:textId="77777777" w:rsidR="005E321B" w:rsidRPr="009C5807" w:rsidRDefault="005E321B" w:rsidP="00317D0E">
            <w:pPr>
              <w:pStyle w:val="TAH"/>
              <w:rPr>
                <w:ins w:id="1646" w:author="Xiaomi" w:date="2022-08-08T20:24:00Z"/>
              </w:rPr>
            </w:pPr>
          </w:p>
        </w:tc>
        <w:tc>
          <w:tcPr>
            <w:tcW w:w="802" w:type="dxa"/>
            <w:tcBorders>
              <w:left w:val="single" w:sz="4" w:space="0" w:color="auto"/>
              <w:bottom w:val="single" w:sz="4" w:space="0" w:color="auto"/>
              <w:right w:val="single" w:sz="4" w:space="0" w:color="auto"/>
            </w:tcBorders>
            <w:shd w:val="clear" w:color="auto" w:fill="auto"/>
          </w:tcPr>
          <w:p w14:paraId="72A7A3A7" w14:textId="77777777" w:rsidR="005E321B" w:rsidRPr="009C5807" w:rsidRDefault="005E321B" w:rsidP="00317D0E">
            <w:pPr>
              <w:pStyle w:val="TAH"/>
              <w:rPr>
                <w:ins w:id="1647" w:author="Xiaomi" w:date="2022-08-08T20:24:00Z"/>
              </w:rPr>
            </w:pPr>
            <w:ins w:id="1648" w:author="Xiaomi" w:date="2022-08-08T20:24:00Z">
              <w:r w:rsidRPr="009C5807">
                <w:rPr>
                  <w:vertAlign w:val="superscript"/>
                  <w:lang w:eastAsia="zh-CN"/>
                </w:rPr>
                <w:t>Note 3</w:t>
              </w:r>
            </w:ins>
          </w:p>
        </w:tc>
        <w:tc>
          <w:tcPr>
            <w:tcW w:w="2298" w:type="dxa"/>
            <w:tcBorders>
              <w:top w:val="single" w:sz="6" w:space="0" w:color="auto"/>
              <w:left w:val="single" w:sz="4" w:space="0" w:color="auto"/>
              <w:bottom w:val="single" w:sz="6" w:space="0" w:color="auto"/>
              <w:right w:val="single" w:sz="4" w:space="0" w:color="auto"/>
            </w:tcBorders>
            <w:shd w:val="clear" w:color="auto" w:fill="auto"/>
          </w:tcPr>
          <w:p w14:paraId="243E3089" w14:textId="77777777" w:rsidR="005E321B" w:rsidRPr="009C5807" w:rsidRDefault="005E321B" w:rsidP="00317D0E">
            <w:pPr>
              <w:pStyle w:val="TAH"/>
              <w:rPr>
                <w:ins w:id="1649" w:author="Xiaomi" w:date="2022-08-08T20:24:00Z"/>
              </w:rPr>
            </w:pPr>
            <w:ins w:id="1650" w:author="Xiaomi" w:date="2022-08-08T20:24:00Z">
              <w:r w:rsidRPr="009C5807">
                <w:t>NR operating band groups</w:t>
              </w:r>
              <w:r w:rsidRPr="009C5807">
                <w:rPr>
                  <w:vertAlign w:val="superscript"/>
                </w:rPr>
                <w:t xml:space="preserve"> </w:t>
              </w:r>
              <w:r w:rsidRPr="009C5807">
                <w:rPr>
                  <w:vertAlign w:val="superscript"/>
                  <w:lang w:eastAsia="zh-CN"/>
                </w:rPr>
                <w:t>Note 4</w:t>
              </w:r>
            </w:ins>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tcPr>
          <w:p w14:paraId="00D8BCC8" w14:textId="77777777" w:rsidR="005E321B" w:rsidRPr="009C5807" w:rsidRDefault="005E321B" w:rsidP="00317D0E">
            <w:pPr>
              <w:pStyle w:val="TAH"/>
              <w:rPr>
                <w:ins w:id="1651" w:author="Xiaomi" w:date="2022-08-08T20:24:00Z"/>
              </w:rPr>
            </w:pPr>
            <w:ins w:id="1652" w:author="Xiaomi" w:date="2022-08-08T20:24:00Z">
              <w:r w:rsidRPr="009C5807">
                <w:t>Minimum Io</w:t>
              </w:r>
            </w:ins>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15CF034D" w14:textId="77777777" w:rsidR="005E321B" w:rsidRPr="009C5807" w:rsidRDefault="005E321B" w:rsidP="00317D0E">
            <w:pPr>
              <w:pStyle w:val="TAH"/>
              <w:rPr>
                <w:ins w:id="1653" w:author="Xiaomi" w:date="2022-08-08T20:24:00Z"/>
              </w:rPr>
            </w:pPr>
            <w:ins w:id="1654" w:author="Xiaomi" w:date="2022-08-08T20:24:00Z">
              <w:r w:rsidRPr="009C5807">
                <w:t>Maximum Io</w:t>
              </w:r>
            </w:ins>
          </w:p>
        </w:tc>
      </w:tr>
      <w:tr w:rsidR="005E321B" w:rsidRPr="009C5807" w14:paraId="67F51131" w14:textId="77777777" w:rsidTr="00317D0E">
        <w:trPr>
          <w:trHeight w:val="308"/>
          <w:jc w:val="center"/>
          <w:ins w:id="1655" w:author="Xiaomi" w:date="2022-08-08T20:24:00Z"/>
        </w:trPr>
        <w:tc>
          <w:tcPr>
            <w:tcW w:w="1035" w:type="dxa"/>
            <w:tcBorders>
              <w:top w:val="single" w:sz="4" w:space="0" w:color="auto"/>
              <w:left w:val="single" w:sz="4" w:space="0" w:color="auto"/>
              <w:right w:val="single" w:sz="6" w:space="0" w:color="auto"/>
            </w:tcBorders>
            <w:shd w:val="clear" w:color="auto" w:fill="auto"/>
          </w:tcPr>
          <w:p w14:paraId="3CE026C8" w14:textId="77777777" w:rsidR="005E321B" w:rsidRPr="009C5807" w:rsidRDefault="005E321B" w:rsidP="00317D0E">
            <w:pPr>
              <w:pStyle w:val="TAH"/>
              <w:rPr>
                <w:ins w:id="1656" w:author="Xiaomi" w:date="2022-08-08T20:24:00Z"/>
              </w:rPr>
            </w:pPr>
            <w:ins w:id="1657" w:author="Xiaomi" w:date="2022-08-08T20:24:00Z">
              <w:r w:rsidRPr="009C5807">
                <w:t>dB</w:t>
              </w:r>
            </w:ins>
          </w:p>
        </w:tc>
        <w:tc>
          <w:tcPr>
            <w:tcW w:w="1047" w:type="dxa"/>
            <w:tcBorders>
              <w:top w:val="single" w:sz="4" w:space="0" w:color="auto"/>
              <w:left w:val="single" w:sz="6" w:space="0" w:color="auto"/>
              <w:right w:val="single" w:sz="6" w:space="0" w:color="auto"/>
            </w:tcBorders>
            <w:shd w:val="clear" w:color="auto" w:fill="auto"/>
          </w:tcPr>
          <w:p w14:paraId="7E3C8E95" w14:textId="77777777" w:rsidR="005E321B" w:rsidRPr="009C5807" w:rsidRDefault="005E321B" w:rsidP="00317D0E">
            <w:pPr>
              <w:pStyle w:val="TAH"/>
              <w:rPr>
                <w:ins w:id="1658" w:author="Xiaomi" w:date="2022-08-08T20:24:00Z"/>
              </w:rPr>
            </w:pPr>
            <w:ins w:id="1659" w:author="Xiaomi" w:date="2022-08-08T20:24:00Z">
              <w:r w:rsidRPr="009C5807">
                <w:t>dB</w:t>
              </w:r>
            </w:ins>
          </w:p>
        </w:tc>
        <w:tc>
          <w:tcPr>
            <w:tcW w:w="802" w:type="dxa"/>
            <w:tcBorders>
              <w:top w:val="single" w:sz="4" w:space="0" w:color="auto"/>
              <w:left w:val="single" w:sz="6" w:space="0" w:color="auto"/>
              <w:right w:val="single" w:sz="6" w:space="0" w:color="auto"/>
            </w:tcBorders>
            <w:shd w:val="clear" w:color="auto" w:fill="auto"/>
          </w:tcPr>
          <w:p w14:paraId="7436F8B7" w14:textId="77777777" w:rsidR="005E321B" w:rsidRPr="009C5807" w:rsidRDefault="005E321B" w:rsidP="00317D0E">
            <w:pPr>
              <w:pStyle w:val="TAH"/>
              <w:rPr>
                <w:ins w:id="1660" w:author="Xiaomi" w:date="2022-08-08T20:24:00Z"/>
              </w:rPr>
            </w:pPr>
            <w:ins w:id="1661" w:author="Xiaomi" w:date="2022-08-08T20:24:00Z">
              <w:r w:rsidRPr="009C5807">
                <w:t>dB</w:t>
              </w:r>
            </w:ins>
          </w:p>
        </w:tc>
        <w:tc>
          <w:tcPr>
            <w:tcW w:w="2298" w:type="dxa"/>
            <w:tcBorders>
              <w:top w:val="single" w:sz="6" w:space="0" w:color="auto"/>
              <w:left w:val="single" w:sz="6" w:space="0" w:color="auto"/>
              <w:right w:val="single" w:sz="4" w:space="0" w:color="auto"/>
            </w:tcBorders>
            <w:shd w:val="clear" w:color="auto" w:fill="auto"/>
          </w:tcPr>
          <w:p w14:paraId="7BF077CB" w14:textId="77777777" w:rsidR="005E321B" w:rsidRPr="009C5807" w:rsidRDefault="005E321B" w:rsidP="00317D0E">
            <w:pPr>
              <w:pStyle w:val="TAH"/>
              <w:rPr>
                <w:ins w:id="1662" w:author="Xiaomi" w:date="2022-08-08T20:24:00Z"/>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53309590" w14:textId="77777777" w:rsidR="005E321B" w:rsidRPr="009C5807" w:rsidRDefault="005E321B" w:rsidP="00317D0E">
            <w:pPr>
              <w:pStyle w:val="TAH"/>
              <w:rPr>
                <w:ins w:id="1663" w:author="Xiaomi" w:date="2022-08-08T20:24:00Z"/>
              </w:rPr>
            </w:pPr>
            <w:ins w:id="1664" w:author="Xiaomi" w:date="2022-08-08T20:24:00Z">
              <w:r w:rsidRPr="009C5807">
                <w:rPr>
                  <w:rFonts w:cs="Arial"/>
                </w:rPr>
                <w:t xml:space="preserve">dBm / </w:t>
              </w:r>
              <w:r w:rsidRPr="009C5807">
                <w:t>SCS</w:t>
              </w:r>
              <w:r w:rsidRPr="009C5807">
                <w:rPr>
                  <w:vertAlign w:val="subscript"/>
                </w:rPr>
                <w:t>SSB</w:t>
              </w:r>
            </w:ins>
          </w:p>
        </w:tc>
        <w:tc>
          <w:tcPr>
            <w:tcW w:w="1440" w:type="dxa"/>
            <w:tcBorders>
              <w:top w:val="single" w:sz="6" w:space="0" w:color="auto"/>
              <w:left w:val="single" w:sz="6" w:space="0" w:color="auto"/>
              <w:right w:val="single" w:sz="6" w:space="0" w:color="auto"/>
            </w:tcBorders>
            <w:shd w:val="clear" w:color="auto" w:fill="auto"/>
          </w:tcPr>
          <w:p w14:paraId="09E6A808" w14:textId="77777777" w:rsidR="005E321B" w:rsidRPr="009C5807" w:rsidRDefault="005E321B" w:rsidP="00317D0E">
            <w:pPr>
              <w:pStyle w:val="TAH"/>
              <w:rPr>
                <w:ins w:id="1665" w:author="Xiaomi" w:date="2022-08-08T20:24:00Z"/>
              </w:rPr>
            </w:pPr>
            <w:ins w:id="1666" w:author="Xiaomi" w:date="2022-08-08T20:24:00Z">
              <w:r w:rsidRPr="009C5807">
                <w:t>dBm/BW</w:t>
              </w:r>
              <w:r w:rsidRPr="009C5807">
                <w:rPr>
                  <w:vertAlign w:val="subscript"/>
                </w:rPr>
                <w:t>Channel</w:t>
              </w:r>
            </w:ins>
          </w:p>
        </w:tc>
        <w:tc>
          <w:tcPr>
            <w:tcW w:w="1440" w:type="dxa"/>
            <w:tcBorders>
              <w:top w:val="single" w:sz="6" w:space="0" w:color="auto"/>
              <w:left w:val="single" w:sz="6" w:space="0" w:color="auto"/>
              <w:right w:val="single" w:sz="4" w:space="0" w:color="auto"/>
            </w:tcBorders>
            <w:shd w:val="clear" w:color="auto" w:fill="auto"/>
          </w:tcPr>
          <w:p w14:paraId="70C8F1E7" w14:textId="77777777" w:rsidR="005E321B" w:rsidRPr="009C5807" w:rsidRDefault="005E321B" w:rsidP="00317D0E">
            <w:pPr>
              <w:pStyle w:val="TAH"/>
              <w:rPr>
                <w:ins w:id="1667" w:author="Xiaomi" w:date="2022-08-08T20:24:00Z"/>
              </w:rPr>
            </w:pPr>
            <w:ins w:id="1668" w:author="Xiaomi" w:date="2022-08-08T20:24:00Z">
              <w:r w:rsidRPr="009C5807">
                <w:t>dBm/BW</w:t>
              </w:r>
              <w:r w:rsidRPr="009C5807">
                <w:rPr>
                  <w:vertAlign w:val="subscript"/>
                </w:rPr>
                <w:t>Channel</w:t>
              </w:r>
            </w:ins>
          </w:p>
        </w:tc>
      </w:tr>
      <w:tr w:rsidR="005E321B" w:rsidRPr="009C5807" w14:paraId="3E079044" w14:textId="77777777" w:rsidTr="00317D0E">
        <w:trPr>
          <w:trHeight w:val="307"/>
          <w:jc w:val="center"/>
          <w:ins w:id="1669" w:author="Xiaomi" w:date="2022-08-08T20:24:00Z"/>
        </w:trPr>
        <w:tc>
          <w:tcPr>
            <w:tcW w:w="1035" w:type="dxa"/>
            <w:tcBorders>
              <w:left w:val="single" w:sz="4" w:space="0" w:color="auto"/>
              <w:bottom w:val="single" w:sz="6" w:space="0" w:color="auto"/>
              <w:right w:val="single" w:sz="6" w:space="0" w:color="auto"/>
            </w:tcBorders>
            <w:shd w:val="clear" w:color="auto" w:fill="auto"/>
          </w:tcPr>
          <w:p w14:paraId="3FA182C1" w14:textId="77777777" w:rsidR="005E321B" w:rsidRPr="009C5807" w:rsidRDefault="005E321B" w:rsidP="00317D0E">
            <w:pPr>
              <w:pStyle w:val="TAH"/>
              <w:rPr>
                <w:ins w:id="1670" w:author="Xiaomi" w:date="2022-08-08T20:24:00Z"/>
              </w:rPr>
            </w:pPr>
          </w:p>
        </w:tc>
        <w:tc>
          <w:tcPr>
            <w:tcW w:w="1047" w:type="dxa"/>
            <w:tcBorders>
              <w:left w:val="single" w:sz="6" w:space="0" w:color="auto"/>
              <w:bottom w:val="single" w:sz="6" w:space="0" w:color="auto"/>
              <w:right w:val="single" w:sz="6" w:space="0" w:color="auto"/>
            </w:tcBorders>
            <w:shd w:val="clear" w:color="auto" w:fill="auto"/>
          </w:tcPr>
          <w:p w14:paraId="32220CEB" w14:textId="77777777" w:rsidR="005E321B" w:rsidRPr="009C5807" w:rsidRDefault="005E321B" w:rsidP="00317D0E">
            <w:pPr>
              <w:pStyle w:val="TAH"/>
              <w:rPr>
                <w:ins w:id="1671" w:author="Xiaomi" w:date="2022-08-08T20:24:00Z"/>
              </w:rPr>
            </w:pPr>
          </w:p>
        </w:tc>
        <w:tc>
          <w:tcPr>
            <w:tcW w:w="802" w:type="dxa"/>
            <w:tcBorders>
              <w:left w:val="single" w:sz="6" w:space="0" w:color="auto"/>
              <w:bottom w:val="single" w:sz="6" w:space="0" w:color="auto"/>
              <w:right w:val="single" w:sz="6" w:space="0" w:color="auto"/>
            </w:tcBorders>
            <w:shd w:val="clear" w:color="auto" w:fill="auto"/>
          </w:tcPr>
          <w:p w14:paraId="5F564EF0" w14:textId="77777777" w:rsidR="005E321B" w:rsidRPr="009C5807" w:rsidRDefault="005E321B" w:rsidP="00317D0E">
            <w:pPr>
              <w:pStyle w:val="TAH"/>
              <w:rPr>
                <w:ins w:id="1672" w:author="Xiaomi" w:date="2022-08-08T20:24:00Z"/>
              </w:rPr>
            </w:pPr>
          </w:p>
        </w:tc>
        <w:tc>
          <w:tcPr>
            <w:tcW w:w="2298" w:type="dxa"/>
            <w:tcBorders>
              <w:left w:val="single" w:sz="6" w:space="0" w:color="auto"/>
              <w:bottom w:val="single" w:sz="6" w:space="0" w:color="auto"/>
              <w:right w:val="single" w:sz="4" w:space="0" w:color="auto"/>
            </w:tcBorders>
            <w:shd w:val="clear" w:color="auto" w:fill="auto"/>
          </w:tcPr>
          <w:p w14:paraId="0D1F368A" w14:textId="77777777" w:rsidR="005E321B" w:rsidRPr="009C5807" w:rsidRDefault="005E321B" w:rsidP="00317D0E">
            <w:pPr>
              <w:pStyle w:val="TAH"/>
              <w:rPr>
                <w:ins w:id="1673" w:author="Xiaomi" w:date="2022-08-08T20:24:00Z"/>
              </w:rPr>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17C0E73" w14:textId="77777777" w:rsidR="005E321B" w:rsidRPr="009C5807" w:rsidRDefault="005E321B" w:rsidP="00317D0E">
            <w:pPr>
              <w:pStyle w:val="TAH"/>
              <w:rPr>
                <w:ins w:id="1674" w:author="Xiaomi" w:date="2022-08-08T20:24:00Z"/>
                <w:rFonts w:cs="Arial"/>
              </w:rPr>
            </w:pPr>
            <w:ins w:id="1675" w:author="Xiaomi" w:date="2022-08-08T20:24:00Z">
              <w:r w:rsidRPr="009C5807">
                <w:t>SCS</w:t>
              </w:r>
              <w:r w:rsidRPr="009C5807">
                <w:rPr>
                  <w:vertAlign w:val="subscript"/>
                </w:rPr>
                <w:t>SSB</w:t>
              </w:r>
              <w:r w:rsidRPr="009C5807">
                <w:rPr>
                  <w:rFonts w:cs="Arial"/>
                </w:rPr>
                <w:t xml:space="preserve"> = 15 kHz</w:t>
              </w:r>
            </w:ins>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0F42FBBE" w14:textId="77777777" w:rsidR="005E321B" w:rsidRPr="009C5807" w:rsidRDefault="005E321B" w:rsidP="00317D0E">
            <w:pPr>
              <w:pStyle w:val="TAH"/>
              <w:rPr>
                <w:ins w:id="1676" w:author="Xiaomi" w:date="2022-08-08T20:24:00Z"/>
                <w:rFonts w:cs="Arial"/>
              </w:rPr>
            </w:pPr>
            <w:ins w:id="1677" w:author="Xiaomi" w:date="2022-08-08T20:24:00Z">
              <w:r w:rsidRPr="009C5807">
                <w:t>SCS</w:t>
              </w:r>
              <w:r w:rsidRPr="009C5807">
                <w:rPr>
                  <w:vertAlign w:val="subscript"/>
                </w:rPr>
                <w:t>SSB</w:t>
              </w:r>
              <w:r w:rsidRPr="009C5807">
                <w:rPr>
                  <w:rFonts w:cs="Arial"/>
                </w:rPr>
                <w:t xml:space="preserve"> = 30 kHz</w:t>
              </w:r>
            </w:ins>
          </w:p>
        </w:tc>
        <w:tc>
          <w:tcPr>
            <w:tcW w:w="1440" w:type="dxa"/>
            <w:tcBorders>
              <w:left w:val="single" w:sz="6" w:space="0" w:color="auto"/>
              <w:bottom w:val="single" w:sz="6" w:space="0" w:color="auto"/>
              <w:right w:val="single" w:sz="6" w:space="0" w:color="auto"/>
            </w:tcBorders>
            <w:shd w:val="clear" w:color="auto" w:fill="auto"/>
          </w:tcPr>
          <w:p w14:paraId="17C050B7" w14:textId="77777777" w:rsidR="005E321B" w:rsidRPr="009C5807" w:rsidRDefault="005E321B" w:rsidP="00317D0E">
            <w:pPr>
              <w:pStyle w:val="TAH"/>
              <w:rPr>
                <w:ins w:id="1678" w:author="Xiaomi" w:date="2022-08-08T20:24:00Z"/>
              </w:rPr>
            </w:pPr>
          </w:p>
        </w:tc>
        <w:tc>
          <w:tcPr>
            <w:tcW w:w="1440" w:type="dxa"/>
            <w:tcBorders>
              <w:left w:val="single" w:sz="6" w:space="0" w:color="auto"/>
              <w:bottom w:val="single" w:sz="6" w:space="0" w:color="auto"/>
              <w:right w:val="single" w:sz="4" w:space="0" w:color="auto"/>
            </w:tcBorders>
            <w:shd w:val="clear" w:color="auto" w:fill="auto"/>
          </w:tcPr>
          <w:p w14:paraId="47E52D4C" w14:textId="77777777" w:rsidR="005E321B" w:rsidRPr="009C5807" w:rsidRDefault="005E321B" w:rsidP="00317D0E">
            <w:pPr>
              <w:pStyle w:val="TAH"/>
              <w:rPr>
                <w:ins w:id="1679" w:author="Xiaomi" w:date="2022-08-08T20:24:00Z"/>
              </w:rPr>
            </w:pPr>
          </w:p>
        </w:tc>
      </w:tr>
      <w:tr w:rsidR="005E321B" w:rsidRPr="009C5807" w14:paraId="6F884B3E" w14:textId="77777777" w:rsidTr="00317D0E">
        <w:trPr>
          <w:jc w:val="center"/>
          <w:ins w:id="1680" w:author="Xiaomi" w:date="2022-08-08T20:24:00Z"/>
        </w:trPr>
        <w:tc>
          <w:tcPr>
            <w:tcW w:w="1035" w:type="dxa"/>
            <w:tcBorders>
              <w:top w:val="single" w:sz="6" w:space="0" w:color="auto"/>
              <w:left w:val="single" w:sz="4" w:space="0" w:color="auto"/>
              <w:right w:val="single" w:sz="6" w:space="0" w:color="auto"/>
            </w:tcBorders>
            <w:shd w:val="clear" w:color="auto" w:fill="auto"/>
          </w:tcPr>
          <w:p w14:paraId="43366628" w14:textId="77777777" w:rsidR="005E321B" w:rsidRPr="009C5807" w:rsidRDefault="005E321B" w:rsidP="00317D0E">
            <w:pPr>
              <w:pStyle w:val="TAC"/>
              <w:rPr>
                <w:ins w:id="1681" w:author="Xiaomi" w:date="2022-08-08T20:24:00Z"/>
              </w:rPr>
            </w:pPr>
          </w:p>
        </w:tc>
        <w:tc>
          <w:tcPr>
            <w:tcW w:w="1047" w:type="dxa"/>
            <w:tcBorders>
              <w:top w:val="single" w:sz="6" w:space="0" w:color="auto"/>
              <w:left w:val="single" w:sz="6" w:space="0" w:color="auto"/>
              <w:right w:val="single" w:sz="6" w:space="0" w:color="auto"/>
            </w:tcBorders>
            <w:shd w:val="clear" w:color="auto" w:fill="auto"/>
          </w:tcPr>
          <w:p w14:paraId="18F9E420" w14:textId="77777777" w:rsidR="005E321B" w:rsidRPr="009C5807" w:rsidRDefault="005E321B" w:rsidP="00317D0E">
            <w:pPr>
              <w:pStyle w:val="TAC"/>
              <w:rPr>
                <w:ins w:id="1682" w:author="Xiaomi" w:date="2022-08-08T20:24:00Z"/>
              </w:rPr>
            </w:pPr>
          </w:p>
        </w:tc>
        <w:tc>
          <w:tcPr>
            <w:tcW w:w="802" w:type="dxa"/>
            <w:tcBorders>
              <w:top w:val="single" w:sz="6" w:space="0" w:color="auto"/>
              <w:left w:val="single" w:sz="6" w:space="0" w:color="auto"/>
              <w:right w:val="single" w:sz="6" w:space="0" w:color="auto"/>
            </w:tcBorders>
            <w:shd w:val="clear" w:color="auto" w:fill="auto"/>
          </w:tcPr>
          <w:p w14:paraId="45B16010" w14:textId="77777777" w:rsidR="005E321B" w:rsidRPr="009C5807" w:rsidRDefault="005E321B" w:rsidP="00317D0E">
            <w:pPr>
              <w:pStyle w:val="TAC"/>
              <w:rPr>
                <w:ins w:id="1683" w:author="Xiaomi" w:date="2022-08-08T20:24:00Z"/>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40BF27BE" w14:textId="77777777" w:rsidR="005E321B" w:rsidRPr="009C5807" w:rsidRDefault="005E321B" w:rsidP="00317D0E">
            <w:pPr>
              <w:pStyle w:val="TAC"/>
              <w:rPr>
                <w:ins w:id="1684" w:author="Xiaomi" w:date="2022-08-08T20:24:00Z"/>
              </w:rPr>
            </w:pPr>
            <w:ins w:id="1685" w:author="Xiaomi" w:date="2022-08-08T20:24:00Z">
              <w:r w:rsidRPr="009C5807">
                <w:t>NR_FDD_FR1_A, NR_TDD_FR1_A,</w:t>
              </w:r>
            </w:ins>
          </w:p>
          <w:p w14:paraId="00648D60" w14:textId="77777777" w:rsidR="005E321B" w:rsidRPr="009C5807" w:rsidRDefault="005E321B" w:rsidP="00317D0E">
            <w:pPr>
              <w:pStyle w:val="TAC"/>
              <w:rPr>
                <w:ins w:id="1686" w:author="Xiaomi" w:date="2022-08-08T20:24:00Z"/>
              </w:rPr>
            </w:pPr>
            <w:ins w:id="1687" w:author="Xiaomi" w:date="2022-08-08T20:24:00Z">
              <w:r w:rsidRPr="009C5807">
                <w:t>NR_SDL_FR1_A</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C905E30" w14:textId="77777777" w:rsidR="005E321B" w:rsidRPr="009C5807" w:rsidRDefault="005E321B" w:rsidP="00317D0E">
            <w:pPr>
              <w:pStyle w:val="TAC"/>
              <w:rPr>
                <w:ins w:id="1688" w:author="Xiaomi" w:date="2022-08-08T20:24:00Z"/>
              </w:rPr>
            </w:pPr>
            <w:ins w:id="1689" w:author="Xiaomi" w:date="2022-08-08T20:24:00Z">
              <w:r w:rsidRPr="009C5807">
                <w:t>-121</w:t>
              </w:r>
            </w:ins>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97A27C3" w14:textId="77777777" w:rsidR="005E321B" w:rsidRPr="009C5807" w:rsidRDefault="005E321B" w:rsidP="00317D0E">
            <w:pPr>
              <w:pStyle w:val="TAC"/>
              <w:rPr>
                <w:ins w:id="1690" w:author="Xiaomi" w:date="2022-08-08T20:24:00Z"/>
                <w:rFonts w:cs="Arial"/>
              </w:rPr>
            </w:pPr>
            <w:ins w:id="1691" w:author="Xiaomi" w:date="2022-08-08T20:24:00Z">
              <w:r w:rsidRPr="009C5807">
                <w:t>-118</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E544147" w14:textId="77777777" w:rsidR="005E321B" w:rsidRPr="009C5807" w:rsidRDefault="005E321B" w:rsidP="00317D0E">
            <w:pPr>
              <w:pStyle w:val="TAC"/>
              <w:rPr>
                <w:ins w:id="1692" w:author="Xiaomi" w:date="2022-08-08T20:24:00Z"/>
              </w:rPr>
            </w:pPr>
            <w:ins w:id="1693" w:author="Xiaomi" w:date="2022-08-08T20:24: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15907AD" w14:textId="77777777" w:rsidR="005E321B" w:rsidRPr="009C5807" w:rsidRDefault="005E321B" w:rsidP="00317D0E">
            <w:pPr>
              <w:pStyle w:val="TAC"/>
              <w:rPr>
                <w:ins w:id="1694" w:author="Xiaomi" w:date="2022-08-08T20:24:00Z"/>
              </w:rPr>
            </w:pPr>
            <w:ins w:id="1695" w:author="Xiaomi" w:date="2022-08-08T20:24:00Z">
              <w:r w:rsidRPr="009C5807">
                <w:t>-50</w:t>
              </w:r>
            </w:ins>
          </w:p>
        </w:tc>
      </w:tr>
      <w:tr w:rsidR="005E321B" w:rsidRPr="009C5807" w14:paraId="0588DE1A" w14:textId="77777777" w:rsidTr="00317D0E">
        <w:trPr>
          <w:jc w:val="center"/>
          <w:ins w:id="1696" w:author="Xiaomi" w:date="2022-08-08T20:24:00Z"/>
        </w:trPr>
        <w:tc>
          <w:tcPr>
            <w:tcW w:w="1035" w:type="dxa"/>
            <w:tcBorders>
              <w:left w:val="single" w:sz="4" w:space="0" w:color="auto"/>
              <w:right w:val="single" w:sz="6" w:space="0" w:color="auto"/>
            </w:tcBorders>
            <w:shd w:val="clear" w:color="auto" w:fill="auto"/>
          </w:tcPr>
          <w:p w14:paraId="5ABB69BB" w14:textId="77777777" w:rsidR="005E321B" w:rsidRPr="009C5807" w:rsidRDefault="005E321B" w:rsidP="00317D0E">
            <w:pPr>
              <w:pStyle w:val="TAC"/>
              <w:rPr>
                <w:ins w:id="1697" w:author="Xiaomi" w:date="2022-08-08T20:24:00Z"/>
              </w:rPr>
            </w:pPr>
          </w:p>
        </w:tc>
        <w:tc>
          <w:tcPr>
            <w:tcW w:w="1047" w:type="dxa"/>
            <w:tcBorders>
              <w:left w:val="single" w:sz="6" w:space="0" w:color="auto"/>
              <w:right w:val="single" w:sz="6" w:space="0" w:color="auto"/>
            </w:tcBorders>
            <w:shd w:val="clear" w:color="auto" w:fill="auto"/>
          </w:tcPr>
          <w:p w14:paraId="62D40D76" w14:textId="77777777" w:rsidR="005E321B" w:rsidRPr="009C5807" w:rsidRDefault="005E321B" w:rsidP="00317D0E">
            <w:pPr>
              <w:pStyle w:val="TAC"/>
              <w:rPr>
                <w:ins w:id="1698" w:author="Xiaomi" w:date="2022-08-08T20:24:00Z"/>
              </w:rPr>
            </w:pPr>
          </w:p>
        </w:tc>
        <w:tc>
          <w:tcPr>
            <w:tcW w:w="802" w:type="dxa"/>
            <w:tcBorders>
              <w:left w:val="single" w:sz="6" w:space="0" w:color="auto"/>
              <w:right w:val="single" w:sz="6" w:space="0" w:color="auto"/>
            </w:tcBorders>
            <w:shd w:val="clear" w:color="auto" w:fill="auto"/>
          </w:tcPr>
          <w:p w14:paraId="7C156299" w14:textId="77777777" w:rsidR="005E321B" w:rsidRPr="009C5807" w:rsidRDefault="005E321B" w:rsidP="00317D0E">
            <w:pPr>
              <w:pStyle w:val="TAC"/>
              <w:rPr>
                <w:ins w:id="1699" w:author="Xiaomi" w:date="2022-08-08T20:24:00Z"/>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B7475A6" w14:textId="77777777" w:rsidR="005E321B" w:rsidRPr="009C5807" w:rsidRDefault="005E321B" w:rsidP="00317D0E">
            <w:pPr>
              <w:pStyle w:val="TAC"/>
              <w:rPr>
                <w:ins w:id="1700" w:author="Xiaomi" w:date="2022-08-08T20:24:00Z"/>
              </w:rPr>
            </w:pPr>
            <w:ins w:id="1701" w:author="Xiaomi" w:date="2022-08-08T20:24:00Z">
              <w:r w:rsidRPr="009C5807">
                <w:t>NR_FDD_FR1_B</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DD25B11" w14:textId="77777777" w:rsidR="005E321B" w:rsidRPr="009C5807" w:rsidRDefault="005E321B" w:rsidP="00317D0E">
            <w:pPr>
              <w:pStyle w:val="TAC"/>
              <w:rPr>
                <w:ins w:id="1702" w:author="Xiaomi" w:date="2022-08-08T20:24:00Z"/>
              </w:rPr>
            </w:pPr>
            <w:ins w:id="1703" w:author="Xiaomi" w:date="2022-08-08T20:24:00Z">
              <w:r w:rsidRPr="009C5807">
                <w:t>-120.5</w:t>
              </w:r>
            </w:ins>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9FC5506" w14:textId="77777777" w:rsidR="005E321B" w:rsidRPr="009C5807" w:rsidRDefault="005E321B" w:rsidP="00317D0E">
            <w:pPr>
              <w:pStyle w:val="TAC"/>
              <w:rPr>
                <w:ins w:id="1704" w:author="Xiaomi" w:date="2022-08-08T20:24:00Z"/>
                <w:rFonts w:cs="Arial"/>
                <w:lang w:val="sv-SE"/>
              </w:rPr>
            </w:pPr>
            <w:ins w:id="1705" w:author="Xiaomi" w:date="2022-08-08T20:24:00Z">
              <w:r w:rsidRPr="009C5807">
                <w:t>-117.5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0568359" w14:textId="77777777" w:rsidR="005E321B" w:rsidRPr="009C5807" w:rsidRDefault="005E321B" w:rsidP="00317D0E">
            <w:pPr>
              <w:pStyle w:val="TAC"/>
              <w:rPr>
                <w:ins w:id="1706" w:author="Xiaomi" w:date="2022-08-08T20:24:00Z"/>
              </w:rPr>
            </w:pPr>
            <w:ins w:id="1707" w:author="Xiaomi" w:date="2022-08-08T20:24:00Z">
              <w:r w:rsidRPr="009C5807">
                <w:rPr>
                  <w:lang w:eastAsia="ja-JP"/>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1F9C1B4" w14:textId="77777777" w:rsidR="005E321B" w:rsidRPr="009C5807" w:rsidRDefault="005E321B" w:rsidP="00317D0E">
            <w:pPr>
              <w:pStyle w:val="TAC"/>
              <w:rPr>
                <w:ins w:id="1708" w:author="Xiaomi" w:date="2022-08-08T20:24:00Z"/>
              </w:rPr>
            </w:pPr>
            <w:ins w:id="1709" w:author="Xiaomi" w:date="2022-08-08T20:24:00Z">
              <w:r w:rsidRPr="009C5807">
                <w:t>-50</w:t>
              </w:r>
            </w:ins>
          </w:p>
        </w:tc>
      </w:tr>
      <w:tr w:rsidR="005E321B" w:rsidRPr="009C5807" w14:paraId="301B617F" w14:textId="77777777" w:rsidTr="00317D0E">
        <w:trPr>
          <w:jc w:val="center"/>
          <w:ins w:id="1710" w:author="Xiaomi" w:date="2022-08-08T20:24:00Z"/>
        </w:trPr>
        <w:tc>
          <w:tcPr>
            <w:tcW w:w="1035" w:type="dxa"/>
            <w:tcBorders>
              <w:left w:val="single" w:sz="4" w:space="0" w:color="auto"/>
              <w:right w:val="single" w:sz="6" w:space="0" w:color="auto"/>
            </w:tcBorders>
            <w:shd w:val="clear" w:color="auto" w:fill="auto"/>
          </w:tcPr>
          <w:p w14:paraId="6EBD3866" w14:textId="77777777" w:rsidR="005E321B" w:rsidRPr="009C5807" w:rsidRDefault="005E321B" w:rsidP="00317D0E">
            <w:pPr>
              <w:pStyle w:val="TAC"/>
              <w:rPr>
                <w:ins w:id="1711" w:author="Xiaomi" w:date="2022-08-08T20:24:00Z"/>
              </w:rPr>
            </w:pPr>
          </w:p>
        </w:tc>
        <w:tc>
          <w:tcPr>
            <w:tcW w:w="1047" w:type="dxa"/>
            <w:tcBorders>
              <w:left w:val="single" w:sz="6" w:space="0" w:color="auto"/>
              <w:right w:val="single" w:sz="6" w:space="0" w:color="auto"/>
            </w:tcBorders>
            <w:shd w:val="clear" w:color="auto" w:fill="auto"/>
          </w:tcPr>
          <w:p w14:paraId="6C29A0A8" w14:textId="77777777" w:rsidR="005E321B" w:rsidRPr="009C5807" w:rsidRDefault="005E321B" w:rsidP="00317D0E">
            <w:pPr>
              <w:pStyle w:val="TAC"/>
              <w:rPr>
                <w:ins w:id="1712" w:author="Xiaomi" w:date="2022-08-08T20:24:00Z"/>
              </w:rPr>
            </w:pPr>
          </w:p>
        </w:tc>
        <w:tc>
          <w:tcPr>
            <w:tcW w:w="802" w:type="dxa"/>
            <w:tcBorders>
              <w:left w:val="single" w:sz="6" w:space="0" w:color="auto"/>
              <w:right w:val="single" w:sz="6" w:space="0" w:color="auto"/>
            </w:tcBorders>
            <w:shd w:val="clear" w:color="auto" w:fill="auto"/>
          </w:tcPr>
          <w:p w14:paraId="140533C3" w14:textId="77777777" w:rsidR="005E321B" w:rsidRPr="009C5807" w:rsidRDefault="005E321B" w:rsidP="00317D0E">
            <w:pPr>
              <w:pStyle w:val="TAC"/>
              <w:rPr>
                <w:ins w:id="1713" w:author="Xiaomi" w:date="2022-08-08T20:24:00Z"/>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69F7484" w14:textId="77777777" w:rsidR="005E321B" w:rsidRPr="009C5807" w:rsidRDefault="005E321B" w:rsidP="00317D0E">
            <w:pPr>
              <w:pStyle w:val="TAC"/>
              <w:rPr>
                <w:ins w:id="1714" w:author="Xiaomi" w:date="2022-08-08T20:24:00Z"/>
              </w:rPr>
            </w:pPr>
            <w:ins w:id="1715" w:author="Xiaomi" w:date="2022-08-08T20:24:00Z">
              <w:r w:rsidRPr="009C5807">
                <w:t>NR_TDD_FR1_C</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E45BA07" w14:textId="77777777" w:rsidR="005E321B" w:rsidRPr="009C5807" w:rsidRDefault="005E321B" w:rsidP="00317D0E">
            <w:pPr>
              <w:pStyle w:val="TAC"/>
              <w:rPr>
                <w:ins w:id="1716" w:author="Xiaomi" w:date="2022-08-08T20:24:00Z"/>
              </w:rPr>
            </w:pPr>
            <w:ins w:id="1717" w:author="Xiaomi" w:date="2022-08-08T20:24:00Z">
              <w:r w:rsidRPr="009C5807">
                <w:t>-120</w:t>
              </w:r>
            </w:ins>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63FE82B8" w14:textId="77777777" w:rsidR="005E321B" w:rsidRPr="009C5807" w:rsidRDefault="005E321B" w:rsidP="00317D0E">
            <w:pPr>
              <w:pStyle w:val="TAC"/>
              <w:rPr>
                <w:ins w:id="1718" w:author="Xiaomi" w:date="2022-08-08T20:24:00Z"/>
                <w:rFonts w:cs="Arial"/>
                <w:lang w:val="sv-SE"/>
              </w:rPr>
            </w:pPr>
            <w:ins w:id="1719" w:author="Xiaomi" w:date="2022-08-08T20:24:00Z">
              <w:r w:rsidRPr="009C5807">
                <w:t>-117</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5E9C76D" w14:textId="77777777" w:rsidR="005E321B" w:rsidRPr="009C5807" w:rsidRDefault="005E321B" w:rsidP="00317D0E">
            <w:pPr>
              <w:pStyle w:val="TAC"/>
              <w:rPr>
                <w:ins w:id="1720" w:author="Xiaomi" w:date="2022-08-08T20:24:00Z"/>
              </w:rPr>
            </w:pPr>
            <w:ins w:id="1721" w:author="Xiaomi" w:date="2022-08-08T20:24: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49480BB" w14:textId="77777777" w:rsidR="005E321B" w:rsidRPr="009C5807" w:rsidRDefault="005E321B" w:rsidP="00317D0E">
            <w:pPr>
              <w:pStyle w:val="TAC"/>
              <w:rPr>
                <w:ins w:id="1722" w:author="Xiaomi" w:date="2022-08-08T20:24:00Z"/>
              </w:rPr>
            </w:pPr>
            <w:ins w:id="1723" w:author="Xiaomi" w:date="2022-08-08T20:24:00Z">
              <w:r w:rsidRPr="009C5807">
                <w:t>-50</w:t>
              </w:r>
            </w:ins>
          </w:p>
        </w:tc>
      </w:tr>
      <w:tr w:rsidR="005E321B" w:rsidRPr="009C5807" w14:paraId="3067577E" w14:textId="77777777" w:rsidTr="00317D0E">
        <w:trPr>
          <w:jc w:val="center"/>
          <w:ins w:id="1724" w:author="Xiaomi" w:date="2022-08-08T20:24:00Z"/>
        </w:trPr>
        <w:tc>
          <w:tcPr>
            <w:tcW w:w="1035" w:type="dxa"/>
            <w:tcBorders>
              <w:left w:val="single" w:sz="4" w:space="0" w:color="auto"/>
              <w:right w:val="single" w:sz="6" w:space="0" w:color="auto"/>
            </w:tcBorders>
            <w:shd w:val="clear" w:color="auto" w:fill="auto"/>
          </w:tcPr>
          <w:p w14:paraId="25781DA1" w14:textId="4784BA1A" w:rsidR="005E321B" w:rsidRPr="009C5807" w:rsidRDefault="005E321B" w:rsidP="00317D0E">
            <w:pPr>
              <w:pStyle w:val="TAC"/>
              <w:rPr>
                <w:ins w:id="1725" w:author="Xiaomi" w:date="2022-08-08T20:24:00Z"/>
              </w:rPr>
            </w:pPr>
            <w:ins w:id="1726" w:author="Xiaomi" w:date="2022-08-08T20:24:00Z">
              <w:r w:rsidRPr="009C5807">
                <w:sym w:font="Symbol" w:char="F0B1"/>
              </w:r>
            </w:ins>
            <w:ins w:id="1727" w:author="Xiaomi" w:date="2022-08-08T20:25:00Z">
              <w:r>
                <w:t>[</w:t>
              </w:r>
            </w:ins>
            <w:ins w:id="1728" w:author="Xiaomi" w:date="2022-08-08T20:24:00Z">
              <w:r w:rsidRPr="009C5807">
                <w:t>3.</w:t>
              </w:r>
            </w:ins>
            <w:ins w:id="1729" w:author="Xiaomi" w:date="2022-08-08T20:25:00Z">
              <w:r>
                <w:t>5]</w:t>
              </w:r>
            </w:ins>
          </w:p>
        </w:tc>
        <w:tc>
          <w:tcPr>
            <w:tcW w:w="1047" w:type="dxa"/>
            <w:tcBorders>
              <w:left w:val="single" w:sz="6" w:space="0" w:color="auto"/>
              <w:right w:val="single" w:sz="6" w:space="0" w:color="auto"/>
            </w:tcBorders>
            <w:shd w:val="clear" w:color="auto" w:fill="auto"/>
          </w:tcPr>
          <w:p w14:paraId="0C1570D3" w14:textId="77777777" w:rsidR="005E321B" w:rsidRPr="009C5807" w:rsidRDefault="005E321B" w:rsidP="00317D0E">
            <w:pPr>
              <w:pStyle w:val="TAC"/>
              <w:rPr>
                <w:ins w:id="1730" w:author="Xiaomi" w:date="2022-08-08T20:24:00Z"/>
              </w:rPr>
            </w:pPr>
            <w:ins w:id="1731" w:author="Xiaomi" w:date="2022-08-08T20:24:00Z">
              <w:r w:rsidRPr="009C5807">
                <w:sym w:font="Symbol" w:char="F0B1"/>
              </w:r>
              <w:r w:rsidRPr="009C5807">
                <w:t>4</w:t>
              </w:r>
            </w:ins>
          </w:p>
        </w:tc>
        <w:tc>
          <w:tcPr>
            <w:tcW w:w="802" w:type="dxa"/>
            <w:tcBorders>
              <w:left w:val="single" w:sz="6" w:space="0" w:color="auto"/>
              <w:right w:val="single" w:sz="6" w:space="0" w:color="auto"/>
            </w:tcBorders>
            <w:shd w:val="clear" w:color="auto" w:fill="auto"/>
          </w:tcPr>
          <w:p w14:paraId="2D95FF22" w14:textId="77777777" w:rsidR="005E321B" w:rsidRPr="009C5807" w:rsidRDefault="005E321B" w:rsidP="00317D0E">
            <w:pPr>
              <w:pStyle w:val="TAC"/>
              <w:rPr>
                <w:ins w:id="1732" w:author="Xiaomi" w:date="2022-08-08T20:24:00Z"/>
              </w:rPr>
            </w:pPr>
            <w:ins w:id="1733" w:author="Xiaomi" w:date="2022-08-08T20:24:00Z">
              <w:r w:rsidRPr="009C5807">
                <w:sym w:font="Symbol" w:char="F0B3"/>
              </w:r>
              <w:r w:rsidRPr="009C5807">
                <w:t>-3</w:t>
              </w:r>
            </w:ins>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6E6982D5" w14:textId="77777777" w:rsidR="005E321B" w:rsidRPr="009C5807" w:rsidRDefault="005E321B" w:rsidP="00317D0E">
            <w:pPr>
              <w:pStyle w:val="TAC"/>
              <w:rPr>
                <w:ins w:id="1734" w:author="Xiaomi" w:date="2022-08-08T20:24:00Z"/>
                <w:lang w:val="sv-SE"/>
              </w:rPr>
            </w:pPr>
            <w:ins w:id="1735" w:author="Xiaomi" w:date="2022-08-08T20:24:00Z">
              <w:r w:rsidRPr="009C5807">
                <w:rPr>
                  <w:lang w:val="sv-SE"/>
                </w:rPr>
                <w:t>NR_FDD_FR1_D, NR_TDD_FR1_D</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0CD0A28" w14:textId="77777777" w:rsidR="005E321B" w:rsidRPr="009C5807" w:rsidRDefault="005E321B" w:rsidP="00317D0E">
            <w:pPr>
              <w:pStyle w:val="TAC"/>
              <w:rPr>
                <w:ins w:id="1736" w:author="Xiaomi" w:date="2022-08-08T20:24:00Z"/>
              </w:rPr>
            </w:pPr>
            <w:ins w:id="1737" w:author="Xiaomi" w:date="2022-08-08T20:24:00Z">
              <w:r w:rsidRPr="009C5807">
                <w:t>-119.5</w:t>
              </w:r>
            </w:ins>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50B8636" w14:textId="77777777" w:rsidR="005E321B" w:rsidRPr="009C5807" w:rsidRDefault="005E321B" w:rsidP="00317D0E">
            <w:pPr>
              <w:pStyle w:val="TAC"/>
              <w:rPr>
                <w:ins w:id="1738" w:author="Xiaomi" w:date="2022-08-08T20:24:00Z"/>
                <w:rFonts w:cs="Arial"/>
              </w:rPr>
            </w:pPr>
            <w:ins w:id="1739" w:author="Xiaomi" w:date="2022-08-08T20:24:00Z">
              <w:r w:rsidRPr="009C5807">
                <w:t>-116.5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6288BC1" w14:textId="77777777" w:rsidR="005E321B" w:rsidRPr="009C5807" w:rsidRDefault="005E321B" w:rsidP="00317D0E">
            <w:pPr>
              <w:pStyle w:val="TAC"/>
              <w:rPr>
                <w:ins w:id="1740" w:author="Xiaomi" w:date="2022-08-08T20:24:00Z"/>
              </w:rPr>
            </w:pPr>
            <w:ins w:id="1741" w:author="Xiaomi" w:date="2022-08-08T20:24: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C861F31" w14:textId="77777777" w:rsidR="005E321B" w:rsidRPr="009C5807" w:rsidRDefault="005E321B" w:rsidP="00317D0E">
            <w:pPr>
              <w:pStyle w:val="TAC"/>
              <w:rPr>
                <w:ins w:id="1742" w:author="Xiaomi" w:date="2022-08-08T20:24:00Z"/>
              </w:rPr>
            </w:pPr>
            <w:ins w:id="1743" w:author="Xiaomi" w:date="2022-08-08T20:24:00Z">
              <w:r w:rsidRPr="009C5807">
                <w:t>-50</w:t>
              </w:r>
            </w:ins>
          </w:p>
        </w:tc>
      </w:tr>
      <w:tr w:rsidR="005E321B" w:rsidRPr="009C5807" w14:paraId="537FF2C2" w14:textId="77777777" w:rsidTr="00317D0E">
        <w:trPr>
          <w:jc w:val="center"/>
          <w:ins w:id="1744" w:author="Xiaomi" w:date="2022-08-08T20:24:00Z"/>
        </w:trPr>
        <w:tc>
          <w:tcPr>
            <w:tcW w:w="1035" w:type="dxa"/>
            <w:tcBorders>
              <w:left w:val="single" w:sz="4" w:space="0" w:color="auto"/>
              <w:right w:val="single" w:sz="6" w:space="0" w:color="auto"/>
            </w:tcBorders>
            <w:shd w:val="clear" w:color="auto" w:fill="auto"/>
          </w:tcPr>
          <w:p w14:paraId="07945B90" w14:textId="77777777" w:rsidR="005E321B" w:rsidRPr="009C5807" w:rsidRDefault="005E321B" w:rsidP="00317D0E">
            <w:pPr>
              <w:pStyle w:val="TAC"/>
              <w:rPr>
                <w:ins w:id="1745" w:author="Xiaomi" w:date="2022-08-08T20:24:00Z"/>
              </w:rPr>
            </w:pPr>
          </w:p>
        </w:tc>
        <w:tc>
          <w:tcPr>
            <w:tcW w:w="1047" w:type="dxa"/>
            <w:tcBorders>
              <w:left w:val="single" w:sz="6" w:space="0" w:color="auto"/>
              <w:right w:val="single" w:sz="6" w:space="0" w:color="auto"/>
            </w:tcBorders>
            <w:shd w:val="clear" w:color="auto" w:fill="auto"/>
          </w:tcPr>
          <w:p w14:paraId="61894E2B" w14:textId="77777777" w:rsidR="005E321B" w:rsidRPr="009C5807" w:rsidRDefault="005E321B" w:rsidP="00317D0E">
            <w:pPr>
              <w:pStyle w:val="TAC"/>
              <w:rPr>
                <w:ins w:id="1746" w:author="Xiaomi" w:date="2022-08-08T20:24:00Z"/>
              </w:rPr>
            </w:pPr>
          </w:p>
        </w:tc>
        <w:tc>
          <w:tcPr>
            <w:tcW w:w="802" w:type="dxa"/>
            <w:tcBorders>
              <w:left w:val="single" w:sz="6" w:space="0" w:color="auto"/>
              <w:right w:val="single" w:sz="6" w:space="0" w:color="auto"/>
            </w:tcBorders>
            <w:shd w:val="clear" w:color="auto" w:fill="auto"/>
          </w:tcPr>
          <w:p w14:paraId="6B88C3ED" w14:textId="77777777" w:rsidR="005E321B" w:rsidRPr="009C5807" w:rsidRDefault="005E321B" w:rsidP="00317D0E">
            <w:pPr>
              <w:pStyle w:val="TAC"/>
              <w:rPr>
                <w:ins w:id="1747" w:author="Xiaomi" w:date="2022-08-08T20:24:00Z"/>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8D1420C" w14:textId="77777777" w:rsidR="005E321B" w:rsidRPr="009C5807" w:rsidDel="00836998" w:rsidRDefault="005E321B" w:rsidP="00317D0E">
            <w:pPr>
              <w:pStyle w:val="TAC"/>
              <w:rPr>
                <w:ins w:id="1748" w:author="Xiaomi" w:date="2022-08-08T20:24:00Z"/>
                <w:lang w:val="sv-SE"/>
              </w:rPr>
            </w:pPr>
            <w:ins w:id="1749" w:author="Xiaomi" w:date="2022-08-08T20:24:00Z">
              <w:r w:rsidRPr="009C5807">
                <w:rPr>
                  <w:lang w:val="sv-SE"/>
                </w:rPr>
                <w:t>NR_FDD_FR1_E, NR_TDD_FR1_E</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EDFB661" w14:textId="77777777" w:rsidR="005E321B" w:rsidRPr="009C5807" w:rsidRDefault="005E321B" w:rsidP="00317D0E">
            <w:pPr>
              <w:pStyle w:val="TAC"/>
              <w:rPr>
                <w:ins w:id="1750" w:author="Xiaomi" w:date="2022-08-08T20:24:00Z"/>
              </w:rPr>
            </w:pPr>
            <w:ins w:id="1751" w:author="Xiaomi" w:date="2022-08-08T20:24:00Z">
              <w:r w:rsidRPr="009C5807">
                <w:t>-119</w:t>
              </w:r>
            </w:ins>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7646FFF" w14:textId="77777777" w:rsidR="005E321B" w:rsidRPr="009C5807" w:rsidRDefault="005E321B" w:rsidP="00317D0E">
            <w:pPr>
              <w:pStyle w:val="TAC"/>
              <w:rPr>
                <w:ins w:id="1752" w:author="Xiaomi" w:date="2022-08-08T20:24:00Z"/>
                <w:rFonts w:cs="Arial"/>
                <w:lang w:val="sv-SE"/>
              </w:rPr>
            </w:pPr>
            <w:ins w:id="1753" w:author="Xiaomi" w:date="2022-08-08T20:24:00Z">
              <w:r w:rsidRPr="009C5807">
                <w:t>-116</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3294B6D" w14:textId="77777777" w:rsidR="005E321B" w:rsidRPr="009C5807" w:rsidRDefault="005E321B" w:rsidP="00317D0E">
            <w:pPr>
              <w:pStyle w:val="TAC"/>
              <w:rPr>
                <w:ins w:id="1754" w:author="Xiaomi" w:date="2022-08-08T20:24:00Z"/>
              </w:rPr>
            </w:pPr>
            <w:ins w:id="1755" w:author="Xiaomi" w:date="2022-08-08T20:24: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23F5A83" w14:textId="77777777" w:rsidR="005E321B" w:rsidRPr="009C5807" w:rsidRDefault="005E321B" w:rsidP="00317D0E">
            <w:pPr>
              <w:pStyle w:val="TAC"/>
              <w:rPr>
                <w:ins w:id="1756" w:author="Xiaomi" w:date="2022-08-08T20:24:00Z"/>
              </w:rPr>
            </w:pPr>
            <w:ins w:id="1757" w:author="Xiaomi" w:date="2022-08-08T20:24:00Z">
              <w:r w:rsidRPr="009C5807">
                <w:t>-50</w:t>
              </w:r>
            </w:ins>
          </w:p>
        </w:tc>
      </w:tr>
      <w:tr w:rsidR="005E321B" w:rsidRPr="009C5807" w14:paraId="64828AB0" w14:textId="77777777" w:rsidTr="00317D0E">
        <w:trPr>
          <w:jc w:val="center"/>
          <w:ins w:id="1758" w:author="Xiaomi" w:date="2022-08-08T20:24:00Z"/>
        </w:trPr>
        <w:tc>
          <w:tcPr>
            <w:tcW w:w="1035" w:type="dxa"/>
            <w:tcBorders>
              <w:left w:val="single" w:sz="4" w:space="0" w:color="auto"/>
              <w:right w:val="single" w:sz="6" w:space="0" w:color="auto"/>
            </w:tcBorders>
            <w:shd w:val="clear" w:color="auto" w:fill="auto"/>
          </w:tcPr>
          <w:p w14:paraId="6E90EBE5" w14:textId="77777777" w:rsidR="005E321B" w:rsidRPr="009C5807" w:rsidRDefault="005E321B" w:rsidP="00317D0E">
            <w:pPr>
              <w:pStyle w:val="TAC"/>
              <w:rPr>
                <w:ins w:id="1759" w:author="Xiaomi" w:date="2022-08-08T20:24:00Z"/>
              </w:rPr>
            </w:pPr>
          </w:p>
        </w:tc>
        <w:tc>
          <w:tcPr>
            <w:tcW w:w="1047" w:type="dxa"/>
            <w:tcBorders>
              <w:left w:val="single" w:sz="6" w:space="0" w:color="auto"/>
              <w:right w:val="single" w:sz="6" w:space="0" w:color="auto"/>
            </w:tcBorders>
            <w:shd w:val="clear" w:color="auto" w:fill="auto"/>
          </w:tcPr>
          <w:p w14:paraId="48B6A4DB" w14:textId="77777777" w:rsidR="005E321B" w:rsidRPr="009C5807" w:rsidRDefault="005E321B" w:rsidP="00317D0E">
            <w:pPr>
              <w:pStyle w:val="TAC"/>
              <w:rPr>
                <w:ins w:id="1760" w:author="Xiaomi" w:date="2022-08-08T20:24:00Z"/>
              </w:rPr>
            </w:pPr>
          </w:p>
        </w:tc>
        <w:tc>
          <w:tcPr>
            <w:tcW w:w="802" w:type="dxa"/>
            <w:tcBorders>
              <w:left w:val="single" w:sz="6" w:space="0" w:color="auto"/>
              <w:right w:val="single" w:sz="6" w:space="0" w:color="auto"/>
            </w:tcBorders>
            <w:shd w:val="clear" w:color="auto" w:fill="auto"/>
          </w:tcPr>
          <w:p w14:paraId="21DF385B" w14:textId="77777777" w:rsidR="005E321B" w:rsidRPr="009C5807" w:rsidRDefault="005E321B" w:rsidP="00317D0E">
            <w:pPr>
              <w:pStyle w:val="TAC"/>
              <w:rPr>
                <w:ins w:id="1761" w:author="Xiaomi" w:date="2022-08-08T20:24:00Z"/>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0B81C9E3" w14:textId="77777777" w:rsidR="005E321B" w:rsidRPr="009C5807" w:rsidRDefault="005E321B" w:rsidP="00317D0E">
            <w:pPr>
              <w:pStyle w:val="TAC"/>
              <w:rPr>
                <w:ins w:id="1762" w:author="Xiaomi" w:date="2022-08-08T20:24:00Z"/>
                <w:lang w:val="sv-SE"/>
              </w:rPr>
            </w:pPr>
            <w:ins w:id="1763" w:author="Xiaomi" w:date="2022-08-08T20:24:00Z">
              <w:r w:rsidRPr="009C5807">
                <w:rPr>
                  <w:lang w:eastAsia="zh-CN"/>
                </w:rPr>
                <w:t>NR_FDD_FR1_F</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D2AC03E" w14:textId="77777777" w:rsidR="005E321B" w:rsidRPr="009C5807" w:rsidRDefault="005E321B" w:rsidP="00317D0E">
            <w:pPr>
              <w:pStyle w:val="TAC"/>
              <w:rPr>
                <w:ins w:id="1764" w:author="Xiaomi" w:date="2022-08-08T20:24:00Z"/>
              </w:rPr>
            </w:pPr>
            <w:ins w:id="1765" w:author="Xiaomi" w:date="2022-08-08T20:24:00Z">
              <w:r w:rsidRPr="009C5807">
                <w:t>-118.5</w:t>
              </w:r>
            </w:ins>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C1DB588" w14:textId="77777777" w:rsidR="005E321B" w:rsidRPr="009C5807" w:rsidRDefault="005E321B" w:rsidP="00317D0E">
            <w:pPr>
              <w:pStyle w:val="TAC"/>
              <w:rPr>
                <w:ins w:id="1766" w:author="Xiaomi" w:date="2022-08-08T20:24:00Z"/>
              </w:rPr>
            </w:pPr>
            <w:ins w:id="1767" w:author="Xiaomi" w:date="2022-08-08T20:24:00Z">
              <w:r w:rsidRPr="009C5807">
                <w:rPr>
                  <w:rFonts w:cs="Arial"/>
                </w:rPr>
                <w:t>-115.5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ACA0649" w14:textId="77777777" w:rsidR="005E321B" w:rsidRPr="009C5807" w:rsidRDefault="005E321B" w:rsidP="00317D0E">
            <w:pPr>
              <w:pStyle w:val="TAC"/>
              <w:rPr>
                <w:ins w:id="1768" w:author="Xiaomi" w:date="2022-08-08T20:24:00Z"/>
              </w:rPr>
            </w:pPr>
            <w:ins w:id="1769" w:author="Xiaomi" w:date="2022-08-08T20:24: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35FFD3B" w14:textId="77777777" w:rsidR="005E321B" w:rsidRPr="009C5807" w:rsidRDefault="005E321B" w:rsidP="00317D0E">
            <w:pPr>
              <w:pStyle w:val="TAC"/>
              <w:rPr>
                <w:ins w:id="1770" w:author="Xiaomi" w:date="2022-08-08T20:24:00Z"/>
              </w:rPr>
            </w:pPr>
            <w:ins w:id="1771" w:author="Xiaomi" w:date="2022-08-08T20:24:00Z">
              <w:r w:rsidRPr="009C5807">
                <w:t>-50</w:t>
              </w:r>
            </w:ins>
          </w:p>
        </w:tc>
      </w:tr>
      <w:tr w:rsidR="005E321B" w:rsidRPr="009C5807" w14:paraId="117DD621" w14:textId="77777777" w:rsidTr="00317D0E">
        <w:trPr>
          <w:jc w:val="center"/>
          <w:ins w:id="1772" w:author="Xiaomi" w:date="2022-08-08T20:24:00Z"/>
        </w:trPr>
        <w:tc>
          <w:tcPr>
            <w:tcW w:w="1035" w:type="dxa"/>
            <w:tcBorders>
              <w:left w:val="single" w:sz="4" w:space="0" w:color="auto"/>
              <w:right w:val="single" w:sz="6" w:space="0" w:color="auto"/>
            </w:tcBorders>
            <w:shd w:val="clear" w:color="auto" w:fill="auto"/>
          </w:tcPr>
          <w:p w14:paraId="7F0F5BFF" w14:textId="77777777" w:rsidR="005E321B" w:rsidRPr="009C5807" w:rsidRDefault="005E321B" w:rsidP="00317D0E">
            <w:pPr>
              <w:pStyle w:val="TAC"/>
              <w:rPr>
                <w:ins w:id="1773" w:author="Xiaomi" w:date="2022-08-08T20:24:00Z"/>
              </w:rPr>
            </w:pPr>
          </w:p>
        </w:tc>
        <w:tc>
          <w:tcPr>
            <w:tcW w:w="1047" w:type="dxa"/>
            <w:tcBorders>
              <w:left w:val="single" w:sz="6" w:space="0" w:color="auto"/>
              <w:right w:val="single" w:sz="6" w:space="0" w:color="auto"/>
            </w:tcBorders>
            <w:shd w:val="clear" w:color="auto" w:fill="auto"/>
          </w:tcPr>
          <w:p w14:paraId="0B495295" w14:textId="77777777" w:rsidR="005E321B" w:rsidRPr="009C5807" w:rsidRDefault="005E321B" w:rsidP="00317D0E">
            <w:pPr>
              <w:pStyle w:val="TAC"/>
              <w:rPr>
                <w:ins w:id="1774" w:author="Xiaomi" w:date="2022-08-08T20:24:00Z"/>
              </w:rPr>
            </w:pPr>
          </w:p>
        </w:tc>
        <w:tc>
          <w:tcPr>
            <w:tcW w:w="802" w:type="dxa"/>
            <w:tcBorders>
              <w:left w:val="single" w:sz="6" w:space="0" w:color="auto"/>
              <w:right w:val="single" w:sz="6" w:space="0" w:color="auto"/>
            </w:tcBorders>
            <w:shd w:val="clear" w:color="auto" w:fill="auto"/>
          </w:tcPr>
          <w:p w14:paraId="16F1C4DF" w14:textId="77777777" w:rsidR="005E321B" w:rsidRPr="009C5807" w:rsidRDefault="005E321B" w:rsidP="00317D0E">
            <w:pPr>
              <w:pStyle w:val="TAC"/>
              <w:rPr>
                <w:ins w:id="1775" w:author="Xiaomi" w:date="2022-08-08T20:24:00Z"/>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41A4EF7" w14:textId="77777777" w:rsidR="005E321B" w:rsidRPr="009C5807" w:rsidDel="00836998" w:rsidRDefault="005E321B" w:rsidP="00317D0E">
            <w:pPr>
              <w:pStyle w:val="TAC"/>
              <w:rPr>
                <w:ins w:id="1776" w:author="Xiaomi" w:date="2022-08-08T20:24:00Z"/>
                <w:lang w:eastAsia="zh-CN"/>
              </w:rPr>
            </w:pPr>
            <w:ins w:id="1777" w:author="Xiaomi" w:date="2022-08-08T20:24:00Z">
              <w:r w:rsidRPr="009C5807">
                <w:rPr>
                  <w:lang w:eastAsia="zh-CN"/>
                </w:rPr>
                <w:t>NR</w:t>
              </w:r>
              <w:r w:rsidRPr="009C5807">
                <w:t>_</w:t>
              </w:r>
              <w:r w:rsidRPr="009C5807">
                <w:rPr>
                  <w:lang w:eastAsia="zh-CN"/>
                </w:rPr>
                <w:t>FDD_FR1_G</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0543D2A" w14:textId="77777777" w:rsidR="005E321B" w:rsidRPr="009C5807" w:rsidRDefault="005E321B" w:rsidP="00317D0E">
            <w:pPr>
              <w:pStyle w:val="TAC"/>
              <w:rPr>
                <w:ins w:id="1778" w:author="Xiaomi" w:date="2022-08-08T20:24:00Z"/>
              </w:rPr>
            </w:pPr>
            <w:ins w:id="1779" w:author="Xiaomi" w:date="2022-08-08T20:24:00Z">
              <w:r w:rsidRPr="009C5807">
                <w:t>-118</w:t>
              </w:r>
            </w:ins>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0ABB2929" w14:textId="77777777" w:rsidR="005E321B" w:rsidRPr="009C5807" w:rsidRDefault="005E321B" w:rsidP="00317D0E">
            <w:pPr>
              <w:pStyle w:val="TAC"/>
              <w:rPr>
                <w:ins w:id="1780" w:author="Xiaomi" w:date="2022-08-08T20:24:00Z"/>
                <w:rFonts w:cs="Arial"/>
                <w:lang w:val="sv-SE"/>
              </w:rPr>
            </w:pPr>
            <w:ins w:id="1781" w:author="Xiaomi" w:date="2022-08-08T20:24:00Z">
              <w:r w:rsidRPr="009C5807">
                <w:rPr>
                  <w:rFonts w:cs="Arial"/>
                </w:rPr>
                <w:t>-115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926C683" w14:textId="77777777" w:rsidR="005E321B" w:rsidRPr="009C5807" w:rsidRDefault="005E321B" w:rsidP="00317D0E">
            <w:pPr>
              <w:pStyle w:val="TAC"/>
              <w:rPr>
                <w:ins w:id="1782" w:author="Xiaomi" w:date="2022-08-08T20:24:00Z"/>
              </w:rPr>
            </w:pPr>
            <w:ins w:id="1783" w:author="Xiaomi" w:date="2022-08-08T20:24: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F9A6767" w14:textId="77777777" w:rsidR="005E321B" w:rsidRPr="009C5807" w:rsidRDefault="005E321B" w:rsidP="00317D0E">
            <w:pPr>
              <w:pStyle w:val="TAC"/>
              <w:rPr>
                <w:ins w:id="1784" w:author="Xiaomi" w:date="2022-08-08T20:24:00Z"/>
              </w:rPr>
            </w:pPr>
            <w:ins w:id="1785" w:author="Xiaomi" w:date="2022-08-08T20:24:00Z">
              <w:r w:rsidRPr="009C5807">
                <w:t>-50</w:t>
              </w:r>
            </w:ins>
          </w:p>
        </w:tc>
      </w:tr>
      <w:tr w:rsidR="005E321B" w:rsidRPr="009C5807" w14:paraId="680641CC" w14:textId="77777777" w:rsidTr="00317D0E">
        <w:trPr>
          <w:trHeight w:val="65"/>
          <w:jc w:val="center"/>
          <w:ins w:id="1786" w:author="Xiaomi" w:date="2022-08-08T20:24:00Z"/>
        </w:trPr>
        <w:tc>
          <w:tcPr>
            <w:tcW w:w="1035" w:type="dxa"/>
            <w:tcBorders>
              <w:left w:val="single" w:sz="4" w:space="0" w:color="auto"/>
              <w:right w:val="single" w:sz="6" w:space="0" w:color="auto"/>
            </w:tcBorders>
            <w:shd w:val="clear" w:color="auto" w:fill="auto"/>
          </w:tcPr>
          <w:p w14:paraId="238C5F45" w14:textId="77777777" w:rsidR="005E321B" w:rsidRPr="009C5807" w:rsidRDefault="005E321B" w:rsidP="00317D0E">
            <w:pPr>
              <w:pStyle w:val="TAC"/>
              <w:rPr>
                <w:ins w:id="1787" w:author="Xiaomi" w:date="2022-08-08T20:24:00Z"/>
              </w:rPr>
            </w:pPr>
          </w:p>
        </w:tc>
        <w:tc>
          <w:tcPr>
            <w:tcW w:w="1047" w:type="dxa"/>
            <w:tcBorders>
              <w:left w:val="single" w:sz="6" w:space="0" w:color="auto"/>
              <w:right w:val="single" w:sz="6" w:space="0" w:color="auto"/>
            </w:tcBorders>
            <w:shd w:val="clear" w:color="auto" w:fill="auto"/>
          </w:tcPr>
          <w:p w14:paraId="5B2FA525" w14:textId="77777777" w:rsidR="005E321B" w:rsidRPr="009C5807" w:rsidRDefault="005E321B" w:rsidP="00317D0E">
            <w:pPr>
              <w:pStyle w:val="TAC"/>
              <w:rPr>
                <w:ins w:id="1788" w:author="Xiaomi" w:date="2022-08-08T20:24:00Z"/>
              </w:rPr>
            </w:pPr>
          </w:p>
        </w:tc>
        <w:tc>
          <w:tcPr>
            <w:tcW w:w="802" w:type="dxa"/>
            <w:tcBorders>
              <w:left w:val="single" w:sz="6" w:space="0" w:color="auto"/>
              <w:right w:val="single" w:sz="6" w:space="0" w:color="auto"/>
            </w:tcBorders>
            <w:shd w:val="clear" w:color="auto" w:fill="auto"/>
          </w:tcPr>
          <w:p w14:paraId="4DDF566E" w14:textId="77777777" w:rsidR="005E321B" w:rsidRPr="009C5807" w:rsidRDefault="005E321B" w:rsidP="00317D0E">
            <w:pPr>
              <w:pStyle w:val="TAC"/>
              <w:rPr>
                <w:ins w:id="1789" w:author="Xiaomi" w:date="2022-08-08T20:24:00Z"/>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0C039993" w14:textId="77777777" w:rsidR="005E321B" w:rsidRPr="009C5807" w:rsidRDefault="005E321B" w:rsidP="00317D0E">
            <w:pPr>
              <w:pStyle w:val="TAC"/>
              <w:rPr>
                <w:ins w:id="1790" w:author="Xiaomi" w:date="2022-08-08T20:24:00Z"/>
                <w:lang w:eastAsia="zh-CN"/>
              </w:rPr>
            </w:pPr>
            <w:ins w:id="1791" w:author="Xiaomi" w:date="2022-08-08T20:24:00Z">
              <w:r w:rsidRPr="009C5807">
                <w:rPr>
                  <w:lang w:eastAsia="zh-CN"/>
                </w:rPr>
                <w:t>NR</w:t>
              </w:r>
              <w:r w:rsidRPr="009C5807">
                <w:t>_</w:t>
              </w:r>
              <w:r w:rsidRPr="009C5807">
                <w:rPr>
                  <w:lang w:eastAsia="zh-CN"/>
                </w:rPr>
                <w:t>FDD_FR1_H</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1274731" w14:textId="77777777" w:rsidR="005E321B" w:rsidRPr="009C5807" w:rsidRDefault="005E321B" w:rsidP="00317D0E">
            <w:pPr>
              <w:pStyle w:val="TAC"/>
              <w:rPr>
                <w:ins w:id="1792" w:author="Xiaomi" w:date="2022-08-08T20:24:00Z"/>
              </w:rPr>
            </w:pPr>
            <w:ins w:id="1793" w:author="Xiaomi" w:date="2022-08-08T20:24:00Z">
              <w:r w:rsidRPr="009C5807">
                <w:t>-117.5</w:t>
              </w:r>
            </w:ins>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5AE2CB69" w14:textId="77777777" w:rsidR="005E321B" w:rsidRPr="009C5807" w:rsidRDefault="005E321B" w:rsidP="00317D0E">
            <w:pPr>
              <w:pStyle w:val="TAC"/>
              <w:rPr>
                <w:ins w:id="1794" w:author="Xiaomi" w:date="2022-08-08T20:24:00Z"/>
                <w:rFonts w:cs="Arial"/>
                <w:lang w:val="sv-SE"/>
              </w:rPr>
            </w:pPr>
            <w:ins w:id="1795" w:author="Xiaomi" w:date="2022-08-08T20:24:00Z">
              <w:r w:rsidRPr="009C5807">
                <w:rPr>
                  <w:rFonts w:cs="Arial"/>
                </w:rPr>
                <w:t>-114.5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9A26638" w14:textId="77777777" w:rsidR="005E321B" w:rsidRPr="009C5807" w:rsidRDefault="005E321B" w:rsidP="00317D0E">
            <w:pPr>
              <w:pStyle w:val="TAC"/>
              <w:rPr>
                <w:ins w:id="1796" w:author="Xiaomi" w:date="2022-08-08T20:24:00Z"/>
              </w:rPr>
            </w:pPr>
            <w:ins w:id="1797" w:author="Xiaomi" w:date="2022-08-08T20:24: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63846EF" w14:textId="77777777" w:rsidR="005E321B" w:rsidRPr="009C5807" w:rsidRDefault="005E321B" w:rsidP="00317D0E">
            <w:pPr>
              <w:pStyle w:val="TAC"/>
              <w:rPr>
                <w:ins w:id="1798" w:author="Xiaomi" w:date="2022-08-08T20:24:00Z"/>
              </w:rPr>
            </w:pPr>
            <w:ins w:id="1799" w:author="Xiaomi" w:date="2022-08-08T20:24:00Z">
              <w:r w:rsidRPr="009C5807">
                <w:t>-50</w:t>
              </w:r>
            </w:ins>
          </w:p>
        </w:tc>
      </w:tr>
      <w:tr w:rsidR="005E321B" w:rsidRPr="009C5807" w14:paraId="5AE37E09" w14:textId="77777777" w:rsidTr="00317D0E">
        <w:trPr>
          <w:jc w:val="center"/>
          <w:ins w:id="1800" w:author="Xiaomi" w:date="2022-08-08T20:24:00Z"/>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53171C6E" w14:textId="278463B9" w:rsidR="005E321B" w:rsidRPr="009C5807" w:rsidRDefault="005E321B" w:rsidP="005E321B">
            <w:pPr>
              <w:pStyle w:val="TAC"/>
              <w:rPr>
                <w:ins w:id="1801" w:author="Xiaomi" w:date="2022-08-08T20:24:00Z"/>
              </w:rPr>
            </w:pPr>
            <w:ins w:id="1802" w:author="Xiaomi" w:date="2022-08-08T20:24:00Z">
              <w:r w:rsidRPr="009C5807">
                <w:sym w:font="Symbol" w:char="F0B1"/>
              </w:r>
            </w:ins>
            <w:ins w:id="1803" w:author="Xiaomi" w:date="2022-08-08T20:25:00Z">
              <w:r>
                <w:t>[4]</w:t>
              </w:r>
            </w:ins>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38AA8253" w14:textId="77777777" w:rsidR="005E321B" w:rsidRPr="009C5807" w:rsidRDefault="005E321B" w:rsidP="00317D0E">
            <w:pPr>
              <w:pStyle w:val="TAC"/>
              <w:rPr>
                <w:ins w:id="1804" w:author="Xiaomi" w:date="2022-08-08T20:24:00Z"/>
              </w:rPr>
            </w:pPr>
            <w:ins w:id="1805" w:author="Xiaomi" w:date="2022-08-08T20:24:00Z">
              <w:r w:rsidRPr="009C5807">
                <w:sym w:font="Symbol" w:char="F0B1"/>
              </w:r>
              <w:r w:rsidRPr="009C5807">
                <w:t>4</w:t>
              </w:r>
            </w:ins>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0056863E" w14:textId="77777777" w:rsidR="005E321B" w:rsidRPr="009C5807" w:rsidRDefault="005E321B" w:rsidP="00317D0E">
            <w:pPr>
              <w:pStyle w:val="TAC"/>
              <w:rPr>
                <w:ins w:id="1806" w:author="Xiaomi" w:date="2022-08-08T20:24:00Z"/>
              </w:rPr>
            </w:pPr>
            <w:ins w:id="1807" w:author="Xiaomi" w:date="2022-08-08T20:24:00Z">
              <w:r w:rsidRPr="009C5807">
                <w:sym w:font="Symbol" w:char="F0B3"/>
              </w:r>
              <w:r w:rsidRPr="009C5807">
                <w:t>-6</w:t>
              </w:r>
            </w:ins>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268B512" w14:textId="77777777" w:rsidR="005E321B" w:rsidRPr="009C5807" w:rsidRDefault="005E321B" w:rsidP="00317D0E">
            <w:pPr>
              <w:pStyle w:val="TAC"/>
              <w:rPr>
                <w:ins w:id="1808" w:author="Xiaomi" w:date="2022-08-08T20:24:00Z"/>
              </w:rPr>
            </w:pPr>
            <w:ins w:id="1809" w:author="Xiaomi" w:date="2022-08-08T20:24:00Z">
              <w:r w:rsidRPr="009C5807">
                <w:t>Note 2</w:t>
              </w:r>
            </w:ins>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55F71E06" w14:textId="77777777" w:rsidR="005E321B" w:rsidRPr="009C5807" w:rsidRDefault="005E321B" w:rsidP="00317D0E">
            <w:pPr>
              <w:pStyle w:val="TAC"/>
              <w:rPr>
                <w:ins w:id="1810" w:author="Xiaomi" w:date="2022-08-08T20:24:00Z"/>
              </w:rPr>
            </w:pPr>
            <w:ins w:id="1811" w:author="Xiaomi" w:date="2022-08-08T20:24:00Z">
              <w:r w:rsidRPr="009C5807">
                <w:t>Note 2</w:t>
              </w:r>
            </w:ins>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0447B404" w14:textId="77777777" w:rsidR="005E321B" w:rsidRPr="009C5807" w:rsidRDefault="005E321B" w:rsidP="00317D0E">
            <w:pPr>
              <w:pStyle w:val="TAC"/>
              <w:rPr>
                <w:ins w:id="1812" w:author="Xiaomi" w:date="2022-08-08T20:24:00Z"/>
                <w:lang w:eastAsia="zh-CN"/>
              </w:rPr>
            </w:pPr>
            <w:ins w:id="1813" w:author="Xiaomi" w:date="2022-08-08T20:24:00Z">
              <w:r w:rsidRPr="009C5807">
                <w:t>Note 2</w:t>
              </w:r>
            </w:ins>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4DD1AF5B" w14:textId="77777777" w:rsidR="005E321B" w:rsidRPr="009C5807" w:rsidRDefault="005E321B" w:rsidP="00317D0E">
            <w:pPr>
              <w:pStyle w:val="TAC"/>
              <w:rPr>
                <w:ins w:id="1814" w:author="Xiaomi" w:date="2022-08-08T20:24:00Z"/>
              </w:rPr>
            </w:pPr>
            <w:ins w:id="1815" w:author="Xiaomi" w:date="2022-08-08T20:24:00Z">
              <w:r w:rsidRPr="009C5807">
                <w:t>Note 2</w:t>
              </w:r>
            </w:ins>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00410EDA" w14:textId="77777777" w:rsidR="005E321B" w:rsidRPr="009C5807" w:rsidRDefault="005E321B" w:rsidP="00317D0E">
            <w:pPr>
              <w:pStyle w:val="TAC"/>
              <w:rPr>
                <w:ins w:id="1816" w:author="Xiaomi" w:date="2022-08-08T20:24:00Z"/>
              </w:rPr>
            </w:pPr>
            <w:ins w:id="1817" w:author="Xiaomi" w:date="2022-08-08T20:24:00Z">
              <w:r w:rsidRPr="009C5807">
                <w:t>Note 2</w:t>
              </w:r>
            </w:ins>
          </w:p>
        </w:tc>
      </w:tr>
      <w:tr w:rsidR="005E321B" w:rsidRPr="009C5807" w14:paraId="19F48733" w14:textId="77777777" w:rsidTr="00317D0E">
        <w:trPr>
          <w:jc w:val="center"/>
          <w:ins w:id="1818" w:author="Xiaomi" w:date="2022-08-08T20:24:00Z"/>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64670BFD" w14:textId="77777777" w:rsidR="005E321B" w:rsidRPr="009C5807" w:rsidRDefault="005E321B" w:rsidP="00317D0E">
            <w:pPr>
              <w:pStyle w:val="TAN"/>
              <w:rPr>
                <w:ins w:id="1819" w:author="Xiaomi" w:date="2022-08-08T20:24:00Z"/>
              </w:rPr>
            </w:pPr>
            <w:ins w:id="1820" w:author="Xiaomi" w:date="2022-08-08T20:24:00Z">
              <w:r w:rsidRPr="009C5807">
                <w:t>NOTE 1:</w:t>
              </w:r>
              <w:r w:rsidRPr="009C5807">
                <w:tab/>
                <w:t>Io is assumed to have constant EPRE across the bandwidth.</w:t>
              </w:r>
            </w:ins>
          </w:p>
          <w:p w14:paraId="6043E6A3" w14:textId="77777777" w:rsidR="005E321B" w:rsidRPr="009C5807" w:rsidRDefault="005E321B" w:rsidP="00317D0E">
            <w:pPr>
              <w:pStyle w:val="TAN"/>
              <w:rPr>
                <w:ins w:id="1821" w:author="Xiaomi" w:date="2022-08-08T20:24:00Z"/>
                <w:rFonts w:cs="Arial"/>
              </w:rPr>
            </w:pPr>
            <w:ins w:id="1822" w:author="Xiaomi" w:date="2022-08-08T20:24:00Z">
              <w:r w:rsidRPr="009C5807">
                <w:rPr>
                  <w:rFonts w:cs="Arial"/>
                </w:rPr>
                <w:t>N</w:t>
              </w:r>
              <w:r w:rsidRPr="009C5807">
                <w:rPr>
                  <w:rFonts w:cs="Arial"/>
                  <w:lang w:eastAsia="zh-CN"/>
                </w:rPr>
                <w:t>OTE</w:t>
              </w:r>
              <w:r w:rsidRPr="009C5807">
                <w:rPr>
                  <w:rFonts w:cs="Arial"/>
                </w:rPr>
                <w:t xml:space="preserve"> 2:</w:t>
              </w:r>
              <w:r w:rsidRPr="009C5807">
                <w:rPr>
                  <w:rFonts w:cs="Arial"/>
                </w:rPr>
                <w:tab/>
                <w:t>The same bands and the same Io conditions for each band apply for this requirement as for the corresponding highest accuracy requirement.</w:t>
              </w:r>
            </w:ins>
          </w:p>
          <w:p w14:paraId="27F3F37A" w14:textId="77777777" w:rsidR="005E321B" w:rsidRDefault="005E321B" w:rsidP="00317D0E">
            <w:pPr>
              <w:pStyle w:val="TAN"/>
              <w:rPr>
                <w:ins w:id="1823" w:author="Xiaomi" w:date="2022-08-08T20:24:00Z"/>
                <w:rFonts w:cs="Arial"/>
              </w:rPr>
            </w:pPr>
            <w:ins w:id="1824" w:author="Xiaomi" w:date="2022-08-08T20:24:00Z">
              <w:r>
                <w:rPr>
                  <w:rFonts w:cs="Arial"/>
                </w:rPr>
                <w:t>NOTE 3:</w:t>
              </w:r>
              <w:r>
                <w:rPr>
                  <w:rFonts w:cs="Arial"/>
                </w:rPr>
                <w:tab/>
                <w:t xml:space="preserve">The requirements apply for SSB Ês/Iot </w:t>
              </w:r>
              <w:r>
                <w:rPr>
                  <w:rFonts w:cs="Arial" w:hint="eastAsia"/>
                  <w:lang w:val="en-US"/>
                </w:rPr>
                <w:t>≤</w:t>
              </w:r>
              <w:r>
                <w:rPr>
                  <w:rFonts w:cs="Arial"/>
                </w:rPr>
                <w:t xml:space="preserve"> 25 dB under non-HST scenarios.</w:t>
              </w:r>
            </w:ins>
          </w:p>
          <w:p w14:paraId="54D05740" w14:textId="77777777" w:rsidR="005E321B" w:rsidRDefault="005E321B" w:rsidP="00317D0E">
            <w:pPr>
              <w:pStyle w:val="TAN"/>
              <w:rPr>
                <w:ins w:id="1825" w:author="Xiaomi" w:date="2022-08-08T20:24:00Z"/>
              </w:rPr>
            </w:pPr>
            <w:ins w:id="1826" w:author="Xiaomi" w:date="2022-08-08T20:24:00Z">
              <w:r>
                <w:rPr>
                  <w:rFonts w:cs="Arial"/>
                </w:rPr>
                <w:t>NOTE 4:</w:t>
              </w:r>
              <w:r>
                <w:rPr>
                  <w:rFonts w:cs="Arial"/>
                </w:rPr>
                <w:tab/>
              </w:r>
              <w:r>
                <w:t>NR operating band groups in FR1 are as defined in clause 3.5.2.</w:t>
              </w:r>
            </w:ins>
          </w:p>
          <w:p w14:paraId="57B01A79" w14:textId="77777777" w:rsidR="005E321B" w:rsidRPr="009C5807" w:rsidRDefault="005E321B" w:rsidP="00317D0E">
            <w:pPr>
              <w:pStyle w:val="TAN"/>
              <w:rPr>
                <w:ins w:id="1827" w:author="Xiaomi" w:date="2022-08-08T20:24:00Z"/>
              </w:rPr>
            </w:pPr>
            <w:ins w:id="1828" w:author="Xiaomi" w:date="2022-08-08T20:24:00Z">
              <w:r w:rsidRPr="009C5807">
                <w:rPr>
                  <w:rFonts w:cs="Arial"/>
                </w:rPr>
                <w:t xml:space="preserve">NOTE </w:t>
              </w:r>
              <w:r>
                <w:rPr>
                  <w:rFonts w:cs="Arial"/>
                </w:rPr>
                <w:t>5</w:t>
              </w:r>
              <w:r w:rsidRPr="009C5807">
                <w:rPr>
                  <w:rFonts w:cs="Arial"/>
                </w:rPr>
                <w:t>:</w:t>
              </w:r>
              <w:r w:rsidRPr="009C5807">
                <w:rPr>
                  <w:rFonts w:cs="Arial"/>
                </w:rPr>
                <w:tab/>
                <w:t xml:space="preserve">The requirements apply for SSB Ês/Iot </w:t>
              </w:r>
              <w:r w:rsidRPr="009C5807">
                <w:rPr>
                  <w:rFonts w:cs="Arial" w:hint="eastAsia"/>
                </w:rPr>
                <w:t>≤</w:t>
              </w:r>
              <w:r w:rsidRPr="009C5807">
                <w:rPr>
                  <w:rFonts w:cs="Arial"/>
                </w:rPr>
                <w:t>5 dB</w:t>
              </w:r>
              <w:r>
                <w:rPr>
                  <w:rFonts w:cs="Arial"/>
                </w:rPr>
                <w:t xml:space="preserve"> with </w:t>
              </w:r>
              <w:r w:rsidRPr="00772FDC">
                <w:rPr>
                  <w:rFonts w:cs="Arial"/>
                </w:rPr>
                <w:t xml:space="preserve">SCS 15kHz </w:t>
              </w:r>
              <w:r>
                <w:rPr>
                  <w:rFonts w:cs="Arial"/>
                </w:rPr>
                <w:t>or</w:t>
              </w:r>
              <w:r w:rsidRPr="00772FDC">
                <w:rPr>
                  <w:rFonts w:cs="Arial"/>
                </w:rPr>
                <w:t xml:space="preserve"> 30kHz </w:t>
              </w:r>
              <w:r>
                <w:rPr>
                  <w:rFonts w:cs="Arial"/>
                </w:rPr>
                <w:t>under NR high speed scenarios</w:t>
              </w:r>
              <w:r w:rsidRPr="009C5807">
                <w:rPr>
                  <w:rFonts w:cs="Arial"/>
                </w:rPr>
                <w:t>.</w:t>
              </w:r>
            </w:ins>
          </w:p>
        </w:tc>
      </w:tr>
    </w:tbl>
    <w:p w14:paraId="54F370F0" w14:textId="77777777" w:rsidR="005E321B" w:rsidRPr="009C5807" w:rsidRDefault="005E321B" w:rsidP="005E321B">
      <w:pPr>
        <w:rPr>
          <w:ins w:id="1829" w:author="Xiaomi" w:date="2022-08-08T20:24:00Z"/>
        </w:rPr>
      </w:pPr>
    </w:p>
    <w:p w14:paraId="38985535" w14:textId="50433507" w:rsidR="00824809" w:rsidRPr="003E1ACD" w:rsidRDefault="003E1ACD" w:rsidP="003E1ACD">
      <w:pPr>
        <w:pStyle w:val="2"/>
        <w:rPr>
          <w:color w:val="FF0000"/>
          <w:lang w:eastAsia="zh-CN"/>
        </w:rPr>
      </w:pPr>
      <w:r w:rsidRPr="002249A7">
        <w:rPr>
          <w:color w:val="FF0000"/>
          <w:lang w:eastAsia="zh-CN"/>
        </w:rPr>
        <w:t xml:space="preserve">&lt;&lt; </w:t>
      </w:r>
      <w:r>
        <w:rPr>
          <w:color w:val="FF0000"/>
          <w:lang w:eastAsia="zh-CN"/>
        </w:rPr>
        <w:t>End</w:t>
      </w:r>
      <w:r w:rsidRPr="002249A7">
        <w:rPr>
          <w:rFonts w:hint="eastAsia"/>
          <w:color w:val="FF0000"/>
          <w:lang w:eastAsia="zh-CN"/>
        </w:rPr>
        <w:t xml:space="preserve"> of Change</w:t>
      </w:r>
      <w:r>
        <w:rPr>
          <w:rFonts w:hint="eastAsia"/>
          <w:color w:val="FF0000"/>
          <w:lang w:eastAsia="zh-CN"/>
        </w:rPr>
        <w:t xml:space="preserve"> #</w:t>
      </w:r>
      <w:r>
        <w:rPr>
          <w:color w:val="FF0000"/>
          <w:lang w:eastAsia="zh-CN"/>
        </w:rPr>
        <w:t>5</w:t>
      </w:r>
      <w:r w:rsidRPr="002249A7">
        <w:rPr>
          <w:color w:val="FF0000"/>
          <w:lang w:eastAsia="zh-CN"/>
        </w:rPr>
        <w:t>&gt;&gt;</w:t>
      </w:r>
    </w:p>
    <w:p w14:paraId="54D13BBB" w14:textId="79ED46E7" w:rsidR="00F976AC" w:rsidRDefault="00F976AC" w:rsidP="003072C0"/>
    <w:p w14:paraId="1EC6012F" w14:textId="1BF57D86" w:rsidR="00F976AC" w:rsidRPr="00F976AC" w:rsidRDefault="00F976AC" w:rsidP="00F976AC">
      <w:pPr>
        <w:pStyle w:val="2"/>
        <w:rPr>
          <w:ins w:id="1830" w:author="Xiaomi" w:date="2022-08-08T20:19:00Z"/>
          <w:color w:val="FF0000"/>
        </w:rPr>
      </w:pPr>
      <w:r w:rsidRPr="006B23D2">
        <w:rPr>
          <w:color w:val="FF0000"/>
          <w:lang w:eastAsia="zh-CN"/>
        </w:rPr>
        <w:t xml:space="preserve">&lt;&lt; </w:t>
      </w:r>
      <w:r w:rsidRPr="006B23D2">
        <w:rPr>
          <w:rFonts w:hint="eastAsia"/>
          <w:color w:val="FF0000"/>
          <w:lang w:eastAsia="zh-CN"/>
        </w:rPr>
        <w:t>Start of Change</w:t>
      </w:r>
      <w:r w:rsidRPr="006B23D2">
        <w:rPr>
          <w:rFonts w:eastAsiaTheme="minorEastAsia" w:hint="eastAsia"/>
          <w:color w:val="FF0000"/>
          <w:lang w:eastAsia="zh-CN"/>
        </w:rPr>
        <w:t xml:space="preserve"> #</w:t>
      </w:r>
      <w:r>
        <w:rPr>
          <w:rFonts w:eastAsiaTheme="minorEastAsia"/>
          <w:color w:val="FF0000"/>
          <w:lang w:eastAsia="zh-CN"/>
        </w:rPr>
        <w:t>6</w:t>
      </w:r>
      <w:r w:rsidRPr="006B23D2">
        <w:rPr>
          <w:color w:val="FF0000"/>
          <w:lang w:eastAsia="zh-CN"/>
        </w:rPr>
        <w:t>&gt;&gt;</w:t>
      </w:r>
    </w:p>
    <w:p w14:paraId="2FB71F08" w14:textId="1C72BBF6" w:rsidR="00C04215" w:rsidRPr="009C5807" w:rsidRDefault="00C04215" w:rsidP="00C04215">
      <w:pPr>
        <w:pStyle w:val="30"/>
        <w:rPr>
          <w:ins w:id="1831" w:author="Xiaomi" w:date="2022-08-08T20:31:00Z"/>
          <w:lang w:val="en-US" w:eastAsia="ko-KR"/>
        </w:rPr>
      </w:pPr>
      <w:ins w:id="1832" w:author="Xiaomi" w:date="2022-08-08T20:31:00Z">
        <w:r w:rsidRPr="009C5807">
          <w:rPr>
            <w:lang w:val="en-US" w:eastAsia="ko-KR"/>
          </w:rPr>
          <w:t>1</w:t>
        </w:r>
        <w:r>
          <w:rPr>
            <w:lang w:val="en-US" w:eastAsia="ko-KR"/>
          </w:rPr>
          <w:t>0.1.43</w:t>
        </w:r>
        <w:r w:rsidRPr="009C5807">
          <w:rPr>
            <w:lang w:val="en-US" w:eastAsia="ko-KR"/>
          </w:rPr>
          <w:tab/>
          <w:t xml:space="preserve">Inter-frequency SINR accuracy requirements </w:t>
        </w:r>
        <w:r w:rsidRPr="009C5807">
          <w:rPr>
            <w:lang w:val="en-US" w:eastAsia="zh-CN"/>
          </w:rPr>
          <w:t>for</w:t>
        </w:r>
        <w:r w:rsidRPr="009C5807">
          <w:rPr>
            <w:lang w:val="en-US" w:eastAsia="ko-KR"/>
          </w:rPr>
          <w:t xml:space="preserve"> </w:t>
        </w:r>
      </w:ins>
      <w:ins w:id="1833" w:author="Xiaomi" w:date="2022-08-08T20:32:00Z">
        <w:r>
          <w:rPr>
            <w:lang w:val="en-US" w:eastAsia="ko-KR"/>
          </w:rPr>
          <w:t>satellite access</w:t>
        </w:r>
      </w:ins>
    </w:p>
    <w:p w14:paraId="1F2E4A6D" w14:textId="2422C33C" w:rsidR="00C04215" w:rsidRPr="009C5807" w:rsidRDefault="00C04215" w:rsidP="00C04215">
      <w:pPr>
        <w:pStyle w:val="40"/>
        <w:rPr>
          <w:ins w:id="1834" w:author="Xiaomi" w:date="2022-08-08T20:31:00Z"/>
          <w:lang w:val="en-US" w:eastAsia="zh-CN"/>
        </w:rPr>
      </w:pPr>
      <w:ins w:id="1835" w:author="Xiaomi" w:date="2022-08-08T20:31:00Z">
        <w:r>
          <w:rPr>
            <w:lang w:val="en-US" w:eastAsia="zh-CN"/>
          </w:rPr>
          <w:t>10.1.</w:t>
        </w:r>
      </w:ins>
      <w:ins w:id="1836" w:author="Xiaomi" w:date="2022-08-08T20:32:00Z">
        <w:r>
          <w:rPr>
            <w:lang w:val="en-US" w:eastAsia="zh-CN"/>
          </w:rPr>
          <w:t>43</w:t>
        </w:r>
      </w:ins>
      <w:ins w:id="1837" w:author="Xiaomi" w:date="2022-08-08T20:31:00Z">
        <w:r w:rsidRPr="009C5807">
          <w:rPr>
            <w:lang w:val="en-US" w:eastAsia="zh-CN"/>
          </w:rPr>
          <w:t>.1</w:t>
        </w:r>
        <w:r w:rsidRPr="009C5807">
          <w:rPr>
            <w:lang w:val="en-US" w:eastAsia="zh-CN"/>
          </w:rPr>
          <w:tab/>
        </w:r>
        <w:r w:rsidRPr="009C5807">
          <w:rPr>
            <w:lang w:val="en-US" w:eastAsia="ko-KR"/>
          </w:rPr>
          <w:t>Inter-frequency SS-SINR accuracy requirements</w:t>
        </w:r>
        <w:r w:rsidRPr="009C5807">
          <w:rPr>
            <w:lang w:val="en-US" w:eastAsia="zh-CN"/>
          </w:rPr>
          <w:t xml:space="preserve"> in FR1</w:t>
        </w:r>
      </w:ins>
    </w:p>
    <w:p w14:paraId="4DEA0D3D" w14:textId="7336F05B" w:rsidR="00C04215" w:rsidRPr="009C5807" w:rsidRDefault="00C04215" w:rsidP="00C04215">
      <w:pPr>
        <w:pStyle w:val="5"/>
        <w:rPr>
          <w:ins w:id="1838" w:author="Xiaomi" w:date="2022-08-08T20:31:00Z"/>
          <w:lang w:val="en-US" w:eastAsia="zh-CN"/>
        </w:rPr>
      </w:pPr>
      <w:ins w:id="1839" w:author="Xiaomi" w:date="2022-08-08T20:31:00Z">
        <w:r>
          <w:rPr>
            <w:lang w:val="en-US" w:eastAsia="zh-CN"/>
          </w:rPr>
          <w:t>10.1.</w:t>
        </w:r>
      </w:ins>
      <w:ins w:id="1840" w:author="Xiaomi" w:date="2022-08-08T20:32:00Z">
        <w:r>
          <w:rPr>
            <w:lang w:val="en-US" w:eastAsia="zh-CN"/>
          </w:rPr>
          <w:t>43</w:t>
        </w:r>
      </w:ins>
      <w:ins w:id="1841" w:author="Xiaomi" w:date="2022-08-08T20:31:00Z">
        <w:r w:rsidRPr="009C5807">
          <w:rPr>
            <w:lang w:val="en-US" w:eastAsia="zh-CN"/>
          </w:rPr>
          <w:t>.1.1</w:t>
        </w:r>
        <w:r w:rsidRPr="009C5807">
          <w:rPr>
            <w:lang w:val="en-US" w:eastAsia="zh-CN"/>
          </w:rPr>
          <w:tab/>
        </w:r>
        <w:r w:rsidRPr="009C5807">
          <w:rPr>
            <w:lang w:eastAsia="zh-CN"/>
          </w:rPr>
          <w:t>Aboslute</w:t>
        </w:r>
        <w:r w:rsidRPr="009C5807">
          <w:t xml:space="preserve"> Accuracy of </w:t>
        </w:r>
        <w:r w:rsidRPr="009C5807">
          <w:rPr>
            <w:lang w:eastAsia="zh-CN"/>
          </w:rPr>
          <w:t>SS-SINR</w:t>
        </w:r>
        <w:r w:rsidRPr="009C5807">
          <w:rPr>
            <w:lang w:val="en-US" w:eastAsia="zh-CN"/>
          </w:rPr>
          <w:t xml:space="preserve"> in FR1</w:t>
        </w:r>
      </w:ins>
    </w:p>
    <w:p w14:paraId="270ACE9A" w14:textId="77777777" w:rsidR="00C04215" w:rsidRPr="009C5807" w:rsidRDefault="00C04215" w:rsidP="00C04215">
      <w:pPr>
        <w:rPr>
          <w:ins w:id="1842" w:author="Xiaomi" w:date="2022-08-08T20:31:00Z"/>
          <w:rFonts w:cs="v4.2.0"/>
          <w:i/>
        </w:rPr>
      </w:pPr>
      <w:ins w:id="1843" w:author="Xiaomi" w:date="2022-08-08T20:31:00Z">
        <w:r w:rsidRPr="009C5807">
          <w:rPr>
            <w:rFonts w:cs="v4.2.0"/>
          </w:rPr>
          <w:t>The requirements for absolute accuracy of</w:t>
        </w:r>
        <w:r w:rsidRPr="009C5807">
          <w:rPr>
            <w:rFonts w:cs="v4.2.0"/>
            <w:lang w:eastAsia="zh-CN"/>
          </w:rPr>
          <w:t xml:space="preserve"> SS-SINR</w:t>
        </w:r>
        <w:r w:rsidRPr="009C5807">
          <w:rPr>
            <w:rFonts w:cs="v4.2.0"/>
          </w:rPr>
          <w:t xml:space="preserve"> in this clause apply to a cell on a frequency in FR1 that has different carrier frequency from the serving cell.</w:t>
        </w:r>
      </w:ins>
    </w:p>
    <w:p w14:paraId="64A4C3EF" w14:textId="31A4324D" w:rsidR="00C04215" w:rsidRPr="009C5807" w:rsidRDefault="00C04215" w:rsidP="00C04215">
      <w:pPr>
        <w:rPr>
          <w:ins w:id="1844" w:author="Xiaomi" w:date="2022-08-08T20:31:00Z"/>
          <w:rFonts w:cs="v4.2.0"/>
        </w:rPr>
      </w:pPr>
      <w:ins w:id="1845" w:author="Xiaomi" w:date="2022-08-08T20:31:00Z">
        <w:r w:rsidRPr="009C5807">
          <w:rPr>
            <w:rFonts w:cs="v4.2.0"/>
          </w:rPr>
          <w:t xml:space="preserve">The accuracy requirements in Table </w:t>
        </w:r>
        <w:r w:rsidR="00317D0E">
          <w:rPr>
            <w:rFonts w:cs="v4.2.0"/>
            <w:lang w:eastAsia="zh-CN"/>
          </w:rPr>
          <w:t>10.1.</w:t>
        </w:r>
      </w:ins>
      <w:ins w:id="1846" w:author="Xiaomi" w:date="2022-08-08T20:32:00Z">
        <w:r w:rsidR="00317D0E">
          <w:rPr>
            <w:rFonts w:cs="v4.2.0"/>
            <w:lang w:eastAsia="zh-CN"/>
          </w:rPr>
          <w:t>43</w:t>
        </w:r>
      </w:ins>
      <w:ins w:id="1847" w:author="Xiaomi" w:date="2022-08-08T20:31:00Z">
        <w:r w:rsidRPr="009C5807">
          <w:rPr>
            <w:rFonts w:cs="v4.2.0"/>
            <w:lang w:eastAsia="zh-CN"/>
          </w:rPr>
          <w:t>.1.1</w:t>
        </w:r>
        <w:r w:rsidRPr="009C5807">
          <w:rPr>
            <w:rFonts w:cs="v4.2.0"/>
          </w:rPr>
          <w:t>-1 are valid under the following conditions:</w:t>
        </w:r>
      </w:ins>
    </w:p>
    <w:p w14:paraId="1FFD876F" w14:textId="1C36FE38" w:rsidR="00C04215" w:rsidRPr="009C5807" w:rsidRDefault="00C04215" w:rsidP="00C04215">
      <w:pPr>
        <w:pStyle w:val="B10"/>
        <w:rPr>
          <w:ins w:id="1848" w:author="Xiaomi" w:date="2022-08-08T20:31:00Z"/>
          <w:rFonts w:cs="v4.2.0"/>
        </w:rPr>
      </w:pPr>
      <w:ins w:id="1849" w:author="Xiaomi" w:date="2022-08-08T20:31:00Z">
        <w:r w:rsidRPr="009C5807">
          <w:t>-</w:t>
        </w:r>
        <w:r w:rsidRPr="009C5807">
          <w:rPr>
            <w:rFonts w:ascii="Arial" w:hAnsi="Arial"/>
            <w:sz w:val="28"/>
            <w:lang w:val="en-US"/>
          </w:rPr>
          <w:tab/>
        </w:r>
        <w:r w:rsidRPr="009C5807">
          <w:t>Conditions defined in clause </w:t>
        </w:r>
      </w:ins>
      <w:ins w:id="1850" w:author="Xiaomi" w:date="2022-08-08T20:32:00Z">
        <w:r w:rsidR="00317D0E">
          <w:t>[</w:t>
        </w:r>
      </w:ins>
      <w:ins w:id="1851" w:author="Xiaomi" w:date="2022-08-08T20:31:00Z">
        <w:r w:rsidRPr="009C5807">
          <w:t>7.3 of TS 38.101-1</w:t>
        </w:r>
      </w:ins>
      <w:ins w:id="1852" w:author="Xiaomi" w:date="2022-08-08T20:32:00Z">
        <w:r w:rsidR="00317D0E">
          <w:t>]</w:t>
        </w:r>
      </w:ins>
      <w:ins w:id="1853" w:author="Xiaomi" w:date="2022-08-08T20:31:00Z">
        <w:r w:rsidRPr="009C5807">
          <w:t xml:space="preserve"> [</w:t>
        </w:r>
      </w:ins>
      <w:ins w:id="1854" w:author="Xiaomi" w:date="2022-08-08T20:32:00Z">
        <w:r w:rsidR="00317D0E">
          <w:t>TBD</w:t>
        </w:r>
      </w:ins>
      <w:ins w:id="1855" w:author="Xiaomi" w:date="2022-08-08T20:31:00Z">
        <w:r w:rsidRPr="009C5807">
          <w:t>] for reference sensitivity are fulfilled.</w:t>
        </w:r>
      </w:ins>
    </w:p>
    <w:p w14:paraId="5C417E78" w14:textId="5654CE90" w:rsidR="00C04215" w:rsidRPr="009C5807" w:rsidRDefault="00C04215" w:rsidP="00C04215">
      <w:pPr>
        <w:pStyle w:val="B10"/>
        <w:rPr>
          <w:ins w:id="1856" w:author="Xiaomi" w:date="2022-08-08T20:31:00Z"/>
        </w:rPr>
      </w:pPr>
      <w:ins w:id="1857" w:author="Xiaomi" w:date="2022-08-08T20:31:00Z">
        <w:r w:rsidRPr="009C5807">
          <w:t>-</w:t>
        </w:r>
        <w:r w:rsidRPr="009C5807">
          <w:rPr>
            <w:rFonts w:ascii="Arial" w:hAnsi="Arial"/>
            <w:sz w:val="28"/>
            <w:lang w:val="en-US"/>
          </w:rPr>
          <w:tab/>
        </w:r>
        <w:r w:rsidRPr="009C5807">
          <w:t xml:space="preserve">Conditions for inter-frequency measurements are fulfilled according to </w:t>
        </w:r>
      </w:ins>
      <w:ins w:id="1858" w:author="Xiaomi" w:date="2022-08-08T20:33:00Z">
        <w:r w:rsidR="00317D0E">
          <w:t>[</w:t>
        </w:r>
      </w:ins>
      <w:ins w:id="1859" w:author="Xiaomi" w:date="2022-08-08T20:31:00Z">
        <w:r w:rsidRPr="009C5807">
          <w:t>Annex B.2.3</w:t>
        </w:r>
      </w:ins>
      <w:ins w:id="1860" w:author="Xiaomi" w:date="2022-08-08T20:33:00Z">
        <w:r w:rsidR="00317D0E">
          <w:t>]</w:t>
        </w:r>
      </w:ins>
      <w:ins w:id="1861" w:author="Xiaomi" w:date="2022-08-08T20:31:00Z">
        <w:r w:rsidRPr="009C5807">
          <w:t xml:space="preserve"> for a corresponding Band.</w:t>
        </w:r>
      </w:ins>
    </w:p>
    <w:p w14:paraId="579DB6EE" w14:textId="0AFFA519" w:rsidR="00C04215" w:rsidRPr="009C5807" w:rsidRDefault="00C04215" w:rsidP="00C04215">
      <w:pPr>
        <w:pStyle w:val="TH"/>
        <w:rPr>
          <w:ins w:id="1862" w:author="Xiaomi" w:date="2022-08-08T20:31:00Z"/>
          <w:lang w:eastAsia="zh-CN"/>
        </w:rPr>
      </w:pPr>
      <w:ins w:id="1863" w:author="Xiaomi" w:date="2022-08-08T20:31:00Z">
        <w:r w:rsidRPr="009C5807">
          <w:lastRenderedPageBreak/>
          <w:t xml:space="preserve">Table </w:t>
        </w:r>
        <w:r w:rsidR="00317D0E">
          <w:rPr>
            <w:lang w:eastAsia="zh-CN"/>
          </w:rPr>
          <w:t>10.1.</w:t>
        </w:r>
      </w:ins>
      <w:ins w:id="1864" w:author="Xiaomi" w:date="2022-08-08T20:33:00Z">
        <w:r w:rsidR="00317D0E">
          <w:rPr>
            <w:lang w:eastAsia="zh-CN"/>
          </w:rPr>
          <w:t>43</w:t>
        </w:r>
      </w:ins>
      <w:ins w:id="1865" w:author="Xiaomi" w:date="2022-08-08T20:31:00Z">
        <w:r w:rsidRPr="009C5807">
          <w:rPr>
            <w:lang w:eastAsia="zh-CN"/>
          </w:rPr>
          <w:t>.1.1</w:t>
        </w:r>
        <w:r w:rsidRPr="009C5807">
          <w:t xml:space="preserve">-1: </w:t>
        </w:r>
        <w:r w:rsidRPr="009C5807">
          <w:rPr>
            <w:lang w:eastAsia="zh-CN"/>
          </w:rPr>
          <w:t>SS-SINR</w:t>
        </w:r>
        <w:r w:rsidRPr="009C5807">
          <w:t xml:space="preserve"> Inter frequency absolute accuracy</w:t>
        </w:r>
        <w:r w:rsidRPr="009C5807">
          <w:rPr>
            <w:lang w:eastAsia="zh-CN"/>
          </w:rPr>
          <w:t xml:space="preserve"> in FR1</w:t>
        </w:r>
      </w:ins>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C04215" w:rsidRPr="009C5807" w14:paraId="3893F72F" w14:textId="77777777" w:rsidTr="00317D0E">
        <w:trPr>
          <w:trHeight w:val="187"/>
          <w:jc w:val="center"/>
          <w:ins w:id="1866" w:author="Xiaomi" w:date="2022-08-08T20:31:00Z"/>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587FB388" w14:textId="77777777" w:rsidR="00C04215" w:rsidRPr="009C5807" w:rsidRDefault="00C04215" w:rsidP="00317D0E">
            <w:pPr>
              <w:pStyle w:val="TAH"/>
              <w:rPr>
                <w:ins w:id="1867" w:author="Xiaomi" w:date="2022-08-08T20:31:00Z"/>
              </w:rPr>
            </w:pPr>
            <w:ins w:id="1868" w:author="Xiaomi" w:date="2022-08-08T20:31:00Z">
              <w:r w:rsidRPr="009C5807">
                <w:t>Accuracy</w:t>
              </w:r>
            </w:ins>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361757E7" w14:textId="77777777" w:rsidR="00C04215" w:rsidRPr="009C5807" w:rsidRDefault="00C04215" w:rsidP="00317D0E">
            <w:pPr>
              <w:pStyle w:val="TAH"/>
              <w:rPr>
                <w:ins w:id="1869" w:author="Xiaomi" w:date="2022-08-08T20:31:00Z"/>
              </w:rPr>
            </w:pPr>
            <w:ins w:id="1870" w:author="Xiaomi" w:date="2022-08-08T20:31:00Z">
              <w:r w:rsidRPr="009C5807">
                <w:t>Conditions</w:t>
              </w:r>
            </w:ins>
          </w:p>
        </w:tc>
      </w:tr>
      <w:tr w:rsidR="00C04215" w:rsidRPr="009C5807" w14:paraId="6B139D1C" w14:textId="77777777" w:rsidTr="00317D0E">
        <w:trPr>
          <w:trHeight w:val="187"/>
          <w:jc w:val="center"/>
          <w:ins w:id="1871" w:author="Xiaomi" w:date="2022-08-08T20:31:00Z"/>
        </w:trPr>
        <w:tc>
          <w:tcPr>
            <w:tcW w:w="1035" w:type="dxa"/>
            <w:tcBorders>
              <w:top w:val="single" w:sz="4" w:space="0" w:color="auto"/>
              <w:left w:val="single" w:sz="4" w:space="0" w:color="auto"/>
              <w:right w:val="single" w:sz="4" w:space="0" w:color="auto"/>
            </w:tcBorders>
            <w:shd w:val="clear" w:color="auto" w:fill="auto"/>
          </w:tcPr>
          <w:p w14:paraId="1F7E9DBE" w14:textId="77777777" w:rsidR="00C04215" w:rsidRPr="009C5807" w:rsidRDefault="00C04215" w:rsidP="00317D0E">
            <w:pPr>
              <w:pStyle w:val="TAH"/>
              <w:rPr>
                <w:ins w:id="1872" w:author="Xiaomi" w:date="2022-08-08T20:31:00Z"/>
              </w:rPr>
            </w:pPr>
            <w:ins w:id="1873" w:author="Xiaomi" w:date="2022-08-08T20:31:00Z">
              <w:r w:rsidRPr="009C5807">
                <w:t>Normal condition</w:t>
              </w:r>
            </w:ins>
          </w:p>
        </w:tc>
        <w:tc>
          <w:tcPr>
            <w:tcW w:w="1047" w:type="dxa"/>
            <w:tcBorders>
              <w:top w:val="single" w:sz="4" w:space="0" w:color="auto"/>
              <w:left w:val="single" w:sz="4" w:space="0" w:color="auto"/>
              <w:right w:val="single" w:sz="4" w:space="0" w:color="auto"/>
            </w:tcBorders>
            <w:shd w:val="clear" w:color="auto" w:fill="auto"/>
          </w:tcPr>
          <w:p w14:paraId="5776496E" w14:textId="77777777" w:rsidR="00C04215" w:rsidRPr="009C5807" w:rsidRDefault="00C04215" w:rsidP="00317D0E">
            <w:pPr>
              <w:pStyle w:val="TAH"/>
              <w:rPr>
                <w:ins w:id="1874" w:author="Xiaomi" w:date="2022-08-08T20:31:00Z"/>
              </w:rPr>
            </w:pPr>
            <w:ins w:id="1875" w:author="Xiaomi" w:date="2022-08-08T20:31:00Z">
              <w:r w:rsidRPr="009C5807">
                <w:t>Extreme condition</w:t>
              </w:r>
            </w:ins>
          </w:p>
        </w:tc>
        <w:tc>
          <w:tcPr>
            <w:tcW w:w="802" w:type="dxa"/>
            <w:vMerge w:val="restart"/>
            <w:tcBorders>
              <w:top w:val="single" w:sz="6" w:space="0" w:color="auto"/>
              <w:left w:val="single" w:sz="4" w:space="0" w:color="auto"/>
              <w:bottom w:val="single" w:sz="6" w:space="0" w:color="auto"/>
              <w:right w:val="single" w:sz="6" w:space="0" w:color="auto"/>
            </w:tcBorders>
            <w:shd w:val="clear" w:color="auto" w:fill="auto"/>
          </w:tcPr>
          <w:p w14:paraId="6FEBDEC5" w14:textId="77777777" w:rsidR="00C04215" w:rsidRPr="009C5807" w:rsidRDefault="00C04215" w:rsidP="00317D0E">
            <w:pPr>
              <w:pStyle w:val="TAH"/>
              <w:rPr>
                <w:ins w:id="1876" w:author="Xiaomi" w:date="2022-08-08T20:31:00Z"/>
              </w:rPr>
            </w:pPr>
            <w:ins w:id="1877" w:author="Xiaomi" w:date="2022-08-08T20:31:00Z">
              <w:r w:rsidRPr="009C5807">
                <w:t>SSB Ês/Iot</w:t>
              </w:r>
              <w:r w:rsidRPr="009C5807">
                <w:rPr>
                  <w:vertAlign w:val="superscript"/>
                  <w:lang w:eastAsia="zh-CN"/>
                </w:rPr>
                <w:t xml:space="preserve"> Note 3</w:t>
              </w:r>
            </w:ins>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tcPr>
          <w:p w14:paraId="46CE154A" w14:textId="77777777" w:rsidR="00C04215" w:rsidRPr="009C5807" w:rsidRDefault="00C04215" w:rsidP="00317D0E">
            <w:pPr>
              <w:pStyle w:val="TAH"/>
              <w:rPr>
                <w:ins w:id="1878" w:author="Xiaomi" w:date="2022-08-08T20:31:00Z"/>
              </w:rPr>
            </w:pPr>
            <w:ins w:id="1879" w:author="Xiaomi" w:date="2022-08-08T20:31:00Z">
              <w:r w:rsidRPr="009C5807">
                <w:t>Io</w:t>
              </w:r>
              <w:r w:rsidRPr="009C5807">
                <w:rPr>
                  <w:vertAlign w:val="superscript"/>
                  <w:lang w:eastAsia="zh-CN"/>
                </w:rPr>
                <w:t xml:space="preserve"> Note 1</w:t>
              </w:r>
              <w:r w:rsidRPr="009C5807">
                <w:t xml:space="preserve"> range</w:t>
              </w:r>
            </w:ins>
          </w:p>
        </w:tc>
      </w:tr>
      <w:tr w:rsidR="00C04215" w:rsidRPr="009C5807" w14:paraId="3A64D499" w14:textId="77777777" w:rsidTr="00317D0E">
        <w:trPr>
          <w:trHeight w:val="187"/>
          <w:jc w:val="center"/>
          <w:ins w:id="1880" w:author="Xiaomi" w:date="2022-08-08T20:31:00Z"/>
        </w:trPr>
        <w:tc>
          <w:tcPr>
            <w:tcW w:w="1035" w:type="dxa"/>
            <w:tcBorders>
              <w:left w:val="single" w:sz="4" w:space="0" w:color="auto"/>
              <w:bottom w:val="single" w:sz="4" w:space="0" w:color="auto"/>
              <w:right w:val="single" w:sz="4" w:space="0" w:color="auto"/>
            </w:tcBorders>
            <w:shd w:val="clear" w:color="auto" w:fill="auto"/>
          </w:tcPr>
          <w:p w14:paraId="6A7F2438" w14:textId="77777777" w:rsidR="00C04215" w:rsidRPr="009C5807" w:rsidRDefault="00C04215" w:rsidP="00317D0E">
            <w:pPr>
              <w:pStyle w:val="TAH"/>
              <w:rPr>
                <w:ins w:id="1881" w:author="Xiaomi" w:date="2022-08-08T20:31:00Z"/>
              </w:rPr>
            </w:pPr>
          </w:p>
        </w:tc>
        <w:tc>
          <w:tcPr>
            <w:tcW w:w="1047" w:type="dxa"/>
            <w:tcBorders>
              <w:left w:val="single" w:sz="4" w:space="0" w:color="auto"/>
              <w:bottom w:val="single" w:sz="4" w:space="0" w:color="auto"/>
              <w:right w:val="single" w:sz="4" w:space="0" w:color="auto"/>
            </w:tcBorders>
            <w:shd w:val="clear" w:color="auto" w:fill="auto"/>
          </w:tcPr>
          <w:p w14:paraId="2A9D6BA9" w14:textId="77777777" w:rsidR="00C04215" w:rsidRPr="009C5807" w:rsidRDefault="00C04215" w:rsidP="00317D0E">
            <w:pPr>
              <w:pStyle w:val="TAH"/>
              <w:rPr>
                <w:ins w:id="1882" w:author="Xiaomi" w:date="2022-08-08T20:31:00Z"/>
              </w:rPr>
            </w:pPr>
          </w:p>
        </w:tc>
        <w:tc>
          <w:tcPr>
            <w:tcW w:w="802" w:type="dxa"/>
            <w:vMerge/>
            <w:tcBorders>
              <w:top w:val="single" w:sz="6" w:space="0" w:color="auto"/>
              <w:left w:val="single" w:sz="4" w:space="0" w:color="auto"/>
              <w:bottom w:val="single" w:sz="6" w:space="0" w:color="auto"/>
              <w:right w:val="single" w:sz="6" w:space="0" w:color="auto"/>
            </w:tcBorders>
            <w:shd w:val="clear" w:color="auto" w:fill="auto"/>
          </w:tcPr>
          <w:p w14:paraId="7437FAC6" w14:textId="77777777" w:rsidR="00C04215" w:rsidRPr="009C5807" w:rsidRDefault="00C04215" w:rsidP="00317D0E">
            <w:pPr>
              <w:pStyle w:val="TAH"/>
              <w:rPr>
                <w:ins w:id="1883" w:author="Xiaomi" w:date="2022-08-08T20:31:00Z"/>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29C699B" w14:textId="77777777" w:rsidR="00C04215" w:rsidRPr="009C5807" w:rsidRDefault="00C04215" w:rsidP="00317D0E">
            <w:pPr>
              <w:pStyle w:val="TAH"/>
              <w:rPr>
                <w:ins w:id="1884" w:author="Xiaomi" w:date="2022-08-08T20:31:00Z"/>
              </w:rPr>
            </w:pPr>
            <w:ins w:id="1885" w:author="Xiaomi" w:date="2022-08-08T20:31:00Z">
              <w:r w:rsidRPr="009C5807">
                <w:t>NR operating band groups</w:t>
              </w:r>
              <w:r w:rsidRPr="009C5807">
                <w:rPr>
                  <w:vertAlign w:val="superscript"/>
                </w:rPr>
                <w:t xml:space="preserve"> </w:t>
              </w:r>
              <w:r w:rsidRPr="009C5807">
                <w:rPr>
                  <w:vertAlign w:val="superscript"/>
                  <w:lang w:eastAsia="zh-CN"/>
                </w:rPr>
                <w:t>Note 4</w:t>
              </w:r>
            </w:ins>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tcPr>
          <w:p w14:paraId="658C1388" w14:textId="77777777" w:rsidR="00C04215" w:rsidRPr="009C5807" w:rsidRDefault="00C04215" w:rsidP="00317D0E">
            <w:pPr>
              <w:pStyle w:val="TAH"/>
              <w:rPr>
                <w:ins w:id="1886" w:author="Xiaomi" w:date="2022-08-08T20:31:00Z"/>
              </w:rPr>
            </w:pPr>
            <w:ins w:id="1887" w:author="Xiaomi" w:date="2022-08-08T20:31:00Z">
              <w:r w:rsidRPr="009C5807">
                <w:t>Minimum Io</w:t>
              </w:r>
            </w:ins>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49D63966" w14:textId="77777777" w:rsidR="00C04215" w:rsidRPr="009C5807" w:rsidRDefault="00C04215" w:rsidP="00317D0E">
            <w:pPr>
              <w:pStyle w:val="TAH"/>
              <w:rPr>
                <w:ins w:id="1888" w:author="Xiaomi" w:date="2022-08-08T20:31:00Z"/>
              </w:rPr>
            </w:pPr>
            <w:ins w:id="1889" w:author="Xiaomi" w:date="2022-08-08T20:31:00Z">
              <w:r w:rsidRPr="009C5807">
                <w:t>Maximum Io</w:t>
              </w:r>
            </w:ins>
          </w:p>
        </w:tc>
      </w:tr>
      <w:tr w:rsidR="00C04215" w:rsidRPr="009C5807" w14:paraId="57482435" w14:textId="77777777" w:rsidTr="00317D0E">
        <w:trPr>
          <w:trHeight w:val="187"/>
          <w:jc w:val="center"/>
          <w:ins w:id="1890" w:author="Xiaomi" w:date="2022-08-08T20:31:00Z"/>
        </w:trPr>
        <w:tc>
          <w:tcPr>
            <w:tcW w:w="1035" w:type="dxa"/>
            <w:tcBorders>
              <w:top w:val="single" w:sz="4" w:space="0" w:color="auto"/>
              <w:left w:val="single" w:sz="4" w:space="0" w:color="auto"/>
              <w:right w:val="single" w:sz="6" w:space="0" w:color="auto"/>
            </w:tcBorders>
            <w:shd w:val="clear" w:color="auto" w:fill="auto"/>
          </w:tcPr>
          <w:p w14:paraId="493CC38E" w14:textId="77777777" w:rsidR="00C04215" w:rsidRPr="009C5807" w:rsidRDefault="00C04215" w:rsidP="00317D0E">
            <w:pPr>
              <w:pStyle w:val="TAH"/>
              <w:rPr>
                <w:ins w:id="1891" w:author="Xiaomi" w:date="2022-08-08T20:31:00Z"/>
              </w:rPr>
            </w:pPr>
            <w:ins w:id="1892" w:author="Xiaomi" w:date="2022-08-08T20:31:00Z">
              <w:r w:rsidRPr="009C5807">
                <w:t>dB</w:t>
              </w:r>
            </w:ins>
          </w:p>
        </w:tc>
        <w:tc>
          <w:tcPr>
            <w:tcW w:w="1047" w:type="dxa"/>
            <w:tcBorders>
              <w:top w:val="single" w:sz="4" w:space="0" w:color="auto"/>
              <w:left w:val="single" w:sz="6" w:space="0" w:color="auto"/>
              <w:right w:val="single" w:sz="6" w:space="0" w:color="auto"/>
            </w:tcBorders>
            <w:shd w:val="clear" w:color="auto" w:fill="auto"/>
          </w:tcPr>
          <w:p w14:paraId="3B26ED7C" w14:textId="77777777" w:rsidR="00C04215" w:rsidRPr="009C5807" w:rsidRDefault="00C04215" w:rsidP="00317D0E">
            <w:pPr>
              <w:pStyle w:val="TAH"/>
              <w:rPr>
                <w:ins w:id="1893" w:author="Xiaomi" w:date="2022-08-08T20:31:00Z"/>
              </w:rPr>
            </w:pPr>
            <w:ins w:id="1894" w:author="Xiaomi" w:date="2022-08-08T20:31:00Z">
              <w:r w:rsidRPr="009C5807">
                <w:t>dB</w:t>
              </w:r>
            </w:ins>
          </w:p>
        </w:tc>
        <w:tc>
          <w:tcPr>
            <w:tcW w:w="802" w:type="dxa"/>
            <w:tcBorders>
              <w:top w:val="single" w:sz="6" w:space="0" w:color="auto"/>
              <w:left w:val="single" w:sz="6" w:space="0" w:color="auto"/>
              <w:right w:val="single" w:sz="6" w:space="0" w:color="auto"/>
            </w:tcBorders>
            <w:shd w:val="clear" w:color="auto" w:fill="auto"/>
          </w:tcPr>
          <w:p w14:paraId="5F719226" w14:textId="77777777" w:rsidR="00C04215" w:rsidRPr="009C5807" w:rsidRDefault="00C04215" w:rsidP="00317D0E">
            <w:pPr>
              <w:pStyle w:val="TAH"/>
              <w:rPr>
                <w:ins w:id="1895" w:author="Xiaomi" w:date="2022-08-08T20:31:00Z"/>
              </w:rPr>
            </w:pPr>
            <w:ins w:id="1896" w:author="Xiaomi" w:date="2022-08-08T20:31:00Z">
              <w:r w:rsidRPr="009C5807">
                <w:t>dB</w:t>
              </w:r>
            </w:ins>
          </w:p>
        </w:tc>
        <w:tc>
          <w:tcPr>
            <w:tcW w:w="2298" w:type="dxa"/>
            <w:tcBorders>
              <w:top w:val="single" w:sz="6" w:space="0" w:color="auto"/>
              <w:left w:val="single" w:sz="6" w:space="0" w:color="auto"/>
              <w:right w:val="single" w:sz="4" w:space="0" w:color="auto"/>
            </w:tcBorders>
            <w:shd w:val="clear" w:color="auto" w:fill="auto"/>
          </w:tcPr>
          <w:p w14:paraId="2300AF6C" w14:textId="77777777" w:rsidR="00C04215" w:rsidRPr="009C5807" w:rsidRDefault="00C04215" w:rsidP="00317D0E">
            <w:pPr>
              <w:pStyle w:val="TAH"/>
              <w:rPr>
                <w:ins w:id="1897" w:author="Xiaomi" w:date="2022-08-08T20:31:00Z"/>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6C56801F" w14:textId="77777777" w:rsidR="00C04215" w:rsidRPr="009C5807" w:rsidRDefault="00C04215" w:rsidP="00317D0E">
            <w:pPr>
              <w:pStyle w:val="TAH"/>
              <w:rPr>
                <w:ins w:id="1898" w:author="Xiaomi" w:date="2022-08-08T20:31:00Z"/>
              </w:rPr>
            </w:pPr>
            <w:ins w:id="1899" w:author="Xiaomi" w:date="2022-08-08T20:31:00Z">
              <w:r w:rsidRPr="009C5807">
                <w:rPr>
                  <w:rFonts w:cs="Arial"/>
                </w:rPr>
                <w:t xml:space="preserve">dBm / </w:t>
              </w:r>
              <w:r w:rsidRPr="009C5807">
                <w:t>SCS</w:t>
              </w:r>
              <w:r w:rsidRPr="009C5807">
                <w:rPr>
                  <w:vertAlign w:val="subscript"/>
                </w:rPr>
                <w:t>SSB</w:t>
              </w:r>
            </w:ins>
          </w:p>
        </w:tc>
        <w:tc>
          <w:tcPr>
            <w:tcW w:w="1440" w:type="dxa"/>
            <w:tcBorders>
              <w:top w:val="single" w:sz="6" w:space="0" w:color="auto"/>
              <w:left w:val="single" w:sz="6" w:space="0" w:color="auto"/>
              <w:right w:val="single" w:sz="6" w:space="0" w:color="auto"/>
            </w:tcBorders>
            <w:shd w:val="clear" w:color="auto" w:fill="auto"/>
          </w:tcPr>
          <w:p w14:paraId="4D7E26D0" w14:textId="77777777" w:rsidR="00C04215" w:rsidRPr="009C5807" w:rsidRDefault="00C04215" w:rsidP="00317D0E">
            <w:pPr>
              <w:pStyle w:val="TAH"/>
              <w:rPr>
                <w:ins w:id="1900" w:author="Xiaomi" w:date="2022-08-08T20:31:00Z"/>
              </w:rPr>
            </w:pPr>
            <w:ins w:id="1901" w:author="Xiaomi" w:date="2022-08-08T20:31:00Z">
              <w:r w:rsidRPr="009C5807">
                <w:t>dBm/BW</w:t>
              </w:r>
              <w:r w:rsidRPr="009C5807">
                <w:rPr>
                  <w:vertAlign w:val="subscript"/>
                </w:rPr>
                <w:t>Channel</w:t>
              </w:r>
            </w:ins>
          </w:p>
        </w:tc>
        <w:tc>
          <w:tcPr>
            <w:tcW w:w="1440" w:type="dxa"/>
            <w:tcBorders>
              <w:top w:val="single" w:sz="6" w:space="0" w:color="auto"/>
              <w:left w:val="single" w:sz="6" w:space="0" w:color="auto"/>
              <w:right w:val="single" w:sz="4" w:space="0" w:color="auto"/>
            </w:tcBorders>
            <w:shd w:val="clear" w:color="auto" w:fill="auto"/>
          </w:tcPr>
          <w:p w14:paraId="7BA3D5A5" w14:textId="77777777" w:rsidR="00C04215" w:rsidRPr="009C5807" w:rsidRDefault="00C04215" w:rsidP="00317D0E">
            <w:pPr>
              <w:pStyle w:val="TAH"/>
              <w:rPr>
                <w:ins w:id="1902" w:author="Xiaomi" w:date="2022-08-08T20:31:00Z"/>
              </w:rPr>
            </w:pPr>
            <w:ins w:id="1903" w:author="Xiaomi" w:date="2022-08-08T20:31:00Z">
              <w:r w:rsidRPr="009C5807">
                <w:t>dBm/BW</w:t>
              </w:r>
              <w:r w:rsidRPr="009C5807">
                <w:rPr>
                  <w:vertAlign w:val="subscript"/>
                </w:rPr>
                <w:t>Channel</w:t>
              </w:r>
            </w:ins>
          </w:p>
        </w:tc>
      </w:tr>
      <w:tr w:rsidR="00C04215" w:rsidRPr="009C5807" w14:paraId="55F88378" w14:textId="77777777" w:rsidTr="00317D0E">
        <w:trPr>
          <w:trHeight w:val="187"/>
          <w:jc w:val="center"/>
          <w:ins w:id="1904" w:author="Xiaomi" w:date="2022-08-08T20:31:00Z"/>
        </w:trPr>
        <w:tc>
          <w:tcPr>
            <w:tcW w:w="1035" w:type="dxa"/>
            <w:tcBorders>
              <w:left w:val="single" w:sz="4" w:space="0" w:color="auto"/>
              <w:bottom w:val="single" w:sz="6" w:space="0" w:color="auto"/>
              <w:right w:val="single" w:sz="6" w:space="0" w:color="auto"/>
            </w:tcBorders>
            <w:shd w:val="clear" w:color="auto" w:fill="auto"/>
          </w:tcPr>
          <w:p w14:paraId="05A1FC78" w14:textId="77777777" w:rsidR="00C04215" w:rsidRPr="009C5807" w:rsidRDefault="00C04215" w:rsidP="00317D0E">
            <w:pPr>
              <w:pStyle w:val="TAH"/>
              <w:rPr>
                <w:ins w:id="1905" w:author="Xiaomi" w:date="2022-08-08T20:31:00Z"/>
              </w:rPr>
            </w:pPr>
          </w:p>
        </w:tc>
        <w:tc>
          <w:tcPr>
            <w:tcW w:w="1047" w:type="dxa"/>
            <w:tcBorders>
              <w:left w:val="single" w:sz="6" w:space="0" w:color="auto"/>
              <w:bottom w:val="single" w:sz="6" w:space="0" w:color="auto"/>
              <w:right w:val="single" w:sz="6" w:space="0" w:color="auto"/>
            </w:tcBorders>
            <w:shd w:val="clear" w:color="auto" w:fill="auto"/>
          </w:tcPr>
          <w:p w14:paraId="325F3AB2" w14:textId="77777777" w:rsidR="00C04215" w:rsidRPr="009C5807" w:rsidRDefault="00C04215" w:rsidP="00317D0E">
            <w:pPr>
              <w:pStyle w:val="TAH"/>
              <w:rPr>
                <w:ins w:id="1906" w:author="Xiaomi" w:date="2022-08-08T20:31:00Z"/>
              </w:rPr>
            </w:pPr>
          </w:p>
        </w:tc>
        <w:tc>
          <w:tcPr>
            <w:tcW w:w="802" w:type="dxa"/>
            <w:tcBorders>
              <w:left w:val="single" w:sz="6" w:space="0" w:color="auto"/>
              <w:bottom w:val="single" w:sz="6" w:space="0" w:color="auto"/>
              <w:right w:val="single" w:sz="6" w:space="0" w:color="auto"/>
            </w:tcBorders>
            <w:shd w:val="clear" w:color="auto" w:fill="auto"/>
          </w:tcPr>
          <w:p w14:paraId="0A5B93DC" w14:textId="77777777" w:rsidR="00C04215" w:rsidRPr="009C5807" w:rsidRDefault="00C04215" w:rsidP="00317D0E">
            <w:pPr>
              <w:pStyle w:val="TAH"/>
              <w:rPr>
                <w:ins w:id="1907" w:author="Xiaomi" w:date="2022-08-08T20:31:00Z"/>
              </w:rPr>
            </w:pPr>
          </w:p>
        </w:tc>
        <w:tc>
          <w:tcPr>
            <w:tcW w:w="2298" w:type="dxa"/>
            <w:tcBorders>
              <w:left w:val="single" w:sz="6" w:space="0" w:color="auto"/>
              <w:bottom w:val="single" w:sz="6" w:space="0" w:color="auto"/>
              <w:right w:val="single" w:sz="4" w:space="0" w:color="auto"/>
            </w:tcBorders>
            <w:shd w:val="clear" w:color="auto" w:fill="auto"/>
          </w:tcPr>
          <w:p w14:paraId="7644268D" w14:textId="77777777" w:rsidR="00C04215" w:rsidRPr="009C5807" w:rsidRDefault="00C04215" w:rsidP="00317D0E">
            <w:pPr>
              <w:pStyle w:val="TAH"/>
              <w:rPr>
                <w:ins w:id="1908" w:author="Xiaomi" w:date="2022-08-08T20:31:00Z"/>
              </w:rPr>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F87E1F0" w14:textId="77777777" w:rsidR="00C04215" w:rsidRPr="009C5807" w:rsidRDefault="00C04215" w:rsidP="00317D0E">
            <w:pPr>
              <w:pStyle w:val="TAH"/>
              <w:rPr>
                <w:ins w:id="1909" w:author="Xiaomi" w:date="2022-08-08T20:31:00Z"/>
                <w:rFonts w:cs="Arial"/>
              </w:rPr>
            </w:pPr>
            <w:ins w:id="1910" w:author="Xiaomi" w:date="2022-08-08T20:31:00Z">
              <w:r w:rsidRPr="009C5807">
                <w:t>SCS</w:t>
              </w:r>
              <w:r w:rsidRPr="009C5807">
                <w:rPr>
                  <w:vertAlign w:val="subscript"/>
                </w:rPr>
                <w:t>SSB</w:t>
              </w:r>
              <w:r w:rsidRPr="009C5807">
                <w:rPr>
                  <w:rFonts w:cs="Arial"/>
                </w:rPr>
                <w:t xml:space="preserve"> = 15 kHz</w:t>
              </w:r>
            </w:ins>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0AF391A0" w14:textId="77777777" w:rsidR="00C04215" w:rsidRPr="009C5807" w:rsidRDefault="00C04215" w:rsidP="00317D0E">
            <w:pPr>
              <w:pStyle w:val="TAH"/>
              <w:rPr>
                <w:ins w:id="1911" w:author="Xiaomi" w:date="2022-08-08T20:31:00Z"/>
                <w:rFonts w:cs="Arial"/>
              </w:rPr>
            </w:pPr>
            <w:ins w:id="1912" w:author="Xiaomi" w:date="2022-08-08T20:31:00Z">
              <w:r w:rsidRPr="009C5807">
                <w:t>SCS</w:t>
              </w:r>
              <w:r w:rsidRPr="009C5807">
                <w:rPr>
                  <w:vertAlign w:val="subscript"/>
                </w:rPr>
                <w:t>SSB</w:t>
              </w:r>
              <w:r w:rsidRPr="009C5807">
                <w:rPr>
                  <w:rFonts w:cs="Arial"/>
                </w:rPr>
                <w:t xml:space="preserve"> = 30 kHz</w:t>
              </w:r>
            </w:ins>
          </w:p>
        </w:tc>
        <w:tc>
          <w:tcPr>
            <w:tcW w:w="1440" w:type="dxa"/>
            <w:tcBorders>
              <w:left w:val="single" w:sz="6" w:space="0" w:color="auto"/>
              <w:bottom w:val="single" w:sz="6" w:space="0" w:color="auto"/>
              <w:right w:val="single" w:sz="6" w:space="0" w:color="auto"/>
            </w:tcBorders>
            <w:shd w:val="clear" w:color="auto" w:fill="auto"/>
          </w:tcPr>
          <w:p w14:paraId="3D266E02" w14:textId="77777777" w:rsidR="00C04215" w:rsidRPr="009C5807" w:rsidRDefault="00C04215" w:rsidP="00317D0E">
            <w:pPr>
              <w:pStyle w:val="TAH"/>
              <w:rPr>
                <w:ins w:id="1913" w:author="Xiaomi" w:date="2022-08-08T20:31:00Z"/>
              </w:rPr>
            </w:pPr>
          </w:p>
        </w:tc>
        <w:tc>
          <w:tcPr>
            <w:tcW w:w="1440" w:type="dxa"/>
            <w:tcBorders>
              <w:left w:val="single" w:sz="6" w:space="0" w:color="auto"/>
              <w:bottom w:val="single" w:sz="6" w:space="0" w:color="auto"/>
              <w:right w:val="single" w:sz="4" w:space="0" w:color="auto"/>
            </w:tcBorders>
            <w:shd w:val="clear" w:color="auto" w:fill="auto"/>
          </w:tcPr>
          <w:p w14:paraId="06571620" w14:textId="77777777" w:rsidR="00C04215" w:rsidRPr="009C5807" w:rsidRDefault="00C04215" w:rsidP="00317D0E">
            <w:pPr>
              <w:pStyle w:val="TAH"/>
              <w:rPr>
                <w:ins w:id="1914" w:author="Xiaomi" w:date="2022-08-08T20:31:00Z"/>
              </w:rPr>
            </w:pPr>
          </w:p>
        </w:tc>
      </w:tr>
      <w:tr w:rsidR="00C04215" w:rsidRPr="009C5807" w14:paraId="5FCAD605" w14:textId="77777777" w:rsidTr="00317D0E">
        <w:trPr>
          <w:trHeight w:val="187"/>
          <w:jc w:val="center"/>
          <w:ins w:id="1915" w:author="Xiaomi" w:date="2022-08-08T20:31:00Z"/>
        </w:trPr>
        <w:tc>
          <w:tcPr>
            <w:tcW w:w="1035" w:type="dxa"/>
            <w:tcBorders>
              <w:top w:val="single" w:sz="6" w:space="0" w:color="auto"/>
              <w:left w:val="single" w:sz="4" w:space="0" w:color="auto"/>
              <w:right w:val="single" w:sz="6" w:space="0" w:color="auto"/>
            </w:tcBorders>
            <w:shd w:val="clear" w:color="auto" w:fill="auto"/>
          </w:tcPr>
          <w:p w14:paraId="39D87520" w14:textId="77777777" w:rsidR="00C04215" w:rsidRPr="009C5807" w:rsidRDefault="00C04215" w:rsidP="00317D0E">
            <w:pPr>
              <w:pStyle w:val="TAC"/>
              <w:rPr>
                <w:ins w:id="1916" w:author="Xiaomi" w:date="2022-08-08T20:31:00Z"/>
              </w:rPr>
            </w:pPr>
          </w:p>
        </w:tc>
        <w:tc>
          <w:tcPr>
            <w:tcW w:w="1047" w:type="dxa"/>
            <w:tcBorders>
              <w:top w:val="single" w:sz="6" w:space="0" w:color="auto"/>
              <w:left w:val="single" w:sz="6" w:space="0" w:color="auto"/>
              <w:right w:val="single" w:sz="6" w:space="0" w:color="auto"/>
            </w:tcBorders>
            <w:shd w:val="clear" w:color="auto" w:fill="auto"/>
          </w:tcPr>
          <w:p w14:paraId="401220FF" w14:textId="77777777" w:rsidR="00C04215" w:rsidRPr="009C5807" w:rsidRDefault="00C04215" w:rsidP="00317D0E">
            <w:pPr>
              <w:pStyle w:val="TAC"/>
              <w:rPr>
                <w:ins w:id="1917" w:author="Xiaomi" w:date="2022-08-08T20:31:00Z"/>
              </w:rPr>
            </w:pPr>
          </w:p>
        </w:tc>
        <w:tc>
          <w:tcPr>
            <w:tcW w:w="802" w:type="dxa"/>
            <w:tcBorders>
              <w:top w:val="single" w:sz="6" w:space="0" w:color="auto"/>
              <w:left w:val="single" w:sz="6" w:space="0" w:color="auto"/>
              <w:right w:val="single" w:sz="6" w:space="0" w:color="auto"/>
            </w:tcBorders>
            <w:shd w:val="clear" w:color="auto" w:fill="auto"/>
          </w:tcPr>
          <w:p w14:paraId="12889E59" w14:textId="77777777" w:rsidR="00C04215" w:rsidRPr="009C5807" w:rsidRDefault="00C04215" w:rsidP="00317D0E">
            <w:pPr>
              <w:pStyle w:val="TAC"/>
              <w:rPr>
                <w:ins w:id="1918" w:author="Xiaomi" w:date="2022-08-08T20:31:00Z"/>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E2F694B" w14:textId="77777777" w:rsidR="00C04215" w:rsidRPr="009C5807" w:rsidRDefault="00C04215" w:rsidP="00317D0E">
            <w:pPr>
              <w:pStyle w:val="TAC"/>
              <w:rPr>
                <w:ins w:id="1919" w:author="Xiaomi" w:date="2022-08-08T20:31:00Z"/>
              </w:rPr>
            </w:pPr>
            <w:ins w:id="1920" w:author="Xiaomi" w:date="2022-08-08T20:31:00Z">
              <w:r w:rsidRPr="009C5807">
                <w:t>NR_FDD_FR1_A, NR_TDD_FR1_A,</w:t>
              </w:r>
            </w:ins>
          </w:p>
          <w:p w14:paraId="1BE71520" w14:textId="77777777" w:rsidR="00C04215" w:rsidRPr="009C5807" w:rsidRDefault="00C04215" w:rsidP="00317D0E">
            <w:pPr>
              <w:pStyle w:val="TAC"/>
              <w:rPr>
                <w:ins w:id="1921" w:author="Xiaomi" w:date="2022-08-08T20:31:00Z"/>
              </w:rPr>
            </w:pPr>
            <w:ins w:id="1922" w:author="Xiaomi" w:date="2022-08-08T20:31:00Z">
              <w:r w:rsidRPr="009C5807">
                <w:t>NR_SDL_FR1_A</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B222CEB" w14:textId="77777777" w:rsidR="00C04215" w:rsidRPr="009C5807" w:rsidRDefault="00C04215" w:rsidP="00317D0E">
            <w:pPr>
              <w:pStyle w:val="TAC"/>
              <w:rPr>
                <w:ins w:id="1923" w:author="Xiaomi" w:date="2022-08-08T20:31:00Z"/>
              </w:rPr>
            </w:pPr>
            <w:ins w:id="1924" w:author="Xiaomi" w:date="2022-08-08T20:31:00Z">
              <w:r w:rsidRPr="009C5807">
                <w:t>-121</w:t>
              </w:r>
            </w:ins>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921E101" w14:textId="77777777" w:rsidR="00C04215" w:rsidRPr="009C5807" w:rsidRDefault="00C04215" w:rsidP="00317D0E">
            <w:pPr>
              <w:pStyle w:val="TAC"/>
              <w:rPr>
                <w:ins w:id="1925" w:author="Xiaomi" w:date="2022-08-08T20:31:00Z"/>
                <w:rFonts w:cs="Arial"/>
              </w:rPr>
            </w:pPr>
            <w:ins w:id="1926" w:author="Xiaomi" w:date="2022-08-08T20:31:00Z">
              <w:r w:rsidRPr="009C5807">
                <w:t>-118</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3C1AE97" w14:textId="77777777" w:rsidR="00C04215" w:rsidRPr="009C5807" w:rsidRDefault="00C04215" w:rsidP="00317D0E">
            <w:pPr>
              <w:pStyle w:val="TAC"/>
              <w:rPr>
                <w:ins w:id="1927" w:author="Xiaomi" w:date="2022-08-08T20:31:00Z"/>
              </w:rPr>
            </w:pPr>
            <w:ins w:id="1928" w:author="Xiaomi" w:date="2022-08-08T20:31: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853BEC9" w14:textId="77777777" w:rsidR="00C04215" w:rsidRPr="009C5807" w:rsidRDefault="00C04215" w:rsidP="00317D0E">
            <w:pPr>
              <w:pStyle w:val="TAC"/>
              <w:rPr>
                <w:ins w:id="1929" w:author="Xiaomi" w:date="2022-08-08T20:31:00Z"/>
              </w:rPr>
            </w:pPr>
            <w:ins w:id="1930" w:author="Xiaomi" w:date="2022-08-08T20:31:00Z">
              <w:r w:rsidRPr="009C5807">
                <w:t>-50</w:t>
              </w:r>
            </w:ins>
          </w:p>
        </w:tc>
      </w:tr>
      <w:tr w:rsidR="00C04215" w:rsidRPr="009C5807" w14:paraId="39151700" w14:textId="77777777" w:rsidTr="00317D0E">
        <w:trPr>
          <w:trHeight w:val="187"/>
          <w:jc w:val="center"/>
          <w:ins w:id="1931" w:author="Xiaomi" w:date="2022-08-08T20:31:00Z"/>
        </w:trPr>
        <w:tc>
          <w:tcPr>
            <w:tcW w:w="1035" w:type="dxa"/>
            <w:tcBorders>
              <w:left w:val="single" w:sz="4" w:space="0" w:color="auto"/>
              <w:right w:val="single" w:sz="6" w:space="0" w:color="auto"/>
            </w:tcBorders>
            <w:shd w:val="clear" w:color="auto" w:fill="auto"/>
          </w:tcPr>
          <w:p w14:paraId="03817615" w14:textId="77777777" w:rsidR="00C04215" w:rsidRPr="009C5807" w:rsidRDefault="00C04215" w:rsidP="00317D0E">
            <w:pPr>
              <w:pStyle w:val="TAC"/>
              <w:rPr>
                <w:ins w:id="1932" w:author="Xiaomi" w:date="2022-08-08T20:31:00Z"/>
              </w:rPr>
            </w:pPr>
          </w:p>
        </w:tc>
        <w:tc>
          <w:tcPr>
            <w:tcW w:w="1047" w:type="dxa"/>
            <w:tcBorders>
              <w:left w:val="single" w:sz="6" w:space="0" w:color="auto"/>
              <w:right w:val="single" w:sz="6" w:space="0" w:color="auto"/>
            </w:tcBorders>
            <w:shd w:val="clear" w:color="auto" w:fill="auto"/>
          </w:tcPr>
          <w:p w14:paraId="189BA533" w14:textId="77777777" w:rsidR="00C04215" w:rsidRPr="009C5807" w:rsidRDefault="00C04215" w:rsidP="00317D0E">
            <w:pPr>
              <w:pStyle w:val="TAC"/>
              <w:rPr>
                <w:ins w:id="1933" w:author="Xiaomi" w:date="2022-08-08T20:31:00Z"/>
              </w:rPr>
            </w:pPr>
          </w:p>
        </w:tc>
        <w:tc>
          <w:tcPr>
            <w:tcW w:w="802" w:type="dxa"/>
            <w:tcBorders>
              <w:left w:val="single" w:sz="6" w:space="0" w:color="auto"/>
              <w:right w:val="single" w:sz="6" w:space="0" w:color="auto"/>
            </w:tcBorders>
            <w:shd w:val="clear" w:color="auto" w:fill="auto"/>
          </w:tcPr>
          <w:p w14:paraId="261D5764" w14:textId="77777777" w:rsidR="00C04215" w:rsidRPr="009C5807" w:rsidRDefault="00C04215" w:rsidP="00317D0E">
            <w:pPr>
              <w:pStyle w:val="TAC"/>
              <w:rPr>
                <w:ins w:id="1934" w:author="Xiaomi" w:date="2022-08-08T20:31:00Z"/>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4EAE6434" w14:textId="77777777" w:rsidR="00C04215" w:rsidRPr="009C5807" w:rsidRDefault="00C04215" w:rsidP="00317D0E">
            <w:pPr>
              <w:pStyle w:val="TAC"/>
              <w:rPr>
                <w:ins w:id="1935" w:author="Xiaomi" w:date="2022-08-08T20:31:00Z"/>
              </w:rPr>
            </w:pPr>
            <w:ins w:id="1936" w:author="Xiaomi" w:date="2022-08-08T20:31:00Z">
              <w:r w:rsidRPr="009C5807">
                <w:t>NR_FDD_FR1_B</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34706AB" w14:textId="77777777" w:rsidR="00C04215" w:rsidRPr="009C5807" w:rsidRDefault="00C04215" w:rsidP="00317D0E">
            <w:pPr>
              <w:pStyle w:val="TAC"/>
              <w:rPr>
                <w:ins w:id="1937" w:author="Xiaomi" w:date="2022-08-08T20:31:00Z"/>
              </w:rPr>
            </w:pPr>
            <w:ins w:id="1938" w:author="Xiaomi" w:date="2022-08-08T20:31:00Z">
              <w:r w:rsidRPr="009C5807">
                <w:t>-120.5</w:t>
              </w:r>
            </w:ins>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6D7978D" w14:textId="77777777" w:rsidR="00C04215" w:rsidRPr="009C5807" w:rsidRDefault="00C04215" w:rsidP="00317D0E">
            <w:pPr>
              <w:pStyle w:val="TAC"/>
              <w:rPr>
                <w:ins w:id="1939" w:author="Xiaomi" w:date="2022-08-08T20:31:00Z"/>
                <w:rFonts w:cs="Arial"/>
                <w:lang w:val="sv-SE"/>
              </w:rPr>
            </w:pPr>
            <w:ins w:id="1940" w:author="Xiaomi" w:date="2022-08-08T20:31:00Z">
              <w:r w:rsidRPr="009C5807">
                <w:t>-117.5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7DDD65D" w14:textId="77777777" w:rsidR="00C04215" w:rsidRPr="009C5807" w:rsidRDefault="00C04215" w:rsidP="00317D0E">
            <w:pPr>
              <w:pStyle w:val="TAC"/>
              <w:rPr>
                <w:ins w:id="1941" w:author="Xiaomi" w:date="2022-08-08T20:31:00Z"/>
              </w:rPr>
            </w:pPr>
            <w:ins w:id="1942" w:author="Xiaomi" w:date="2022-08-08T20:31:00Z">
              <w:r w:rsidRPr="009C5807">
                <w:rPr>
                  <w:lang w:eastAsia="ja-JP"/>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47574F7" w14:textId="77777777" w:rsidR="00C04215" w:rsidRPr="009C5807" w:rsidRDefault="00C04215" w:rsidP="00317D0E">
            <w:pPr>
              <w:pStyle w:val="TAC"/>
              <w:rPr>
                <w:ins w:id="1943" w:author="Xiaomi" w:date="2022-08-08T20:31:00Z"/>
              </w:rPr>
            </w:pPr>
            <w:ins w:id="1944" w:author="Xiaomi" w:date="2022-08-08T20:31:00Z">
              <w:r w:rsidRPr="009C5807">
                <w:t>-50</w:t>
              </w:r>
            </w:ins>
          </w:p>
        </w:tc>
      </w:tr>
      <w:tr w:rsidR="00C04215" w:rsidRPr="009C5807" w14:paraId="51BAD8F5" w14:textId="77777777" w:rsidTr="00317D0E">
        <w:trPr>
          <w:trHeight w:val="187"/>
          <w:jc w:val="center"/>
          <w:ins w:id="1945" w:author="Xiaomi" w:date="2022-08-08T20:31:00Z"/>
        </w:trPr>
        <w:tc>
          <w:tcPr>
            <w:tcW w:w="1035" w:type="dxa"/>
            <w:tcBorders>
              <w:left w:val="single" w:sz="4" w:space="0" w:color="auto"/>
              <w:right w:val="single" w:sz="6" w:space="0" w:color="auto"/>
            </w:tcBorders>
            <w:shd w:val="clear" w:color="auto" w:fill="auto"/>
          </w:tcPr>
          <w:p w14:paraId="79202AB8" w14:textId="77777777" w:rsidR="00C04215" w:rsidRPr="009C5807" w:rsidRDefault="00C04215" w:rsidP="00317D0E">
            <w:pPr>
              <w:pStyle w:val="TAC"/>
              <w:rPr>
                <w:ins w:id="1946" w:author="Xiaomi" w:date="2022-08-08T20:31:00Z"/>
              </w:rPr>
            </w:pPr>
          </w:p>
        </w:tc>
        <w:tc>
          <w:tcPr>
            <w:tcW w:w="1047" w:type="dxa"/>
            <w:tcBorders>
              <w:left w:val="single" w:sz="6" w:space="0" w:color="auto"/>
              <w:right w:val="single" w:sz="6" w:space="0" w:color="auto"/>
            </w:tcBorders>
            <w:shd w:val="clear" w:color="auto" w:fill="auto"/>
          </w:tcPr>
          <w:p w14:paraId="6213DF3C" w14:textId="77777777" w:rsidR="00C04215" w:rsidRPr="009C5807" w:rsidRDefault="00C04215" w:rsidP="00317D0E">
            <w:pPr>
              <w:pStyle w:val="TAC"/>
              <w:rPr>
                <w:ins w:id="1947" w:author="Xiaomi" w:date="2022-08-08T20:31:00Z"/>
              </w:rPr>
            </w:pPr>
          </w:p>
        </w:tc>
        <w:tc>
          <w:tcPr>
            <w:tcW w:w="802" w:type="dxa"/>
            <w:tcBorders>
              <w:left w:val="single" w:sz="6" w:space="0" w:color="auto"/>
              <w:right w:val="single" w:sz="6" w:space="0" w:color="auto"/>
            </w:tcBorders>
            <w:shd w:val="clear" w:color="auto" w:fill="auto"/>
          </w:tcPr>
          <w:p w14:paraId="2F67ED85" w14:textId="77777777" w:rsidR="00C04215" w:rsidRPr="009C5807" w:rsidRDefault="00C04215" w:rsidP="00317D0E">
            <w:pPr>
              <w:pStyle w:val="TAC"/>
              <w:rPr>
                <w:ins w:id="1948" w:author="Xiaomi" w:date="2022-08-08T20:31:00Z"/>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410FD04C" w14:textId="77777777" w:rsidR="00C04215" w:rsidRPr="009C5807" w:rsidRDefault="00C04215" w:rsidP="00317D0E">
            <w:pPr>
              <w:pStyle w:val="TAC"/>
              <w:rPr>
                <w:ins w:id="1949" w:author="Xiaomi" w:date="2022-08-08T20:31:00Z"/>
              </w:rPr>
            </w:pPr>
            <w:ins w:id="1950" w:author="Xiaomi" w:date="2022-08-08T20:31:00Z">
              <w:r w:rsidRPr="009C5807">
                <w:t>NR_TDD_FR1_C</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6B6CA4E" w14:textId="77777777" w:rsidR="00C04215" w:rsidRPr="009C5807" w:rsidRDefault="00C04215" w:rsidP="00317D0E">
            <w:pPr>
              <w:pStyle w:val="TAC"/>
              <w:rPr>
                <w:ins w:id="1951" w:author="Xiaomi" w:date="2022-08-08T20:31:00Z"/>
              </w:rPr>
            </w:pPr>
            <w:ins w:id="1952" w:author="Xiaomi" w:date="2022-08-08T20:31:00Z">
              <w:r w:rsidRPr="009C5807">
                <w:t>-120</w:t>
              </w:r>
            </w:ins>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D7BCBE1" w14:textId="77777777" w:rsidR="00C04215" w:rsidRPr="009C5807" w:rsidRDefault="00C04215" w:rsidP="00317D0E">
            <w:pPr>
              <w:pStyle w:val="TAC"/>
              <w:rPr>
                <w:ins w:id="1953" w:author="Xiaomi" w:date="2022-08-08T20:31:00Z"/>
                <w:rFonts w:cs="Arial"/>
                <w:lang w:val="sv-SE"/>
              </w:rPr>
            </w:pPr>
            <w:ins w:id="1954" w:author="Xiaomi" w:date="2022-08-08T20:31:00Z">
              <w:r w:rsidRPr="009C5807">
                <w:t>-117</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14963C3" w14:textId="77777777" w:rsidR="00C04215" w:rsidRPr="009C5807" w:rsidRDefault="00C04215" w:rsidP="00317D0E">
            <w:pPr>
              <w:pStyle w:val="TAC"/>
              <w:rPr>
                <w:ins w:id="1955" w:author="Xiaomi" w:date="2022-08-08T20:31:00Z"/>
              </w:rPr>
            </w:pPr>
            <w:ins w:id="1956" w:author="Xiaomi" w:date="2022-08-08T20:31: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784EE68" w14:textId="77777777" w:rsidR="00C04215" w:rsidRPr="009C5807" w:rsidRDefault="00C04215" w:rsidP="00317D0E">
            <w:pPr>
              <w:pStyle w:val="TAC"/>
              <w:rPr>
                <w:ins w:id="1957" w:author="Xiaomi" w:date="2022-08-08T20:31:00Z"/>
              </w:rPr>
            </w:pPr>
            <w:ins w:id="1958" w:author="Xiaomi" w:date="2022-08-08T20:31:00Z">
              <w:r w:rsidRPr="009C5807">
                <w:t>-50</w:t>
              </w:r>
            </w:ins>
          </w:p>
        </w:tc>
      </w:tr>
      <w:tr w:rsidR="00C04215" w:rsidRPr="009C5807" w14:paraId="4880617D" w14:textId="77777777" w:rsidTr="00317D0E">
        <w:trPr>
          <w:trHeight w:val="187"/>
          <w:jc w:val="center"/>
          <w:ins w:id="1959" w:author="Xiaomi" w:date="2022-08-08T20:31:00Z"/>
        </w:trPr>
        <w:tc>
          <w:tcPr>
            <w:tcW w:w="1035" w:type="dxa"/>
            <w:tcBorders>
              <w:left w:val="single" w:sz="4" w:space="0" w:color="auto"/>
              <w:right w:val="single" w:sz="6" w:space="0" w:color="auto"/>
            </w:tcBorders>
            <w:shd w:val="clear" w:color="auto" w:fill="auto"/>
          </w:tcPr>
          <w:p w14:paraId="08220C4B" w14:textId="480B53CC" w:rsidR="00C04215" w:rsidRPr="009C5807" w:rsidRDefault="00C04215" w:rsidP="00317D0E">
            <w:pPr>
              <w:pStyle w:val="TAC"/>
              <w:rPr>
                <w:ins w:id="1960" w:author="Xiaomi" w:date="2022-08-08T20:31:00Z"/>
              </w:rPr>
            </w:pPr>
            <w:ins w:id="1961" w:author="Xiaomi" w:date="2022-08-08T20:31:00Z">
              <w:r w:rsidRPr="009C5807">
                <w:sym w:font="Symbol" w:char="F0B1"/>
              </w:r>
            </w:ins>
            <w:ins w:id="1962" w:author="Xiaomi" w:date="2022-08-08T20:33:00Z">
              <w:r w:rsidR="00317D0E">
                <w:t>[</w:t>
              </w:r>
            </w:ins>
            <w:ins w:id="1963" w:author="Xiaomi" w:date="2022-08-08T20:31:00Z">
              <w:r w:rsidRPr="009C5807">
                <w:t>3.</w:t>
              </w:r>
            </w:ins>
            <w:ins w:id="1964" w:author="Xiaomi" w:date="2022-08-08T20:33:00Z">
              <w:r w:rsidR="00317D0E">
                <w:t>5]</w:t>
              </w:r>
            </w:ins>
          </w:p>
        </w:tc>
        <w:tc>
          <w:tcPr>
            <w:tcW w:w="1047" w:type="dxa"/>
            <w:tcBorders>
              <w:left w:val="single" w:sz="6" w:space="0" w:color="auto"/>
              <w:right w:val="single" w:sz="6" w:space="0" w:color="auto"/>
            </w:tcBorders>
            <w:shd w:val="clear" w:color="auto" w:fill="auto"/>
          </w:tcPr>
          <w:p w14:paraId="1D3E5232" w14:textId="77777777" w:rsidR="00C04215" w:rsidRPr="009C5807" w:rsidRDefault="00C04215" w:rsidP="00317D0E">
            <w:pPr>
              <w:pStyle w:val="TAC"/>
              <w:rPr>
                <w:ins w:id="1965" w:author="Xiaomi" w:date="2022-08-08T20:31:00Z"/>
              </w:rPr>
            </w:pPr>
            <w:ins w:id="1966" w:author="Xiaomi" w:date="2022-08-08T20:31:00Z">
              <w:r w:rsidRPr="009C5807">
                <w:sym w:font="Symbol" w:char="F0B1"/>
              </w:r>
              <w:r w:rsidRPr="009C5807">
                <w:t>4</w:t>
              </w:r>
            </w:ins>
          </w:p>
        </w:tc>
        <w:tc>
          <w:tcPr>
            <w:tcW w:w="802" w:type="dxa"/>
            <w:tcBorders>
              <w:left w:val="single" w:sz="6" w:space="0" w:color="auto"/>
              <w:right w:val="single" w:sz="6" w:space="0" w:color="auto"/>
            </w:tcBorders>
            <w:shd w:val="clear" w:color="auto" w:fill="auto"/>
          </w:tcPr>
          <w:p w14:paraId="7AE3FD6F" w14:textId="77777777" w:rsidR="00C04215" w:rsidRPr="009C5807" w:rsidRDefault="00C04215" w:rsidP="00317D0E">
            <w:pPr>
              <w:pStyle w:val="TAC"/>
              <w:rPr>
                <w:ins w:id="1967" w:author="Xiaomi" w:date="2022-08-08T20:31:00Z"/>
              </w:rPr>
            </w:pPr>
            <w:ins w:id="1968" w:author="Xiaomi" w:date="2022-08-08T20:31:00Z">
              <w:r w:rsidRPr="009C5807">
                <w:sym w:font="Symbol" w:char="F0B3"/>
              </w:r>
              <w:r w:rsidRPr="009C5807">
                <w:t>-3</w:t>
              </w:r>
            </w:ins>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77E9126" w14:textId="77777777" w:rsidR="00C04215" w:rsidRPr="009C5807" w:rsidRDefault="00C04215" w:rsidP="00317D0E">
            <w:pPr>
              <w:pStyle w:val="TAC"/>
              <w:rPr>
                <w:ins w:id="1969" w:author="Xiaomi" w:date="2022-08-08T20:31:00Z"/>
                <w:lang w:val="sv-SE"/>
              </w:rPr>
            </w:pPr>
            <w:ins w:id="1970" w:author="Xiaomi" w:date="2022-08-08T20:31:00Z">
              <w:r w:rsidRPr="009C5807">
                <w:rPr>
                  <w:lang w:val="sv-SE"/>
                </w:rPr>
                <w:t>NR_FDD_FR1_D, NR_TDD_FR1_D</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D93222A" w14:textId="77777777" w:rsidR="00C04215" w:rsidRPr="009C5807" w:rsidRDefault="00C04215" w:rsidP="00317D0E">
            <w:pPr>
              <w:pStyle w:val="TAC"/>
              <w:rPr>
                <w:ins w:id="1971" w:author="Xiaomi" w:date="2022-08-08T20:31:00Z"/>
              </w:rPr>
            </w:pPr>
            <w:ins w:id="1972" w:author="Xiaomi" w:date="2022-08-08T20:31:00Z">
              <w:r w:rsidRPr="009C5807">
                <w:t>-119.5</w:t>
              </w:r>
            </w:ins>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0928A69" w14:textId="77777777" w:rsidR="00C04215" w:rsidRPr="009C5807" w:rsidRDefault="00C04215" w:rsidP="00317D0E">
            <w:pPr>
              <w:pStyle w:val="TAC"/>
              <w:rPr>
                <w:ins w:id="1973" w:author="Xiaomi" w:date="2022-08-08T20:31:00Z"/>
                <w:rFonts w:cs="Arial"/>
              </w:rPr>
            </w:pPr>
            <w:ins w:id="1974" w:author="Xiaomi" w:date="2022-08-08T20:31:00Z">
              <w:r w:rsidRPr="009C5807">
                <w:t>-116.5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0D4C060" w14:textId="77777777" w:rsidR="00C04215" w:rsidRPr="009C5807" w:rsidRDefault="00C04215" w:rsidP="00317D0E">
            <w:pPr>
              <w:pStyle w:val="TAC"/>
              <w:rPr>
                <w:ins w:id="1975" w:author="Xiaomi" w:date="2022-08-08T20:31:00Z"/>
              </w:rPr>
            </w:pPr>
            <w:ins w:id="1976" w:author="Xiaomi" w:date="2022-08-08T20:31: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CE501BD" w14:textId="77777777" w:rsidR="00C04215" w:rsidRPr="009C5807" w:rsidRDefault="00C04215" w:rsidP="00317D0E">
            <w:pPr>
              <w:pStyle w:val="TAC"/>
              <w:rPr>
                <w:ins w:id="1977" w:author="Xiaomi" w:date="2022-08-08T20:31:00Z"/>
              </w:rPr>
            </w:pPr>
            <w:ins w:id="1978" w:author="Xiaomi" w:date="2022-08-08T20:31:00Z">
              <w:r w:rsidRPr="009C5807">
                <w:t>-50</w:t>
              </w:r>
            </w:ins>
          </w:p>
        </w:tc>
      </w:tr>
      <w:tr w:rsidR="00C04215" w:rsidRPr="009C5807" w14:paraId="6F3B2057" w14:textId="77777777" w:rsidTr="00317D0E">
        <w:trPr>
          <w:trHeight w:val="187"/>
          <w:jc w:val="center"/>
          <w:ins w:id="1979" w:author="Xiaomi" w:date="2022-08-08T20:31:00Z"/>
        </w:trPr>
        <w:tc>
          <w:tcPr>
            <w:tcW w:w="1035" w:type="dxa"/>
            <w:tcBorders>
              <w:left w:val="single" w:sz="4" w:space="0" w:color="auto"/>
              <w:right w:val="single" w:sz="6" w:space="0" w:color="auto"/>
            </w:tcBorders>
            <w:shd w:val="clear" w:color="auto" w:fill="auto"/>
          </w:tcPr>
          <w:p w14:paraId="0028CA3C" w14:textId="77777777" w:rsidR="00C04215" w:rsidRPr="009C5807" w:rsidRDefault="00C04215" w:rsidP="00317D0E">
            <w:pPr>
              <w:pStyle w:val="TAC"/>
              <w:rPr>
                <w:ins w:id="1980" w:author="Xiaomi" w:date="2022-08-08T20:31:00Z"/>
              </w:rPr>
            </w:pPr>
          </w:p>
        </w:tc>
        <w:tc>
          <w:tcPr>
            <w:tcW w:w="1047" w:type="dxa"/>
            <w:tcBorders>
              <w:left w:val="single" w:sz="6" w:space="0" w:color="auto"/>
              <w:right w:val="single" w:sz="6" w:space="0" w:color="auto"/>
            </w:tcBorders>
            <w:shd w:val="clear" w:color="auto" w:fill="auto"/>
          </w:tcPr>
          <w:p w14:paraId="37E320C3" w14:textId="77777777" w:rsidR="00C04215" w:rsidRPr="009C5807" w:rsidRDefault="00C04215" w:rsidP="00317D0E">
            <w:pPr>
              <w:pStyle w:val="TAC"/>
              <w:rPr>
                <w:ins w:id="1981" w:author="Xiaomi" w:date="2022-08-08T20:31:00Z"/>
              </w:rPr>
            </w:pPr>
          </w:p>
        </w:tc>
        <w:tc>
          <w:tcPr>
            <w:tcW w:w="802" w:type="dxa"/>
            <w:tcBorders>
              <w:left w:val="single" w:sz="6" w:space="0" w:color="auto"/>
              <w:right w:val="single" w:sz="6" w:space="0" w:color="auto"/>
            </w:tcBorders>
            <w:shd w:val="clear" w:color="auto" w:fill="auto"/>
          </w:tcPr>
          <w:p w14:paraId="1F6C9ED4" w14:textId="77777777" w:rsidR="00C04215" w:rsidRPr="009C5807" w:rsidRDefault="00C04215" w:rsidP="00317D0E">
            <w:pPr>
              <w:pStyle w:val="TAC"/>
              <w:rPr>
                <w:ins w:id="1982" w:author="Xiaomi" w:date="2022-08-08T20:31:00Z"/>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515DF8B" w14:textId="77777777" w:rsidR="00C04215" w:rsidRPr="009C5807" w:rsidDel="00836998" w:rsidRDefault="00C04215" w:rsidP="00317D0E">
            <w:pPr>
              <w:pStyle w:val="TAC"/>
              <w:rPr>
                <w:ins w:id="1983" w:author="Xiaomi" w:date="2022-08-08T20:31:00Z"/>
                <w:lang w:val="sv-SE"/>
              </w:rPr>
            </w:pPr>
            <w:ins w:id="1984" w:author="Xiaomi" w:date="2022-08-08T20:31:00Z">
              <w:r w:rsidRPr="009C5807">
                <w:rPr>
                  <w:lang w:val="sv-SE"/>
                </w:rPr>
                <w:t>NR_FDD_FR1_E, NR_TDD_FR1_E</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32D97A2" w14:textId="77777777" w:rsidR="00C04215" w:rsidRPr="009C5807" w:rsidRDefault="00C04215" w:rsidP="00317D0E">
            <w:pPr>
              <w:pStyle w:val="TAC"/>
              <w:rPr>
                <w:ins w:id="1985" w:author="Xiaomi" w:date="2022-08-08T20:31:00Z"/>
              </w:rPr>
            </w:pPr>
            <w:ins w:id="1986" w:author="Xiaomi" w:date="2022-08-08T20:31:00Z">
              <w:r w:rsidRPr="009C5807">
                <w:t>-119</w:t>
              </w:r>
            </w:ins>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171F0E47" w14:textId="77777777" w:rsidR="00C04215" w:rsidRPr="009C5807" w:rsidRDefault="00C04215" w:rsidP="00317D0E">
            <w:pPr>
              <w:pStyle w:val="TAC"/>
              <w:rPr>
                <w:ins w:id="1987" w:author="Xiaomi" w:date="2022-08-08T20:31:00Z"/>
                <w:rFonts w:cs="Arial"/>
                <w:lang w:val="sv-SE"/>
              </w:rPr>
            </w:pPr>
            <w:ins w:id="1988" w:author="Xiaomi" w:date="2022-08-08T20:31:00Z">
              <w:r w:rsidRPr="009C5807">
                <w:t>-116</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D7366E7" w14:textId="77777777" w:rsidR="00C04215" w:rsidRPr="009C5807" w:rsidRDefault="00C04215" w:rsidP="00317D0E">
            <w:pPr>
              <w:pStyle w:val="TAC"/>
              <w:rPr>
                <w:ins w:id="1989" w:author="Xiaomi" w:date="2022-08-08T20:31:00Z"/>
              </w:rPr>
            </w:pPr>
            <w:ins w:id="1990" w:author="Xiaomi" w:date="2022-08-08T20:31: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F3F6CBA" w14:textId="77777777" w:rsidR="00C04215" w:rsidRPr="009C5807" w:rsidRDefault="00C04215" w:rsidP="00317D0E">
            <w:pPr>
              <w:pStyle w:val="TAC"/>
              <w:rPr>
                <w:ins w:id="1991" w:author="Xiaomi" w:date="2022-08-08T20:31:00Z"/>
              </w:rPr>
            </w:pPr>
            <w:ins w:id="1992" w:author="Xiaomi" w:date="2022-08-08T20:31:00Z">
              <w:r w:rsidRPr="009C5807">
                <w:t>-50</w:t>
              </w:r>
            </w:ins>
          </w:p>
        </w:tc>
      </w:tr>
      <w:tr w:rsidR="00C04215" w:rsidRPr="009C5807" w14:paraId="08E9DA5B" w14:textId="77777777" w:rsidTr="00317D0E">
        <w:trPr>
          <w:trHeight w:val="187"/>
          <w:jc w:val="center"/>
          <w:ins w:id="1993" w:author="Xiaomi" w:date="2022-08-08T20:31:00Z"/>
        </w:trPr>
        <w:tc>
          <w:tcPr>
            <w:tcW w:w="1035" w:type="dxa"/>
            <w:tcBorders>
              <w:left w:val="single" w:sz="4" w:space="0" w:color="auto"/>
              <w:right w:val="single" w:sz="6" w:space="0" w:color="auto"/>
            </w:tcBorders>
            <w:shd w:val="clear" w:color="auto" w:fill="auto"/>
          </w:tcPr>
          <w:p w14:paraId="4A54A4B6" w14:textId="77777777" w:rsidR="00C04215" w:rsidRPr="009C5807" w:rsidRDefault="00C04215" w:rsidP="00317D0E">
            <w:pPr>
              <w:pStyle w:val="TAC"/>
              <w:rPr>
                <w:ins w:id="1994" w:author="Xiaomi" w:date="2022-08-08T20:31:00Z"/>
              </w:rPr>
            </w:pPr>
          </w:p>
        </w:tc>
        <w:tc>
          <w:tcPr>
            <w:tcW w:w="1047" w:type="dxa"/>
            <w:tcBorders>
              <w:left w:val="single" w:sz="6" w:space="0" w:color="auto"/>
              <w:right w:val="single" w:sz="6" w:space="0" w:color="auto"/>
            </w:tcBorders>
            <w:shd w:val="clear" w:color="auto" w:fill="auto"/>
          </w:tcPr>
          <w:p w14:paraId="2C3FC4BE" w14:textId="77777777" w:rsidR="00C04215" w:rsidRPr="009C5807" w:rsidRDefault="00C04215" w:rsidP="00317D0E">
            <w:pPr>
              <w:pStyle w:val="TAC"/>
              <w:rPr>
                <w:ins w:id="1995" w:author="Xiaomi" w:date="2022-08-08T20:31:00Z"/>
              </w:rPr>
            </w:pPr>
          </w:p>
        </w:tc>
        <w:tc>
          <w:tcPr>
            <w:tcW w:w="802" w:type="dxa"/>
            <w:tcBorders>
              <w:left w:val="single" w:sz="6" w:space="0" w:color="auto"/>
              <w:right w:val="single" w:sz="6" w:space="0" w:color="auto"/>
            </w:tcBorders>
            <w:shd w:val="clear" w:color="auto" w:fill="auto"/>
          </w:tcPr>
          <w:p w14:paraId="256B72B5" w14:textId="77777777" w:rsidR="00C04215" w:rsidRPr="009C5807" w:rsidRDefault="00C04215" w:rsidP="00317D0E">
            <w:pPr>
              <w:pStyle w:val="TAC"/>
              <w:rPr>
                <w:ins w:id="1996" w:author="Xiaomi" w:date="2022-08-08T20:31:00Z"/>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61C60BF" w14:textId="77777777" w:rsidR="00C04215" w:rsidRPr="009C5807" w:rsidRDefault="00C04215" w:rsidP="00317D0E">
            <w:pPr>
              <w:pStyle w:val="TAC"/>
              <w:rPr>
                <w:ins w:id="1997" w:author="Xiaomi" w:date="2022-08-08T20:31:00Z"/>
                <w:lang w:val="sv-SE"/>
              </w:rPr>
            </w:pPr>
            <w:ins w:id="1998" w:author="Xiaomi" w:date="2022-08-08T20:31:00Z">
              <w:r w:rsidRPr="009C5807">
                <w:rPr>
                  <w:lang w:eastAsia="zh-CN"/>
                </w:rPr>
                <w:t>NR_FDD_FR1_F</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9B854CF" w14:textId="77777777" w:rsidR="00C04215" w:rsidRPr="009C5807" w:rsidRDefault="00C04215" w:rsidP="00317D0E">
            <w:pPr>
              <w:pStyle w:val="TAC"/>
              <w:rPr>
                <w:ins w:id="1999" w:author="Xiaomi" w:date="2022-08-08T20:31:00Z"/>
              </w:rPr>
            </w:pPr>
            <w:ins w:id="2000" w:author="Xiaomi" w:date="2022-08-08T20:31:00Z">
              <w:r w:rsidRPr="009C5807">
                <w:t>-118.5</w:t>
              </w:r>
            </w:ins>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1F9A3F60" w14:textId="77777777" w:rsidR="00C04215" w:rsidRPr="009C5807" w:rsidRDefault="00C04215" w:rsidP="00317D0E">
            <w:pPr>
              <w:pStyle w:val="TAC"/>
              <w:rPr>
                <w:ins w:id="2001" w:author="Xiaomi" w:date="2022-08-08T20:31:00Z"/>
              </w:rPr>
            </w:pPr>
            <w:ins w:id="2002" w:author="Xiaomi" w:date="2022-08-08T20:31:00Z">
              <w:r w:rsidRPr="009C5807">
                <w:rPr>
                  <w:rFonts w:cs="Arial"/>
                </w:rPr>
                <w:t>-115.5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B7E05DC" w14:textId="77777777" w:rsidR="00C04215" w:rsidRPr="009C5807" w:rsidRDefault="00C04215" w:rsidP="00317D0E">
            <w:pPr>
              <w:pStyle w:val="TAC"/>
              <w:rPr>
                <w:ins w:id="2003" w:author="Xiaomi" w:date="2022-08-08T20:31:00Z"/>
              </w:rPr>
            </w:pPr>
            <w:ins w:id="2004" w:author="Xiaomi" w:date="2022-08-08T20:31: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CB3CDC5" w14:textId="77777777" w:rsidR="00C04215" w:rsidRPr="009C5807" w:rsidRDefault="00C04215" w:rsidP="00317D0E">
            <w:pPr>
              <w:pStyle w:val="TAC"/>
              <w:rPr>
                <w:ins w:id="2005" w:author="Xiaomi" w:date="2022-08-08T20:31:00Z"/>
              </w:rPr>
            </w:pPr>
            <w:ins w:id="2006" w:author="Xiaomi" w:date="2022-08-08T20:31:00Z">
              <w:r w:rsidRPr="009C5807">
                <w:t>-50</w:t>
              </w:r>
            </w:ins>
          </w:p>
        </w:tc>
      </w:tr>
      <w:tr w:rsidR="00C04215" w:rsidRPr="009C5807" w14:paraId="479583D1" w14:textId="77777777" w:rsidTr="00317D0E">
        <w:trPr>
          <w:trHeight w:val="187"/>
          <w:jc w:val="center"/>
          <w:ins w:id="2007" w:author="Xiaomi" w:date="2022-08-08T20:31:00Z"/>
        </w:trPr>
        <w:tc>
          <w:tcPr>
            <w:tcW w:w="1035" w:type="dxa"/>
            <w:tcBorders>
              <w:left w:val="single" w:sz="4" w:space="0" w:color="auto"/>
              <w:right w:val="single" w:sz="6" w:space="0" w:color="auto"/>
            </w:tcBorders>
            <w:shd w:val="clear" w:color="auto" w:fill="auto"/>
          </w:tcPr>
          <w:p w14:paraId="0E6A9C18" w14:textId="77777777" w:rsidR="00C04215" w:rsidRPr="009C5807" w:rsidRDefault="00C04215" w:rsidP="00317D0E">
            <w:pPr>
              <w:pStyle w:val="TAC"/>
              <w:rPr>
                <w:ins w:id="2008" w:author="Xiaomi" w:date="2022-08-08T20:31:00Z"/>
              </w:rPr>
            </w:pPr>
          </w:p>
        </w:tc>
        <w:tc>
          <w:tcPr>
            <w:tcW w:w="1047" w:type="dxa"/>
            <w:tcBorders>
              <w:left w:val="single" w:sz="6" w:space="0" w:color="auto"/>
              <w:right w:val="single" w:sz="6" w:space="0" w:color="auto"/>
            </w:tcBorders>
            <w:shd w:val="clear" w:color="auto" w:fill="auto"/>
          </w:tcPr>
          <w:p w14:paraId="2AF2FFB0" w14:textId="77777777" w:rsidR="00C04215" w:rsidRPr="009C5807" w:rsidRDefault="00C04215" w:rsidP="00317D0E">
            <w:pPr>
              <w:pStyle w:val="TAC"/>
              <w:rPr>
                <w:ins w:id="2009" w:author="Xiaomi" w:date="2022-08-08T20:31:00Z"/>
              </w:rPr>
            </w:pPr>
          </w:p>
        </w:tc>
        <w:tc>
          <w:tcPr>
            <w:tcW w:w="802" w:type="dxa"/>
            <w:tcBorders>
              <w:left w:val="single" w:sz="6" w:space="0" w:color="auto"/>
              <w:right w:val="single" w:sz="6" w:space="0" w:color="auto"/>
            </w:tcBorders>
            <w:shd w:val="clear" w:color="auto" w:fill="auto"/>
          </w:tcPr>
          <w:p w14:paraId="4747DAE7" w14:textId="77777777" w:rsidR="00C04215" w:rsidRPr="009C5807" w:rsidRDefault="00C04215" w:rsidP="00317D0E">
            <w:pPr>
              <w:pStyle w:val="TAC"/>
              <w:rPr>
                <w:ins w:id="2010" w:author="Xiaomi" w:date="2022-08-08T20:31:00Z"/>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AA5B333" w14:textId="77777777" w:rsidR="00C04215" w:rsidRPr="009C5807" w:rsidDel="00836998" w:rsidRDefault="00C04215" w:rsidP="00317D0E">
            <w:pPr>
              <w:pStyle w:val="TAC"/>
              <w:rPr>
                <w:ins w:id="2011" w:author="Xiaomi" w:date="2022-08-08T20:31:00Z"/>
                <w:lang w:eastAsia="zh-CN"/>
              </w:rPr>
            </w:pPr>
            <w:ins w:id="2012" w:author="Xiaomi" w:date="2022-08-08T20:31:00Z">
              <w:r w:rsidRPr="009C5807">
                <w:rPr>
                  <w:lang w:eastAsia="zh-CN"/>
                </w:rPr>
                <w:t>NR</w:t>
              </w:r>
              <w:r w:rsidRPr="009C5807">
                <w:t>_</w:t>
              </w:r>
              <w:r w:rsidRPr="009C5807">
                <w:rPr>
                  <w:lang w:eastAsia="zh-CN"/>
                </w:rPr>
                <w:t>FDD_FR1_G</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1D878DB" w14:textId="77777777" w:rsidR="00C04215" w:rsidRPr="009C5807" w:rsidRDefault="00C04215" w:rsidP="00317D0E">
            <w:pPr>
              <w:pStyle w:val="TAC"/>
              <w:rPr>
                <w:ins w:id="2013" w:author="Xiaomi" w:date="2022-08-08T20:31:00Z"/>
              </w:rPr>
            </w:pPr>
            <w:ins w:id="2014" w:author="Xiaomi" w:date="2022-08-08T20:31:00Z">
              <w:r w:rsidRPr="009C5807">
                <w:t>-118</w:t>
              </w:r>
            </w:ins>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58A12E6B" w14:textId="77777777" w:rsidR="00C04215" w:rsidRPr="009C5807" w:rsidRDefault="00C04215" w:rsidP="00317D0E">
            <w:pPr>
              <w:pStyle w:val="TAC"/>
              <w:rPr>
                <w:ins w:id="2015" w:author="Xiaomi" w:date="2022-08-08T20:31:00Z"/>
                <w:rFonts w:cs="Arial"/>
                <w:lang w:val="sv-SE"/>
              </w:rPr>
            </w:pPr>
            <w:ins w:id="2016" w:author="Xiaomi" w:date="2022-08-08T20:31:00Z">
              <w:r w:rsidRPr="009C5807">
                <w:rPr>
                  <w:rFonts w:cs="Arial"/>
                </w:rPr>
                <w:t>-115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A7E95F0" w14:textId="77777777" w:rsidR="00C04215" w:rsidRPr="009C5807" w:rsidRDefault="00C04215" w:rsidP="00317D0E">
            <w:pPr>
              <w:pStyle w:val="TAC"/>
              <w:rPr>
                <w:ins w:id="2017" w:author="Xiaomi" w:date="2022-08-08T20:31:00Z"/>
              </w:rPr>
            </w:pPr>
            <w:ins w:id="2018" w:author="Xiaomi" w:date="2022-08-08T20:31: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54AF493" w14:textId="77777777" w:rsidR="00C04215" w:rsidRPr="009C5807" w:rsidRDefault="00C04215" w:rsidP="00317D0E">
            <w:pPr>
              <w:pStyle w:val="TAC"/>
              <w:rPr>
                <w:ins w:id="2019" w:author="Xiaomi" w:date="2022-08-08T20:31:00Z"/>
              </w:rPr>
            </w:pPr>
            <w:ins w:id="2020" w:author="Xiaomi" w:date="2022-08-08T20:31:00Z">
              <w:r w:rsidRPr="009C5807">
                <w:t>-50</w:t>
              </w:r>
            </w:ins>
          </w:p>
        </w:tc>
      </w:tr>
      <w:tr w:rsidR="00C04215" w:rsidRPr="009C5807" w14:paraId="361706EB" w14:textId="77777777" w:rsidTr="00317D0E">
        <w:trPr>
          <w:trHeight w:val="187"/>
          <w:jc w:val="center"/>
          <w:ins w:id="2021" w:author="Xiaomi" w:date="2022-08-08T20:31:00Z"/>
        </w:trPr>
        <w:tc>
          <w:tcPr>
            <w:tcW w:w="1035" w:type="dxa"/>
            <w:tcBorders>
              <w:left w:val="single" w:sz="4" w:space="0" w:color="auto"/>
              <w:right w:val="single" w:sz="6" w:space="0" w:color="auto"/>
            </w:tcBorders>
            <w:shd w:val="clear" w:color="auto" w:fill="auto"/>
          </w:tcPr>
          <w:p w14:paraId="4DEECFA7" w14:textId="77777777" w:rsidR="00C04215" w:rsidRPr="009C5807" w:rsidRDefault="00C04215" w:rsidP="00317D0E">
            <w:pPr>
              <w:pStyle w:val="TAC"/>
              <w:rPr>
                <w:ins w:id="2022" w:author="Xiaomi" w:date="2022-08-08T20:31:00Z"/>
              </w:rPr>
            </w:pPr>
          </w:p>
        </w:tc>
        <w:tc>
          <w:tcPr>
            <w:tcW w:w="1047" w:type="dxa"/>
            <w:tcBorders>
              <w:left w:val="single" w:sz="6" w:space="0" w:color="auto"/>
              <w:right w:val="single" w:sz="6" w:space="0" w:color="auto"/>
            </w:tcBorders>
            <w:shd w:val="clear" w:color="auto" w:fill="auto"/>
          </w:tcPr>
          <w:p w14:paraId="5DA114A1" w14:textId="77777777" w:rsidR="00C04215" w:rsidRPr="009C5807" w:rsidRDefault="00C04215" w:rsidP="00317D0E">
            <w:pPr>
              <w:pStyle w:val="TAC"/>
              <w:rPr>
                <w:ins w:id="2023" w:author="Xiaomi" w:date="2022-08-08T20:31:00Z"/>
              </w:rPr>
            </w:pPr>
          </w:p>
        </w:tc>
        <w:tc>
          <w:tcPr>
            <w:tcW w:w="802" w:type="dxa"/>
            <w:tcBorders>
              <w:left w:val="single" w:sz="6" w:space="0" w:color="auto"/>
              <w:right w:val="single" w:sz="6" w:space="0" w:color="auto"/>
            </w:tcBorders>
            <w:shd w:val="clear" w:color="auto" w:fill="auto"/>
          </w:tcPr>
          <w:p w14:paraId="07A151F6" w14:textId="77777777" w:rsidR="00C04215" w:rsidRPr="009C5807" w:rsidRDefault="00C04215" w:rsidP="00317D0E">
            <w:pPr>
              <w:pStyle w:val="TAC"/>
              <w:rPr>
                <w:ins w:id="2024" w:author="Xiaomi" w:date="2022-08-08T20:31:00Z"/>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52D20C4E" w14:textId="77777777" w:rsidR="00C04215" w:rsidRPr="009C5807" w:rsidRDefault="00C04215" w:rsidP="00317D0E">
            <w:pPr>
              <w:pStyle w:val="TAC"/>
              <w:rPr>
                <w:ins w:id="2025" w:author="Xiaomi" w:date="2022-08-08T20:31:00Z"/>
                <w:lang w:eastAsia="zh-CN"/>
              </w:rPr>
            </w:pPr>
            <w:ins w:id="2026" w:author="Xiaomi" w:date="2022-08-08T20:31:00Z">
              <w:r w:rsidRPr="009C5807">
                <w:rPr>
                  <w:lang w:eastAsia="zh-CN"/>
                </w:rPr>
                <w:t>NR</w:t>
              </w:r>
              <w:r w:rsidRPr="009C5807">
                <w:t>_</w:t>
              </w:r>
              <w:r w:rsidRPr="009C5807">
                <w:rPr>
                  <w:lang w:eastAsia="zh-CN"/>
                </w:rPr>
                <w:t>FDD_FR1_H</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F2EE02E" w14:textId="77777777" w:rsidR="00C04215" w:rsidRPr="009C5807" w:rsidRDefault="00C04215" w:rsidP="00317D0E">
            <w:pPr>
              <w:pStyle w:val="TAC"/>
              <w:rPr>
                <w:ins w:id="2027" w:author="Xiaomi" w:date="2022-08-08T20:31:00Z"/>
              </w:rPr>
            </w:pPr>
            <w:ins w:id="2028" w:author="Xiaomi" w:date="2022-08-08T20:31:00Z">
              <w:r w:rsidRPr="009C5807">
                <w:t>-117.5</w:t>
              </w:r>
            </w:ins>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245B285E" w14:textId="77777777" w:rsidR="00C04215" w:rsidRPr="009C5807" w:rsidRDefault="00C04215" w:rsidP="00317D0E">
            <w:pPr>
              <w:pStyle w:val="TAC"/>
              <w:rPr>
                <w:ins w:id="2029" w:author="Xiaomi" w:date="2022-08-08T20:31:00Z"/>
                <w:rFonts w:cs="Arial"/>
                <w:lang w:val="sv-SE"/>
              </w:rPr>
            </w:pPr>
            <w:ins w:id="2030" w:author="Xiaomi" w:date="2022-08-08T20:31:00Z">
              <w:r w:rsidRPr="009C5807">
                <w:rPr>
                  <w:rFonts w:cs="Arial"/>
                </w:rPr>
                <w:t>-114.5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82867F4" w14:textId="77777777" w:rsidR="00C04215" w:rsidRPr="009C5807" w:rsidRDefault="00C04215" w:rsidP="00317D0E">
            <w:pPr>
              <w:pStyle w:val="TAC"/>
              <w:rPr>
                <w:ins w:id="2031" w:author="Xiaomi" w:date="2022-08-08T20:31:00Z"/>
              </w:rPr>
            </w:pPr>
            <w:ins w:id="2032" w:author="Xiaomi" w:date="2022-08-08T20:31: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128D243" w14:textId="77777777" w:rsidR="00C04215" w:rsidRPr="009C5807" w:rsidRDefault="00C04215" w:rsidP="00317D0E">
            <w:pPr>
              <w:pStyle w:val="TAC"/>
              <w:rPr>
                <w:ins w:id="2033" w:author="Xiaomi" w:date="2022-08-08T20:31:00Z"/>
              </w:rPr>
            </w:pPr>
            <w:ins w:id="2034" w:author="Xiaomi" w:date="2022-08-08T20:31:00Z">
              <w:r w:rsidRPr="009C5807">
                <w:t>-50</w:t>
              </w:r>
            </w:ins>
          </w:p>
        </w:tc>
      </w:tr>
      <w:tr w:rsidR="00C04215" w:rsidRPr="009C5807" w14:paraId="580F8AE4" w14:textId="77777777" w:rsidTr="00317D0E">
        <w:trPr>
          <w:trHeight w:val="187"/>
          <w:jc w:val="center"/>
          <w:ins w:id="2035" w:author="Xiaomi" w:date="2022-08-08T20:31:00Z"/>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2C713027" w14:textId="74A56BD1" w:rsidR="00C04215" w:rsidRPr="009C5807" w:rsidRDefault="00C04215" w:rsidP="00317D0E">
            <w:pPr>
              <w:pStyle w:val="TAC"/>
              <w:rPr>
                <w:ins w:id="2036" w:author="Xiaomi" w:date="2022-08-08T20:31:00Z"/>
              </w:rPr>
            </w:pPr>
            <w:ins w:id="2037" w:author="Xiaomi" w:date="2022-08-08T20:31:00Z">
              <w:r w:rsidRPr="009C5807">
                <w:sym w:font="Symbol" w:char="F0B1"/>
              </w:r>
            </w:ins>
            <w:ins w:id="2038" w:author="Xiaomi" w:date="2022-08-08T20:33:00Z">
              <w:r w:rsidR="00317D0E">
                <w:t>[4]</w:t>
              </w:r>
            </w:ins>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0D510649" w14:textId="77777777" w:rsidR="00C04215" w:rsidRPr="009C5807" w:rsidRDefault="00C04215" w:rsidP="00317D0E">
            <w:pPr>
              <w:pStyle w:val="TAC"/>
              <w:rPr>
                <w:ins w:id="2039" w:author="Xiaomi" w:date="2022-08-08T20:31:00Z"/>
              </w:rPr>
            </w:pPr>
            <w:ins w:id="2040" w:author="Xiaomi" w:date="2022-08-08T20:31:00Z">
              <w:r w:rsidRPr="009C5807">
                <w:sym w:font="Symbol" w:char="F0B1"/>
              </w:r>
              <w:r w:rsidRPr="009C5807">
                <w:t>4</w:t>
              </w:r>
            </w:ins>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786AE83F" w14:textId="77777777" w:rsidR="00C04215" w:rsidRPr="009C5807" w:rsidRDefault="00C04215" w:rsidP="00317D0E">
            <w:pPr>
              <w:pStyle w:val="TAC"/>
              <w:rPr>
                <w:ins w:id="2041" w:author="Xiaomi" w:date="2022-08-08T20:31:00Z"/>
              </w:rPr>
            </w:pPr>
            <w:ins w:id="2042" w:author="Xiaomi" w:date="2022-08-08T20:31:00Z">
              <w:r w:rsidRPr="009C5807">
                <w:sym w:font="Symbol" w:char="F0B3"/>
              </w:r>
              <w:r w:rsidRPr="009C5807">
                <w:t>-</w:t>
              </w:r>
              <w:r w:rsidRPr="009C5807">
                <w:rPr>
                  <w:lang w:eastAsia="zh-CN"/>
                </w:rPr>
                <w:t>6</w:t>
              </w:r>
            </w:ins>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385CAEE6" w14:textId="77777777" w:rsidR="00C04215" w:rsidRPr="009C5807" w:rsidRDefault="00C04215" w:rsidP="00317D0E">
            <w:pPr>
              <w:pStyle w:val="TAC"/>
              <w:rPr>
                <w:ins w:id="2043" w:author="Xiaomi" w:date="2022-08-08T20:31:00Z"/>
              </w:rPr>
            </w:pPr>
            <w:ins w:id="2044" w:author="Xiaomi" w:date="2022-08-08T20:31:00Z">
              <w:r w:rsidRPr="009C5807">
                <w:t>Note 2</w:t>
              </w:r>
            </w:ins>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56AE8AB1" w14:textId="77777777" w:rsidR="00C04215" w:rsidRPr="009C5807" w:rsidRDefault="00C04215" w:rsidP="00317D0E">
            <w:pPr>
              <w:pStyle w:val="TAC"/>
              <w:rPr>
                <w:ins w:id="2045" w:author="Xiaomi" w:date="2022-08-08T20:31:00Z"/>
              </w:rPr>
            </w:pPr>
            <w:ins w:id="2046" w:author="Xiaomi" w:date="2022-08-08T20:31:00Z">
              <w:r w:rsidRPr="009C5807">
                <w:t>Note 2</w:t>
              </w:r>
            </w:ins>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010B79AD" w14:textId="77777777" w:rsidR="00C04215" w:rsidRPr="009C5807" w:rsidRDefault="00C04215" w:rsidP="00317D0E">
            <w:pPr>
              <w:pStyle w:val="TAC"/>
              <w:rPr>
                <w:ins w:id="2047" w:author="Xiaomi" w:date="2022-08-08T20:31:00Z"/>
                <w:lang w:eastAsia="zh-CN"/>
              </w:rPr>
            </w:pPr>
            <w:ins w:id="2048" w:author="Xiaomi" w:date="2022-08-08T20:31:00Z">
              <w:r w:rsidRPr="009C5807">
                <w:t>Note 2</w:t>
              </w:r>
            </w:ins>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30479F5D" w14:textId="77777777" w:rsidR="00C04215" w:rsidRPr="009C5807" w:rsidRDefault="00C04215" w:rsidP="00317D0E">
            <w:pPr>
              <w:pStyle w:val="TAC"/>
              <w:rPr>
                <w:ins w:id="2049" w:author="Xiaomi" w:date="2022-08-08T20:31:00Z"/>
              </w:rPr>
            </w:pPr>
            <w:ins w:id="2050" w:author="Xiaomi" w:date="2022-08-08T20:31:00Z">
              <w:r w:rsidRPr="009C5807">
                <w:t>Note 2</w:t>
              </w:r>
            </w:ins>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46B9917F" w14:textId="77777777" w:rsidR="00C04215" w:rsidRPr="009C5807" w:rsidRDefault="00C04215" w:rsidP="00317D0E">
            <w:pPr>
              <w:pStyle w:val="TAC"/>
              <w:rPr>
                <w:ins w:id="2051" w:author="Xiaomi" w:date="2022-08-08T20:31:00Z"/>
              </w:rPr>
            </w:pPr>
            <w:ins w:id="2052" w:author="Xiaomi" w:date="2022-08-08T20:31:00Z">
              <w:r w:rsidRPr="009C5807">
                <w:t>Note 2</w:t>
              </w:r>
            </w:ins>
          </w:p>
        </w:tc>
      </w:tr>
      <w:tr w:rsidR="00C04215" w:rsidRPr="009C5807" w14:paraId="123A17BD" w14:textId="77777777" w:rsidTr="00317D0E">
        <w:trPr>
          <w:jc w:val="center"/>
          <w:ins w:id="2053" w:author="Xiaomi" w:date="2022-08-08T20:31:00Z"/>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67503593" w14:textId="77777777" w:rsidR="00C04215" w:rsidRPr="009C5807" w:rsidRDefault="00C04215" w:rsidP="00317D0E">
            <w:pPr>
              <w:pStyle w:val="TAN"/>
              <w:rPr>
                <w:ins w:id="2054" w:author="Xiaomi" w:date="2022-08-08T20:31:00Z"/>
              </w:rPr>
            </w:pPr>
            <w:ins w:id="2055" w:author="Xiaomi" w:date="2022-08-08T20:31:00Z">
              <w:r w:rsidRPr="009C5807">
                <w:t>NOTE 1:</w:t>
              </w:r>
              <w:r w:rsidRPr="009C5807">
                <w:tab/>
                <w:t>Io is assumed to have constant EPRE across the bandwidth.</w:t>
              </w:r>
            </w:ins>
          </w:p>
          <w:p w14:paraId="0B244610" w14:textId="77777777" w:rsidR="00C04215" w:rsidRPr="009C5807" w:rsidRDefault="00C04215" w:rsidP="00317D0E">
            <w:pPr>
              <w:pStyle w:val="TAN"/>
              <w:rPr>
                <w:ins w:id="2056" w:author="Xiaomi" w:date="2022-08-08T20:31:00Z"/>
                <w:rFonts w:cs="Arial"/>
              </w:rPr>
            </w:pPr>
            <w:ins w:id="2057" w:author="Xiaomi" w:date="2022-08-08T20:31:00Z">
              <w:r w:rsidRPr="009C5807">
                <w:rPr>
                  <w:rFonts w:cs="Arial"/>
                </w:rPr>
                <w:t>N</w:t>
              </w:r>
              <w:r w:rsidRPr="009C5807">
                <w:rPr>
                  <w:rFonts w:cs="Arial"/>
                  <w:lang w:eastAsia="zh-CN"/>
                </w:rPr>
                <w:t>OTE</w:t>
              </w:r>
              <w:r w:rsidRPr="009C5807">
                <w:rPr>
                  <w:rFonts w:cs="Arial"/>
                </w:rPr>
                <w:t xml:space="preserve"> 2:</w:t>
              </w:r>
              <w:r w:rsidRPr="009C5807">
                <w:rPr>
                  <w:rFonts w:cs="Arial"/>
                </w:rPr>
                <w:tab/>
                <w:t>The same bands and the same Io conditions for each band apply for this requirement as for the corresponding highest accuracy requirement.</w:t>
              </w:r>
            </w:ins>
          </w:p>
          <w:p w14:paraId="09A07862" w14:textId="77777777" w:rsidR="00C04215" w:rsidRPr="009C5807" w:rsidRDefault="00C04215" w:rsidP="00317D0E">
            <w:pPr>
              <w:pStyle w:val="TAN"/>
              <w:rPr>
                <w:ins w:id="2058" w:author="Xiaomi" w:date="2022-08-08T20:31:00Z"/>
                <w:rFonts w:cs="Arial"/>
              </w:rPr>
            </w:pPr>
            <w:ins w:id="2059" w:author="Xiaomi" w:date="2022-08-08T20:31:00Z">
              <w:r w:rsidRPr="009C5807">
                <w:rPr>
                  <w:rFonts w:cs="Arial"/>
                </w:rPr>
                <w:t>NOTE 3:</w:t>
              </w:r>
              <w:r w:rsidRPr="009C5807">
                <w:rPr>
                  <w:rFonts w:cs="Arial"/>
                </w:rPr>
                <w:tab/>
                <w:t xml:space="preserve">The requirements apply for SSB Ês/Iot </w:t>
              </w:r>
              <w:r w:rsidRPr="009C5807">
                <w:rPr>
                  <w:rFonts w:cs="Arial" w:hint="eastAsia"/>
                </w:rPr>
                <w:t>≤</w:t>
              </w:r>
              <w:r w:rsidRPr="009C5807">
                <w:rPr>
                  <w:rFonts w:cs="Arial"/>
                </w:rPr>
                <w:t xml:space="preserve"> 25 dB.</w:t>
              </w:r>
            </w:ins>
          </w:p>
          <w:p w14:paraId="6C36ED4A" w14:textId="77777777" w:rsidR="00C04215" w:rsidRPr="009C5807" w:rsidRDefault="00C04215" w:rsidP="00317D0E">
            <w:pPr>
              <w:pStyle w:val="TAN"/>
              <w:rPr>
                <w:ins w:id="2060" w:author="Xiaomi" w:date="2022-08-08T20:31:00Z"/>
              </w:rPr>
            </w:pPr>
            <w:ins w:id="2061" w:author="Xiaomi" w:date="2022-08-08T20:31:00Z">
              <w:r w:rsidRPr="009C5807">
                <w:rPr>
                  <w:rFonts w:cs="Arial"/>
                </w:rPr>
                <w:t>NOTE 4:</w:t>
              </w:r>
              <w:r w:rsidRPr="009C5807">
                <w:rPr>
                  <w:rFonts w:cs="Arial"/>
                </w:rPr>
                <w:tab/>
              </w:r>
              <w:r w:rsidRPr="009C5807">
                <w:t>NR operating band groups in FR1 are as defined in clause 3.5.2.</w:t>
              </w:r>
            </w:ins>
          </w:p>
        </w:tc>
      </w:tr>
    </w:tbl>
    <w:p w14:paraId="59AD57D8" w14:textId="77777777" w:rsidR="00C04215" w:rsidRPr="009C5807" w:rsidRDefault="00C04215" w:rsidP="00C04215">
      <w:pPr>
        <w:rPr>
          <w:ins w:id="2062" w:author="Xiaomi" w:date="2022-08-08T20:31:00Z"/>
          <w:lang w:eastAsia="ko-KR"/>
        </w:rPr>
      </w:pPr>
    </w:p>
    <w:p w14:paraId="6A0FDD6C" w14:textId="6D08725E" w:rsidR="00C04215" w:rsidRPr="009C5807" w:rsidRDefault="00C04215" w:rsidP="00C04215">
      <w:pPr>
        <w:pStyle w:val="5"/>
        <w:rPr>
          <w:ins w:id="2063" w:author="Xiaomi" w:date="2022-08-08T20:31:00Z"/>
        </w:rPr>
      </w:pPr>
      <w:ins w:id="2064" w:author="Xiaomi" w:date="2022-08-08T20:31:00Z">
        <w:r w:rsidRPr="009C5807">
          <w:rPr>
            <w:lang w:eastAsia="zh-CN"/>
          </w:rPr>
          <w:t>1</w:t>
        </w:r>
        <w:r w:rsidR="00317D0E">
          <w:t>0.1.</w:t>
        </w:r>
      </w:ins>
      <w:ins w:id="2065" w:author="Xiaomi" w:date="2022-08-08T20:33:00Z">
        <w:r w:rsidR="00317D0E">
          <w:t>43</w:t>
        </w:r>
      </w:ins>
      <w:ins w:id="2066" w:author="Xiaomi" w:date="2022-08-08T20:31:00Z">
        <w:r w:rsidRPr="009C5807">
          <w:t>.1.2</w:t>
        </w:r>
        <w:r w:rsidRPr="009C5807">
          <w:tab/>
          <w:t>Relative Accuracy of SS-SINR in FR1</w:t>
        </w:r>
      </w:ins>
    </w:p>
    <w:p w14:paraId="7DAE5DE9" w14:textId="77777777" w:rsidR="00C04215" w:rsidRPr="009C5807" w:rsidRDefault="00C04215" w:rsidP="00C04215">
      <w:pPr>
        <w:rPr>
          <w:ins w:id="2067" w:author="Xiaomi" w:date="2022-08-08T20:31:00Z"/>
          <w:rFonts w:cs="v4.2.0"/>
          <w:i/>
        </w:rPr>
      </w:pPr>
      <w:ins w:id="2068" w:author="Xiaomi" w:date="2022-08-08T20:31:00Z">
        <w:r w:rsidRPr="009C5807">
          <w:rPr>
            <w:rFonts w:cs="v4.2.0"/>
          </w:rPr>
          <w:t xml:space="preserve">The relative accuracy of </w:t>
        </w:r>
        <w:r w:rsidRPr="009C5807">
          <w:rPr>
            <w:rFonts w:cs="v4.2.0"/>
            <w:lang w:eastAsia="zh-CN"/>
          </w:rPr>
          <w:t>SS-SINR</w:t>
        </w:r>
        <w:r w:rsidRPr="009C5807">
          <w:rPr>
            <w:rFonts w:cs="v4.2.0"/>
          </w:rPr>
          <w:t xml:space="preserve"> in inter frequency case is defined as the SS-SINR measured from one cell on a frequency in FR1 compared to the SS-SINR measured from another cell on a different frequency in FR1.</w:t>
        </w:r>
      </w:ins>
    </w:p>
    <w:p w14:paraId="2555A025" w14:textId="06E88B64" w:rsidR="00C04215" w:rsidRPr="009C5807" w:rsidRDefault="00C04215" w:rsidP="00C04215">
      <w:pPr>
        <w:rPr>
          <w:ins w:id="2069" w:author="Xiaomi" w:date="2022-08-08T20:31:00Z"/>
          <w:rFonts w:cs="v4.2.0"/>
        </w:rPr>
      </w:pPr>
      <w:ins w:id="2070" w:author="Xiaomi" w:date="2022-08-08T20:31:00Z">
        <w:r w:rsidRPr="009C5807">
          <w:rPr>
            <w:rFonts w:cs="v4.2.0"/>
          </w:rPr>
          <w:t xml:space="preserve">The accuracy requirements in Table </w:t>
        </w:r>
        <w:r w:rsidR="00317D0E">
          <w:rPr>
            <w:rFonts w:cs="v4.2.0"/>
            <w:lang w:eastAsia="zh-CN"/>
          </w:rPr>
          <w:t>10.1.</w:t>
        </w:r>
      </w:ins>
      <w:ins w:id="2071" w:author="Xiaomi" w:date="2022-08-08T20:33:00Z">
        <w:r w:rsidR="00317D0E">
          <w:rPr>
            <w:rFonts w:cs="v4.2.0"/>
            <w:lang w:eastAsia="zh-CN"/>
          </w:rPr>
          <w:t>43</w:t>
        </w:r>
      </w:ins>
      <w:ins w:id="2072" w:author="Xiaomi" w:date="2022-08-08T20:31:00Z">
        <w:r w:rsidRPr="009C5807">
          <w:rPr>
            <w:rFonts w:cs="v4.2.0"/>
            <w:lang w:eastAsia="zh-CN"/>
          </w:rPr>
          <w:t>.1.2</w:t>
        </w:r>
        <w:r w:rsidRPr="009C5807">
          <w:rPr>
            <w:rFonts w:cs="v4.2.0"/>
          </w:rPr>
          <w:t>-1 are valid under the following conditions:</w:t>
        </w:r>
      </w:ins>
    </w:p>
    <w:p w14:paraId="60ED5F84" w14:textId="62427AEE" w:rsidR="00C04215" w:rsidRPr="009C5807" w:rsidRDefault="00C04215" w:rsidP="00C04215">
      <w:pPr>
        <w:pStyle w:val="B10"/>
        <w:rPr>
          <w:ins w:id="2073" w:author="Xiaomi" w:date="2022-08-08T20:31:00Z"/>
          <w:rFonts w:cs="v4.2.0"/>
        </w:rPr>
      </w:pPr>
      <w:ins w:id="2074" w:author="Xiaomi" w:date="2022-08-08T20:31:00Z">
        <w:r w:rsidRPr="009C5807">
          <w:t>-</w:t>
        </w:r>
        <w:r w:rsidRPr="009C5807">
          <w:rPr>
            <w:rFonts w:ascii="Arial" w:hAnsi="Arial"/>
            <w:sz w:val="28"/>
            <w:lang w:val="en-US"/>
          </w:rPr>
          <w:tab/>
        </w:r>
        <w:r w:rsidRPr="009C5807">
          <w:t>Conditions defined in clause </w:t>
        </w:r>
      </w:ins>
      <w:ins w:id="2075" w:author="Xiaomi" w:date="2022-08-08T20:33:00Z">
        <w:r w:rsidR="00317D0E">
          <w:t>[</w:t>
        </w:r>
      </w:ins>
      <w:ins w:id="2076" w:author="Xiaomi" w:date="2022-08-08T20:31:00Z">
        <w:r w:rsidRPr="009C5807">
          <w:t>7.3 of TS 38.101-1</w:t>
        </w:r>
      </w:ins>
      <w:ins w:id="2077" w:author="Xiaomi" w:date="2022-08-08T20:33:00Z">
        <w:r w:rsidR="00317D0E">
          <w:t>]</w:t>
        </w:r>
      </w:ins>
      <w:ins w:id="2078" w:author="Xiaomi" w:date="2022-08-08T20:31:00Z">
        <w:r w:rsidRPr="009C5807">
          <w:t xml:space="preserve"> [</w:t>
        </w:r>
      </w:ins>
      <w:ins w:id="2079" w:author="Xiaomi" w:date="2022-08-08T20:33:00Z">
        <w:r w:rsidR="00317D0E">
          <w:t>TBD</w:t>
        </w:r>
      </w:ins>
      <w:ins w:id="2080" w:author="Xiaomi" w:date="2022-08-08T20:31:00Z">
        <w:r w:rsidRPr="009C5807">
          <w:t>] for reference sensitivity are fulfilled.</w:t>
        </w:r>
      </w:ins>
    </w:p>
    <w:p w14:paraId="0D762E03" w14:textId="70BF0C31" w:rsidR="00C04215" w:rsidRPr="009C5807" w:rsidRDefault="00C04215" w:rsidP="00C04215">
      <w:pPr>
        <w:pStyle w:val="B10"/>
        <w:rPr>
          <w:ins w:id="2081" w:author="Xiaomi" w:date="2022-08-08T20:31:00Z"/>
        </w:rPr>
      </w:pPr>
      <w:ins w:id="2082" w:author="Xiaomi" w:date="2022-08-08T20:31:00Z">
        <w:r w:rsidRPr="009C5807">
          <w:t>-</w:t>
        </w:r>
        <w:r w:rsidRPr="009C5807">
          <w:rPr>
            <w:rFonts w:ascii="Arial" w:hAnsi="Arial"/>
            <w:sz w:val="28"/>
            <w:lang w:val="en-US"/>
          </w:rPr>
          <w:tab/>
        </w:r>
        <w:r w:rsidRPr="009C5807">
          <w:t xml:space="preserve">Conditions for inter-frequency measurements are fulfilled according to </w:t>
        </w:r>
      </w:ins>
      <w:ins w:id="2083" w:author="Xiaomi" w:date="2022-08-08T20:34:00Z">
        <w:r w:rsidR="00317D0E">
          <w:t>[</w:t>
        </w:r>
      </w:ins>
      <w:ins w:id="2084" w:author="Xiaomi" w:date="2022-08-08T20:31:00Z">
        <w:r w:rsidRPr="009C5807">
          <w:t>Annex B.2.3</w:t>
        </w:r>
      </w:ins>
      <w:ins w:id="2085" w:author="Xiaomi" w:date="2022-08-08T20:34:00Z">
        <w:r w:rsidR="00317D0E">
          <w:t>]</w:t>
        </w:r>
      </w:ins>
      <w:ins w:id="2086" w:author="Xiaomi" w:date="2022-08-08T20:31:00Z">
        <w:r w:rsidRPr="009C5807">
          <w:t xml:space="preserve"> for a corresponding Band.</w:t>
        </w:r>
      </w:ins>
    </w:p>
    <w:p w14:paraId="09CFE184" w14:textId="77777777" w:rsidR="00C04215" w:rsidRPr="009C5807" w:rsidRDefault="00C04215" w:rsidP="00C04215">
      <w:pPr>
        <w:pStyle w:val="B10"/>
        <w:rPr>
          <w:ins w:id="2087" w:author="Xiaomi" w:date="2022-08-08T20:31:00Z"/>
          <w:rFonts w:cs="v4.2.0"/>
          <w:sz w:val="18"/>
        </w:rPr>
      </w:pPr>
      <w:ins w:id="2088" w:author="Xiaomi" w:date="2022-08-08T20:31:00Z">
        <w:r w:rsidRPr="009C5807">
          <w:t>-</w:t>
        </w:r>
        <w:r w:rsidRPr="009C5807">
          <w:rPr>
            <w:rFonts w:ascii="Arial" w:hAnsi="Arial"/>
            <w:sz w:val="28"/>
            <w:lang w:val="en-US"/>
          </w:rPr>
          <w:tab/>
        </w:r>
        <w:r w:rsidRPr="009C5807">
          <w:t>|SSB_RP1</w:t>
        </w:r>
        <w:r w:rsidRPr="009C5807">
          <w:rPr>
            <w:vertAlign w:val="subscript"/>
          </w:rPr>
          <w:t>dBm</w:t>
        </w:r>
        <w:r w:rsidRPr="009C5807">
          <w:t xml:space="preserve"> - SSB_RP2</w:t>
        </w:r>
        <w:r w:rsidRPr="009C5807">
          <w:rPr>
            <w:vertAlign w:val="subscript"/>
          </w:rPr>
          <w:t>dBm</w:t>
        </w:r>
        <w:r w:rsidRPr="009C5807">
          <w:t xml:space="preserve">| </w:t>
        </w:r>
        <w:r w:rsidRPr="009C5807">
          <w:rPr>
            <w:rFonts w:hint="eastAsia"/>
          </w:rPr>
          <w:t>≤</w:t>
        </w:r>
        <w:r w:rsidRPr="009C5807">
          <w:t xml:space="preserve"> 27 dB</w:t>
        </w:r>
      </w:ins>
    </w:p>
    <w:p w14:paraId="070B2FD1" w14:textId="77777777" w:rsidR="00C04215" w:rsidRPr="009C5807" w:rsidRDefault="00C04215" w:rsidP="00C04215">
      <w:pPr>
        <w:pStyle w:val="B10"/>
        <w:rPr>
          <w:ins w:id="2089" w:author="Xiaomi" w:date="2022-08-08T20:31:00Z"/>
        </w:rPr>
      </w:pPr>
      <w:ins w:id="2090" w:author="Xiaomi" w:date="2022-08-08T20:31:00Z">
        <w:r w:rsidRPr="009C5807">
          <w:t>-</w:t>
        </w:r>
        <w:r w:rsidRPr="009C5807">
          <w:rPr>
            <w:rFonts w:ascii="Arial" w:hAnsi="Arial"/>
            <w:sz w:val="28"/>
            <w:lang w:val="en-US"/>
          </w:rPr>
          <w:tab/>
        </w:r>
        <w:r w:rsidRPr="009C5807">
          <w:t xml:space="preserve">| Channel 1_Io </w:t>
        </w:r>
        <w:r w:rsidRPr="009C5807">
          <w:noBreakHyphen/>
          <w:t xml:space="preserve">Channel 2_Io | </w:t>
        </w:r>
        <w:r w:rsidRPr="009C5807">
          <w:sym w:font="Symbol" w:char="F0A3"/>
        </w:r>
        <w:r w:rsidRPr="009C5807">
          <w:t xml:space="preserve"> 20 dB</w:t>
        </w:r>
      </w:ins>
    </w:p>
    <w:p w14:paraId="53361481" w14:textId="03E49C26" w:rsidR="00C04215" w:rsidRPr="009C5807" w:rsidRDefault="00C04215" w:rsidP="00C04215">
      <w:pPr>
        <w:pStyle w:val="TH"/>
        <w:rPr>
          <w:ins w:id="2091" w:author="Xiaomi" w:date="2022-08-08T20:31:00Z"/>
          <w:sz w:val="22"/>
          <w:szCs w:val="22"/>
          <w:lang w:eastAsia="zh-CN"/>
        </w:rPr>
      </w:pPr>
      <w:ins w:id="2092" w:author="Xiaomi" w:date="2022-08-08T20:31:00Z">
        <w:r w:rsidRPr="009C5807">
          <w:lastRenderedPageBreak/>
          <w:t xml:space="preserve">Table </w:t>
        </w:r>
        <w:r w:rsidR="00427B4E">
          <w:rPr>
            <w:lang w:eastAsia="zh-CN"/>
          </w:rPr>
          <w:t>10.1.</w:t>
        </w:r>
      </w:ins>
      <w:ins w:id="2093" w:author="Xiaomi" w:date="2022-08-08T20:34:00Z">
        <w:r w:rsidR="00427B4E">
          <w:rPr>
            <w:lang w:eastAsia="zh-CN"/>
          </w:rPr>
          <w:t>43</w:t>
        </w:r>
      </w:ins>
      <w:ins w:id="2094" w:author="Xiaomi" w:date="2022-08-08T20:31:00Z">
        <w:r w:rsidRPr="009C5807">
          <w:rPr>
            <w:lang w:eastAsia="zh-CN"/>
          </w:rPr>
          <w:t>.1.2</w:t>
        </w:r>
        <w:r w:rsidRPr="009C5807">
          <w:t xml:space="preserve">-1: </w:t>
        </w:r>
        <w:r w:rsidRPr="009C5807">
          <w:rPr>
            <w:lang w:eastAsia="zh-CN"/>
          </w:rPr>
          <w:t>SS-SINR</w:t>
        </w:r>
        <w:r w:rsidRPr="009C5807">
          <w:t xml:space="preserve"> Inter frequency relative accuracy</w:t>
        </w:r>
        <w:r w:rsidRPr="009C5807">
          <w:rPr>
            <w:sz w:val="22"/>
            <w:szCs w:val="22"/>
            <w:lang w:eastAsia="zh-CN"/>
          </w:rPr>
          <w:t xml:space="preserve"> in FR1</w:t>
        </w:r>
      </w:ins>
    </w:p>
    <w:tbl>
      <w:tblPr>
        <w:tblW w:w="10172" w:type="dxa"/>
        <w:jc w:val="center"/>
        <w:tblLook w:val="01E0" w:firstRow="1" w:lastRow="1" w:firstColumn="1" w:lastColumn="1" w:noHBand="0" w:noVBand="0"/>
      </w:tblPr>
      <w:tblGrid>
        <w:gridCol w:w="1033"/>
        <w:gridCol w:w="1047"/>
        <w:gridCol w:w="951"/>
        <w:gridCol w:w="2122"/>
        <w:gridCol w:w="1107"/>
        <w:gridCol w:w="1032"/>
        <w:gridCol w:w="1440"/>
        <w:gridCol w:w="1440"/>
      </w:tblGrid>
      <w:tr w:rsidR="00C04215" w:rsidRPr="009C5807" w14:paraId="7EB0E311" w14:textId="77777777" w:rsidTr="00317D0E">
        <w:trPr>
          <w:jc w:val="center"/>
          <w:ins w:id="2095" w:author="Xiaomi" w:date="2022-08-08T20:31:00Z"/>
        </w:trPr>
        <w:tc>
          <w:tcPr>
            <w:tcW w:w="2080"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CBD7FD0" w14:textId="77777777" w:rsidR="00C04215" w:rsidRPr="009C5807" w:rsidRDefault="00C04215" w:rsidP="00317D0E">
            <w:pPr>
              <w:pStyle w:val="TAH"/>
              <w:rPr>
                <w:ins w:id="2096" w:author="Xiaomi" w:date="2022-08-08T20:31:00Z"/>
              </w:rPr>
            </w:pPr>
            <w:ins w:id="2097" w:author="Xiaomi" w:date="2022-08-08T20:31:00Z">
              <w:r w:rsidRPr="009C5807">
                <w:t>Accuracy</w:t>
              </w:r>
            </w:ins>
          </w:p>
        </w:tc>
        <w:tc>
          <w:tcPr>
            <w:tcW w:w="8092"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6CDD3E6E" w14:textId="77777777" w:rsidR="00C04215" w:rsidRPr="009C5807" w:rsidRDefault="00C04215" w:rsidP="00317D0E">
            <w:pPr>
              <w:pStyle w:val="TAH"/>
              <w:rPr>
                <w:ins w:id="2098" w:author="Xiaomi" w:date="2022-08-08T20:31:00Z"/>
              </w:rPr>
            </w:pPr>
            <w:ins w:id="2099" w:author="Xiaomi" w:date="2022-08-08T20:31:00Z">
              <w:r w:rsidRPr="009C5807">
                <w:t>Conditions</w:t>
              </w:r>
            </w:ins>
          </w:p>
        </w:tc>
      </w:tr>
      <w:tr w:rsidR="00C04215" w:rsidRPr="009C5807" w14:paraId="6CE3A7EB" w14:textId="77777777" w:rsidTr="00317D0E">
        <w:trPr>
          <w:jc w:val="center"/>
          <w:ins w:id="2100" w:author="Xiaomi" w:date="2022-08-08T20:31:00Z"/>
        </w:trPr>
        <w:tc>
          <w:tcPr>
            <w:tcW w:w="1033" w:type="dxa"/>
            <w:tcBorders>
              <w:top w:val="single" w:sz="4" w:space="0" w:color="auto"/>
              <w:left w:val="single" w:sz="4" w:space="0" w:color="auto"/>
              <w:right w:val="single" w:sz="4" w:space="0" w:color="auto"/>
            </w:tcBorders>
            <w:shd w:val="clear" w:color="auto" w:fill="auto"/>
          </w:tcPr>
          <w:p w14:paraId="6303EC99" w14:textId="77777777" w:rsidR="00C04215" w:rsidRPr="009C5807" w:rsidRDefault="00C04215" w:rsidP="00317D0E">
            <w:pPr>
              <w:pStyle w:val="TAH"/>
              <w:rPr>
                <w:ins w:id="2101" w:author="Xiaomi" w:date="2022-08-08T20:31:00Z"/>
              </w:rPr>
            </w:pPr>
            <w:ins w:id="2102" w:author="Xiaomi" w:date="2022-08-08T20:31:00Z">
              <w:r w:rsidRPr="009C5807">
                <w:t>Normal condition</w:t>
              </w:r>
            </w:ins>
          </w:p>
        </w:tc>
        <w:tc>
          <w:tcPr>
            <w:tcW w:w="1047" w:type="dxa"/>
            <w:tcBorders>
              <w:top w:val="single" w:sz="4" w:space="0" w:color="auto"/>
              <w:left w:val="single" w:sz="4" w:space="0" w:color="auto"/>
              <w:right w:val="single" w:sz="4" w:space="0" w:color="auto"/>
            </w:tcBorders>
            <w:shd w:val="clear" w:color="auto" w:fill="auto"/>
          </w:tcPr>
          <w:p w14:paraId="2898994D" w14:textId="77777777" w:rsidR="00C04215" w:rsidRPr="009C5807" w:rsidRDefault="00C04215" w:rsidP="00317D0E">
            <w:pPr>
              <w:pStyle w:val="TAH"/>
              <w:rPr>
                <w:ins w:id="2103" w:author="Xiaomi" w:date="2022-08-08T20:31:00Z"/>
              </w:rPr>
            </w:pPr>
            <w:ins w:id="2104" w:author="Xiaomi" w:date="2022-08-08T20:31:00Z">
              <w:r w:rsidRPr="009C5807">
                <w:t>Extreme condition</w:t>
              </w:r>
            </w:ins>
          </w:p>
        </w:tc>
        <w:tc>
          <w:tcPr>
            <w:tcW w:w="951" w:type="dxa"/>
            <w:tcBorders>
              <w:top w:val="single" w:sz="4" w:space="0" w:color="auto"/>
              <w:left w:val="single" w:sz="4" w:space="0" w:color="auto"/>
              <w:right w:val="single" w:sz="4" w:space="0" w:color="auto"/>
            </w:tcBorders>
            <w:shd w:val="clear" w:color="auto" w:fill="auto"/>
          </w:tcPr>
          <w:p w14:paraId="013DF226" w14:textId="77777777" w:rsidR="00C04215" w:rsidRPr="009C5807" w:rsidRDefault="00C04215" w:rsidP="00317D0E">
            <w:pPr>
              <w:pStyle w:val="TAH"/>
              <w:rPr>
                <w:ins w:id="2105" w:author="Xiaomi" w:date="2022-08-08T20:31:00Z"/>
              </w:rPr>
            </w:pPr>
            <w:ins w:id="2106" w:author="Xiaomi" w:date="2022-08-08T20:31:00Z">
              <w:r w:rsidRPr="009C5807">
                <w:t>SSB Ês/Iot</w:t>
              </w:r>
              <w:r w:rsidRPr="009C5807">
                <w:rPr>
                  <w:vertAlign w:val="superscript"/>
                  <w:lang w:eastAsia="zh-CN"/>
                </w:rPr>
                <w:t xml:space="preserve"> </w:t>
              </w:r>
            </w:ins>
          </w:p>
        </w:tc>
        <w:tc>
          <w:tcPr>
            <w:tcW w:w="7141" w:type="dxa"/>
            <w:gridSpan w:val="5"/>
            <w:tcBorders>
              <w:top w:val="single" w:sz="6" w:space="0" w:color="auto"/>
              <w:left w:val="single" w:sz="4" w:space="0" w:color="auto"/>
              <w:bottom w:val="single" w:sz="6" w:space="0" w:color="auto"/>
              <w:right w:val="single" w:sz="4" w:space="0" w:color="auto"/>
            </w:tcBorders>
            <w:shd w:val="clear" w:color="auto" w:fill="auto"/>
          </w:tcPr>
          <w:p w14:paraId="407F40BF" w14:textId="77777777" w:rsidR="00C04215" w:rsidRPr="009C5807" w:rsidRDefault="00C04215" w:rsidP="00317D0E">
            <w:pPr>
              <w:pStyle w:val="TAH"/>
              <w:rPr>
                <w:ins w:id="2107" w:author="Xiaomi" w:date="2022-08-08T20:31:00Z"/>
              </w:rPr>
            </w:pPr>
            <w:ins w:id="2108" w:author="Xiaomi" w:date="2022-08-08T20:31:00Z">
              <w:r w:rsidRPr="009C5807">
                <w:t>Io</w:t>
              </w:r>
              <w:r w:rsidRPr="009C5807">
                <w:rPr>
                  <w:vertAlign w:val="superscript"/>
                  <w:lang w:eastAsia="zh-CN"/>
                </w:rPr>
                <w:t xml:space="preserve"> Note 1</w:t>
              </w:r>
              <w:r w:rsidRPr="009C5807">
                <w:t xml:space="preserve"> range</w:t>
              </w:r>
            </w:ins>
          </w:p>
        </w:tc>
      </w:tr>
      <w:tr w:rsidR="00C04215" w:rsidRPr="009C5807" w14:paraId="50A9EAED" w14:textId="77777777" w:rsidTr="00317D0E">
        <w:trPr>
          <w:jc w:val="center"/>
          <w:ins w:id="2109" w:author="Xiaomi" w:date="2022-08-08T20:31:00Z"/>
        </w:trPr>
        <w:tc>
          <w:tcPr>
            <w:tcW w:w="1033" w:type="dxa"/>
            <w:tcBorders>
              <w:left w:val="single" w:sz="4" w:space="0" w:color="auto"/>
              <w:bottom w:val="single" w:sz="4" w:space="0" w:color="auto"/>
              <w:right w:val="single" w:sz="4" w:space="0" w:color="auto"/>
            </w:tcBorders>
            <w:shd w:val="clear" w:color="auto" w:fill="auto"/>
          </w:tcPr>
          <w:p w14:paraId="74ADC114" w14:textId="77777777" w:rsidR="00C04215" w:rsidRPr="009C5807" w:rsidRDefault="00C04215" w:rsidP="00317D0E">
            <w:pPr>
              <w:pStyle w:val="TAH"/>
              <w:rPr>
                <w:ins w:id="2110" w:author="Xiaomi" w:date="2022-08-08T20:31:00Z"/>
              </w:rPr>
            </w:pPr>
          </w:p>
        </w:tc>
        <w:tc>
          <w:tcPr>
            <w:tcW w:w="1047" w:type="dxa"/>
            <w:tcBorders>
              <w:left w:val="single" w:sz="4" w:space="0" w:color="auto"/>
              <w:bottom w:val="single" w:sz="4" w:space="0" w:color="auto"/>
              <w:right w:val="single" w:sz="4" w:space="0" w:color="auto"/>
            </w:tcBorders>
            <w:shd w:val="clear" w:color="auto" w:fill="auto"/>
          </w:tcPr>
          <w:p w14:paraId="48D50CE2" w14:textId="77777777" w:rsidR="00C04215" w:rsidRPr="009C5807" w:rsidRDefault="00C04215" w:rsidP="00317D0E">
            <w:pPr>
              <w:pStyle w:val="TAH"/>
              <w:rPr>
                <w:ins w:id="2111" w:author="Xiaomi" w:date="2022-08-08T20:31:00Z"/>
              </w:rPr>
            </w:pPr>
          </w:p>
        </w:tc>
        <w:tc>
          <w:tcPr>
            <w:tcW w:w="951" w:type="dxa"/>
            <w:tcBorders>
              <w:left w:val="single" w:sz="4" w:space="0" w:color="auto"/>
              <w:bottom w:val="single" w:sz="4" w:space="0" w:color="auto"/>
              <w:right w:val="single" w:sz="4" w:space="0" w:color="auto"/>
            </w:tcBorders>
            <w:shd w:val="clear" w:color="auto" w:fill="auto"/>
          </w:tcPr>
          <w:p w14:paraId="305C143E" w14:textId="77777777" w:rsidR="00C04215" w:rsidRPr="009C5807" w:rsidRDefault="00C04215" w:rsidP="00317D0E">
            <w:pPr>
              <w:pStyle w:val="TAH"/>
              <w:rPr>
                <w:ins w:id="2112" w:author="Xiaomi" w:date="2022-08-08T20:31:00Z"/>
              </w:rPr>
            </w:pPr>
            <w:ins w:id="2113" w:author="Xiaomi" w:date="2022-08-08T20:31:00Z">
              <w:r w:rsidRPr="009C5807">
                <w:rPr>
                  <w:vertAlign w:val="superscript"/>
                  <w:lang w:eastAsia="zh-CN"/>
                </w:rPr>
                <w:t>Note 2,4</w:t>
              </w:r>
            </w:ins>
          </w:p>
        </w:tc>
        <w:tc>
          <w:tcPr>
            <w:tcW w:w="2122" w:type="dxa"/>
            <w:tcBorders>
              <w:top w:val="single" w:sz="6" w:space="0" w:color="auto"/>
              <w:left w:val="single" w:sz="4" w:space="0" w:color="auto"/>
              <w:bottom w:val="single" w:sz="6" w:space="0" w:color="auto"/>
              <w:right w:val="single" w:sz="4" w:space="0" w:color="auto"/>
            </w:tcBorders>
            <w:shd w:val="clear" w:color="auto" w:fill="auto"/>
          </w:tcPr>
          <w:p w14:paraId="578155B4" w14:textId="77777777" w:rsidR="00C04215" w:rsidRPr="009C5807" w:rsidRDefault="00C04215" w:rsidP="00317D0E">
            <w:pPr>
              <w:pStyle w:val="TAH"/>
              <w:rPr>
                <w:ins w:id="2114" w:author="Xiaomi" w:date="2022-08-08T20:31:00Z"/>
              </w:rPr>
            </w:pPr>
            <w:ins w:id="2115" w:author="Xiaomi" w:date="2022-08-08T20:31:00Z">
              <w:r w:rsidRPr="009C5807">
                <w:t>NR operating band groups</w:t>
              </w:r>
              <w:r w:rsidRPr="009C5807">
                <w:rPr>
                  <w:vertAlign w:val="superscript"/>
                </w:rPr>
                <w:t xml:space="preserve"> Note 5</w:t>
              </w:r>
            </w:ins>
          </w:p>
        </w:tc>
        <w:tc>
          <w:tcPr>
            <w:tcW w:w="3579" w:type="dxa"/>
            <w:gridSpan w:val="3"/>
            <w:tcBorders>
              <w:top w:val="single" w:sz="4" w:space="0" w:color="auto"/>
              <w:left w:val="single" w:sz="4" w:space="0" w:color="auto"/>
              <w:bottom w:val="single" w:sz="6" w:space="0" w:color="auto"/>
              <w:right w:val="single" w:sz="6" w:space="0" w:color="auto"/>
            </w:tcBorders>
            <w:shd w:val="clear" w:color="auto" w:fill="auto"/>
          </w:tcPr>
          <w:p w14:paraId="17C1C9A9" w14:textId="77777777" w:rsidR="00C04215" w:rsidRPr="009C5807" w:rsidRDefault="00C04215" w:rsidP="00317D0E">
            <w:pPr>
              <w:pStyle w:val="TAH"/>
              <w:rPr>
                <w:ins w:id="2116" w:author="Xiaomi" w:date="2022-08-08T20:31:00Z"/>
              </w:rPr>
            </w:pPr>
            <w:ins w:id="2117" w:author="Xiaomi" w:date="2022-08-08T20:31:00Z">
              <w:r w:rsidRPr="009C5807">
                <w:t>Minimum Io</w:t>
              </w:r>
            </w:ins>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0062281F" w14:textId="77777777" w:rsidR="00C04215" w:rsidRPr="009C5807" w:rsidRDefault="00C04215" w:rsidP="00317D0E">
            <w:pPr>
              <w:pStyle w:val="TAH"/>
              <w:rPr>
                <w:ins w:id="2118" w:author="Xiaomi" w:date="2022-08-08T20:31:00Z"/>
              </w:rPr>
            </w:pPr>
            <w:ins w:id="2119" w:author="Xiaomi" w:date="2022-08-08T20:31:00Z">
              <w:r w:rsidRPr="009C5807">
                <w:t>Maximum Io</w:t>
              </w:r>
            </w:ins>
          </w:p>
        </w:tc>
      </w:tr>
      <w:tr w:rsidR="00C04215" w:rsidRPr="009C5807" w14:paraId="4771D564" w14:textId="77777777" w:rsidTr="00317D0E">
        <w:trPr>
          <w:trHeight w:val="308"/>
          <w:jc w:val="center"/>
          <w:ins w:id="2120" w:author="Xiaomi" w:date="2022-08-08T20:31:00Z"/>
        </w:trPr>
        <w:tc>
          <w:tcPr>
            <w:tcW w:w="1033" w:type="dxa"/>
            <w:tcBorders>
              <w:top w:val="single" w:sz="4" w:space="0" w:color="auto"/>
              <w:left w:val="single" w:sz="4" w:space="0" w:color="auto"/>
              <w:right w:val="single" w:sz="6" w:space="0" w:color="auto"/>
            </w:tcBorders>
            <w:shd w:val="clear" w:color="auto" w:fill="auto"/>
          </w:tcPr>
          <w:p w14:paraId="21A672BF" w14:textId="77777777" w:rsidR="00C04215" w:rsidRPr="009C5807" w:rsidRDefault="00C04215" w:rsidP="00317D0E">
            <w:pPr>
              <w:pStyle w:val="TAH"/>
              <w:rPr>
                <w:ins w:id="2121" w:author="Xiaomi" w:date="2022-08-08T20:31:00Z"/>
              </w:rPr>
            </w:pPr>
            <w:ins w:id="2122" w:author="Xiaomi" w:date="2022-08-08T20:31:00Z">
              <w:r w:rsidRPr="009C5807">
                <w:t>dB</w:t>
              </w:r>
            </w:ins>
          </w:p>
        </w:tc>
        <w:tc>
          <w:tcPr>
            <w:tcW w:w="1047" w:type="dxa"/>
            <w:tcBorders>
              <w:top w:val="single" w:sz="4" w:space="0" w:color="auto"/>
              <w:left w:val="single" w:sz="6" w:space="0" w:color="auto"/>
              <w:right w:val="single" w:sz="6" w:space="0" w:color="auto"/>
            </w:tcBorders>
            <w:shd w:val="clear" w:color="auto" w:fill="auto"/>
          </w:tcPr>
          <w:p w14:paraId="098CD9CA" w14:textId="77777777" w:rsidR="00C04215" w:rsidRPr="009C5807" w:rsidRDefault="00C04215" w:rsidP="00317D0E">
            <w:pPr>
              <w:pStyle w:val="TAH"/>
              <w:rPr>
                <w:ins w:id="2123" w:author="Xiaomi" w:date="2022-08-08T20:31:00Z"/>
              </w:rPr>
            </w:pPr>
            <w:ins w:id="2124" w:author="Xiaomi" w:date="2022-08-08T20:31:00Z">
              <w:r w:rsidRPr="009C5807">
                <w:t>dB</w:t>
              </w:r>
            </w:ins>
          </w:p>
        </w:tc>
        <w:tc>
          <w:tcPr>
            <w:tcW w:w="951" w:type="dxa"/>
            <w:tcBorders>
              <w:top w:val="single" w:sz="4" w:space="0" w:color="auto"/>
              <w:left w:val="single" w:sz="6" w:space="0" w:color="auto"/>
              <w:right w:val="single" w:sz="6" w:space="0" w:color="auto"/>
            </w:tcBorders>
            <w:shd w:val="clear" w:color="auto" w:fill="auto"/>
          </w:tcPr>
          <w:p w14:paraId="7B8BCA09" w14:textId="77777777" w:rsidR="00C04215" w:rsidRPr="009C5807" w:rsidRDefault="00C04215" w:rsidP="00317D0E">
            <w:pPr>
              <w:pStyle w:val="TAH"/>
              <w:rPr>
                <w:ins w:id="2125" w:author="Xiaomi" w:date="2022-08-08T20:31:00Z"/>
              </w:rPr>
            </w:pPr>
            <w:ins w:id="2126" w:author="Xiaomi" w:date="2022-08-08T20:31:00Z">
              <w:r w:rsidRPr="009C5807">
                <w:t>dB</w:t>
              </w:r>
            </w:ins>
          </w:p>
        </w:tc>
        <w:tc>
          <w:tcPr>
            <w:tcW w:w="2122" w:type="dxa"/>
            <w:tcBorders>
              <w:top w:val="single" w:sz="6" w:space="0" w:color="auto"/>
              <w:left w:val="single" w:sz="6" w:space="0" w:color="auto"/>
              <w:right w:val="single" w:sz="4" w:space="0" w:color="auto"/>
            </w:tcBorders>
            <w:shd w:val="clear" w:color="auto" w:fill="auto"/>
          </w:tcPr>
          <w:p w14:paraId="3CD2A931" w14:textId="77777777" w:rsidR="00C04215" w:rsidRPr="009C5807" w:rsidRDefault="00C04215" w:rsidP="00317D0E">
            <w:pPr>
              <w:pStyle w:val="TAH"/>
              <w:rPr>
                <w:ins w:id="2127" w:author="Xiaomi" w:date="2022-08-08T20:31:00Z"/>
              </w:rPr>
            </w:pPr>
          </w:p>
        </w:tc>
        <w:tc>
          <w:tcPr>
            <w:tcW w:w="2139" w:type="dxa"/>
            <w:gridSpan w:val="2"/>
            <w:tcBorders>
              <w:top w:val="single" w:sz="6" w:space="0" w:color="auto"/>
              <w:left w:val="single" w:sz="4" w:space="0" w:color="auto"/>
              <w:bottom w:val="single" w:sz="6" w:space="0" w:color="auto"/>
              <w:right w:val="single" w:sz="6" w:space="0" w:color="auto"/>
            </w:tcBorders>
            <w:shd w:val="clear" w:color="auto" w:fill="auto"/>
          </w:tcPr>
          <w:p w14:paraId="78B18242" w14:textId="77777777" w:rsidR="00C04215" w:rsidRPr="009C5807" w:rsidRDefault="00C04215" w:rsidP="00317D0E">
            <w:pPr>
              <w:pStyle w:val="TAH"/>
              <w:rPr>
                <w:ins w:id="2128" w:author="Xiaomi" w:date="2022-08-08T20:31:00Z"/>
              </w:rPr>
            </w:pPr>
            <w:ins w:id="2129" w:author="Xiaomi" w:date="2022-08-08T20:31:00Z">
              <w:r w:rsidRPr="009C5807">
                <w:rPr>
                  <w:rFonts w:cs="Arial"/>
                </w:rPr>
                <w:t xml:space="preserve">dBm / </w:t>
              </w:r>
              <w:r w:rsidRPr="009C5807">
                <w:t>SCS</w:t>
              </w:r>
              <w:r w:rsidRPr="009C5807">
                <w:rPr>
                  <w:vertAlign w:val="subscript"/>
                </w:rPr>
                <w:t>SSB</w:t>
              </w:r>
            </w:ins>
          </w:p>
        </w:tc>
        <w:tc>
          <w:tcPr>
            <w:tcW w:w="1440" w:type="dxa"/>
            <w:tcBorders>
              <w:top w:val="single" w:sz="6" w:space="0" w:color="auto"/>
              <w:left w:val="single" w:sz="6" w:space="0" w:color="auto"/>
              <w:right w:val="single" w:sz="6" w:space="0" w:color="auto"/>
            </w:tcBorders>
            <w:shd w:val="clear" w:color="auto" w:fill="auto"/>
          </w:tcPr>
          <w:p w14:paraId="4CDF066D" w14:textId="77777777" w:rsidR="00C04215" w:rsidRPr="009C5807" w:rsidRDefault="00C04215" w:rsidP="00317D0E">
            <w:pPr>
              <w:pStyle w:val="TAH"/>
              <w:rPr>
                <w:ins w:id="2130" w:author="Xiaomi" w:date="2022-08-08T20:31:00Z"/>
              </w:rPr>
            </w:pPr>
            <w:ins w:id="2131" w:author="Xiaomi" w:date="2022-08-08T20:31:00Z">
              <w:r w:rsidRPr="009C5807">
                <w:t>dBm/BW</w:t>
              </w:r>
              <w:r w:rsidRPr="009C5807">
                <w:rPr>
                  <w:vertAlign w:val="subscript"/>
                </w:rPr>
                <w:t>Channel</w:t>
              </w:r>
            </w:ins>
          </w:p>
        </w:tc>
        <w:tc>
          <w:tcPr>
            <w:tcW w:w="1440" w:type="dxa"/>
            <w:tcBorders>
              <w:top w:val="single" w:sz="6" w:space="0" w:color="auto"/>
              <w:left w:val="single" w:sz="6" w:space="0" w:color="auto"/>
              <w:right w:val="single" w:sz="4" w:space="0" w:color="auto"/>
            </w:tcBorders>
            <w:shd w:val="clear" w:color="auto" w:fill="auto"/>
          </w:tcPr>
          <w:p w14:paraId="23066588" w14:textId="77777777" w:rsidR="00C04215" w:rsidRPr="009C5807" w:rsidRDefault="00C04215" w:rsidP="00317D0E">
            <w:pPr>
              <w:pStyle w:val="TAH"/>
              <w:rPr>
                <w:ins w:id="2132" w:author="Xiaomi" w:date="2022-08-08T20:31:00Z"/>
              </w:rPr>
            </w:pPr>
            <w:ins w:id="2133" w:author="Xiaomi" w:date="2022-08-08T20:31:00Z">
              <w:r w:rsidRPr="009C5807">
                <w:t>dBm/BW</w:t>
              </w:r>
              <w:r w:rsidRPr="009C5807">
                <w:rPr>
                  <w:vertAlign w:val="subscript"/>
                </w:rPr>
                <w:t>Channel</w:t>
              </w:r>
            </w:ins>
          </w:p>
        </w:tc>
      </w:tr>
      <w:tr w:rsidR="00C04215" w:rsidRPr="009C5807" w14:paraId="57EEFA43" w14:textId="77777777" w:rsidTr="00317D0E">
        <w:trPr>
          <w:trHeight w:val="307"/>
          <w:jc w:val="center"/>
          <w:ins w:id="2134" w:author="Xiaomi" w:date="2022-08-08T20:31:00Z"/>
        </w:trPr>
        <w:tc>
          <w:tcPr>
            <w:tcW w:w="1033" w:type="dxa"/>
            <w:tcBorders>
              <w:left w:val="single" w:sz="4" w:space="0" w:color="auto"/>
              <w:bottom w:val="single" w:sz="6" w:space="0" w:color="auto"/>
              <w:right w:val="single" w:sz="6" w:space="0" w:color="auto"/>
            </w:tcBorders>
            <w:shd w:val="clear" w:color="auto" w:fill="auto"/>
          </w:tcPr>
          <w:p w14:paraId="75144600" w14:textId="77777777" w:rsidR="00C04215" w:rsidRPr="009C5807" w:rsidRDefault="00C04215" w:rsidP="00317D0E">
            <w:pPr>
              <w:pStyle w:val="TAH"/>
              <w:rPr>
                <w:ins w:id="2135" w:author="Xiaomi" w:date="2022-08-08T20:31:00Z"/>
              </w:rPr>
            </w:pPr>
          </w:p>
        </w:tc>
        <w:tc>
          <w:tcPr>
            <w:tcW w:w="1047" w:type="dxa"/>
            <w:tcBorders>
              <w:left w:val="single" w:sz="6" w:space="0" w:color="auto"/>
              <w:bottom w:val="single" w:sz="6" w:space="0" w:color="auto"/>
              <w:right w:val="single" w:sz="6" w:space="0" w:color="auto"/>
            </w:tcBorders>
            <w:shd w:val="clear" w:color="auto" w:fill="auto"/>
          </w:tcPr>
          <w:p w14:paraId="25CE64B0" w14:textId="77777777" w:rsidR="00C04215" w:rsidRPr="009C5807" w:rsidRDefault="00C04215" w:rsidP="00317D0E">
            <w:pPr>
              <w:pStyle w:val="TAH"/>
              <w:rPr>
                <w:ins w:id="2136" w:author="Xiaomi" w:date="2022-08-08T20:31:00Z"/>
              </w:rPr>
            </w:pPr>
          </w:p>
        </w:tc>
        <w:tc>
          <w:tcPr>
            <w:tcW w:w="951" w:type="dxa"/>
            <w:tcBorders>
              <w:left w:val="single" w:sz="6" w:space="0" w:color="auto"/>
              <w:bottom w:val="single" w:sz="6" w:space="0" w:color="auto"/>
              <w:right w:val="single" w:sz="6" w:space="0" w:color="auto"/>
            </w:tcBorders>
            <w:shd w:val="clear" w:color="auto" w:fill="auto"/>
          </w:tcPr>
          <w:p w14:paraId="79F982FC" w14:textId="77777777" w:rsidR="00C04215" w:rsidRPr="009C5807" w:rsidRDefault="00C04215" w:rsidP="00317D0E">
            <w:pPr>
              <w:pStyle w:val="TAH"/>
              <w:rPr>
                <w:ins w:id="2137" w:author="Xiaomi" w:date="2022-08-08T20:31:00Z"/>
              </w:rPr>
            </w:pPr>
          </w:p>
        </w:tc>
        <w:tc>
          <w:tcPr>
            <w:tcW w:w="2122" w:type="dxa"/>
            <w:tcBorders>
              <w:left w:val="single" w:sz="6" w:space="0" w:color="auto"/>
              <w:bottom w:val="single" w:sz="6" w:space="0" w:color="auto"/>
              <w:right w:val="single" w:sz="4" w:space="0" w:color="auto"/>
            </w:tcBorders>
            <w:shd w:val="clear" w:color="auto" w:fill="auto"/>
          </w:tcPr>
          <w:p w14:paraId="7422EF96" w14:textId="77777777" w:rsidR="00C04215" w:rsidRPr="009C5807" w:rsidRDefault="00C04215" w:rsidP="00317D0E">
            <w:pPr>
              <w:pStyle w:val="TAH"/>
              <w:rPr>
                <w:ins w:id="2138" w:author="Xiaomi" w:date="2022-08-08T20:31:00Z"/>
              </w:rPr>
            </w:pP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7B4E3903" w14:textId="77777777" w:rsidR="00C04215" w:rsidRPr="009C5807" w:rsidRDefault="00C04215" w:rsidP="00317D0E">
            <w:pPr>
              <w:pStyle w:val="TAH"/>
              <w:rPr>
                <w:ins w:id="2139" w:author="Xiaomi" w:date="2022-08-08T20:31:00Z"/>
                <w:rFonts w:cs="Arial"/>
              </w:rPr>
            </w:pPr>
            <w:ins w:id="2140" w:author="Xiaomi" w:date="2022-08-08T20:31:00Z">
              <w:r w:rsidRPr="009C5807">
                <w:t>SCS</w:t>
              </w:r>
              <w:r w:rsidRPr="009C5807">
                <w:rPr>
                  <w:vertAlign w:val="subscript"/>
                </w:rPr>
                <w:t>SSB</w:t>
              </w:r>
              <w:r w:rsidRPr="009C5807">
                <w:rPr>
                  <w:rFonts w:cs="Arial"/>
                </w:rPr>
                <w:t xml:space="preserve"> = 120 kHz</w:t>
              </w:r>
            </w:ins>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02EE1B1C" w14:textId="77777777" w:rsidR="00C04215" w:rsidRPr="009C5807" w:rsidRDefault="00C04215" w:rsidP="00317D0E">
            <w:pPr>
              <w:pStyle w:val="TAH"/>
              <w:rPr>
                <w:ins w:id="2141" w:author="Xiaomi" w:date="2022-08-08T20:31:00Z"/>
                <w:rFonts w:cs="Arial"/>
              </w:rPr>
            </w:pPr>
            <w:ins w:id="2142" w:author="Xiaomi" w:date="2022-08-08T20:31:00Z">
              <w:r w:rsidRPr="009C5807">
                <w:t>SCS</w:t>
              </w:r>
              <w:r w:rsidRPr="009C5807">
                <w:rPr>
                  <w:vertAlign w:val="subscript"/>
                </w:rPr>
                <w:t>SSB</w:t>
              </w:r>
              <w:r w:rsidRPr="009C5807">
                <w:rPr>
                  <w:rFonts w:cs="Arial"/>
                </w:rPr>
                <w:t xml:space="preserve"> = 240 kHz</w:t>
              </w:r>
            </w:ins>
          </w:p>
        </w:tc>
        <w:tc>
          <w:tcPr>
            <w:tcW w:w="1440" w:type="dxa"/>
            <w:tcBorders>
              <w:left w:val="single" w:sz="6" w:space="0" w:color="auto"/>
              <w:bottom w:val="single" w:sz="6" w:space="0" w:color="auto"/>
              <w:right w:val="single" w:sz="6" w:space="0" w:color="auto"/>
            </w:tcBorders>
            <w:shd w:val="clear" w:color="auto" w:fill="auto"/>
          </w:tcPr>
          <w:p w14:paraId="0392ADC2" w14:textId="77777777" w:rsidR="00C04215" w:rsidRPr="009C5807" w:rsidRDefault="00C04215" w:rsidP="00317D0E">
            <w:pPr>
              <w:pStyle w:val="TAH"/>
              <w:rPr>
                <w:ins w:id="2143" w:author="Xiaomi" w:date="2022-08-08T20:31:00Z"/>
              </w:rPr>
            </w:pPr>
          </w:p>
        </w:tc>
        <w:tc>
          <w:tcPr>
            <w:tcW w:w="1440" w:type="dxa"/>
            <w:tcBorders>
              <w:left w:val="single" w:sz="6" w:space="0" w:color="auto"/>
              <w:bottom w:val="single" w:sz="6" w:space="0" w:color="auto"/>
              <w:right w:val="single" w:sz="4" w:space="0" w:color="auto"/>
            </w:tcBorders>
            <w:shd w:val="clear" w:color="auto" w:fill="auto"/>
          </w:tcPr>
          <w:p w14:paraId="2D20A1E1" w14:textId="77777777" w:rsidR="00C04215" w:rsidRPr="009C5807" w:rsidRDefault="00C04215" w:rsidP="00317D0E">
            <w:pPr>
              <w:pStyle w:val="TAH"/>
              <w:rPr>
                <w:ins w:id="2144" w:author="Xiaomi" w:date="2022-08-08T20:31:00Z"/>
              </w:rPr>
            </w:pPr>
          </w:p>
        </w:tc>
      </w:tr>
      <w:tr w:rsidR="00C04215" w:rsidRPr="009C5807" w14:paraId="65372ACF" w14:textId="77777777" w:rsidTr="00317D0E">
        <w:trPr>
          <w:jc w:val="center"/>
          <w:ins w:id="2145" w:author="Xiaomi" w:date="2022-08-08T20:31:00Z"/>
        </w:trPr>
        <w:tc>
          <w:tcPr>
            <w:tcW w:w="1033" w:type="dxa"/>
            <w:tcBorders>
              <w:top w:val="single" w:sz="6" w:space="0" w:color="auto"/>
              <w:left w:val="single" w:sz="4" w:space="0" w:color="auto"/>
              <w:right w:val="single" w:sz="6" w:space="0" w:color="auto"/>
            </w:tcBorders>
            <w:shd w:val="clear" w:color="auto" w:fill="auto"/>
          </w:tcPr>
          <w:p w14:paraId="0603BC84" w14:textId="77777777" w:rsidR="00C04215" w:rsidRPr="009C5807" w:rsidRDefault="00C04215" w:rsidP="00317D0E">
            <w:pPr>
              <w:pStyle w:val="TAC"/>
              <w:rPr>
                <w:ins w:id="2146" w:author="Xiaomi" w:date="2022-08-08T20:31:00Z"/>
                <w:lang w:eastAsia="zh-CN"/>
              </w:rPr>
            </w:pPr>
          </w:p>
        </w:tc>
        <w:tc>
          <w:tcPr>
            <w:tcW w:w="1047" w:type="dxa"/>
            <w:tcBorders>
              <w:top w:val="single" w:sz="6" w:space="0" w:color="auto"/>
              <w:left w:val="single" w:sz="6" w:space="0" w:color="auto"/>
              <w:right w:val="single" w:sz="6" w:space="0" w:color="auto"/>
            </w:tcBorders>
            <w:shd w:val="clear" w:color="auto" w:fill="auto"/>
          </w:tcPr>
          <w:p w14:paraId="5863B96B" w14:textId="77777777" w:rsidR="00C04215" w:rsidRPr="009C5807" w:rsidRDefault="00C04215" w:rsidP="00317D0E">
            <w:pPr>
              <w:pStyle w:val="TAC"/>
              <w:rPr>
                <w:ins w:id="2147" w:author="Xiaomi" w:date="2022-08-08T20:31:00Z"/>
                <w:lang w:eastAsia="zh-CN"/>
              </w:rPr>
            </w:pPr>
          </w:p>
        </w:tc>
        <w:tc>
          <w:tcPr>
            <w:tcW w:w="951" w:type="dxa"/>
            <w:tcBorders>
              <w:top w:val="single" w:sz="6" w:space="0" w:color="auto"/>
              <w:left w:val="single" w:sz="6" w:space="0" w:color="auto"/>
              <w:right w:val="single" w:sz="6" w:space="0" w:color="auto"/>
            </w:tcBorders>
            <w:shd w:val="clear" w:color="auto" w:fill="auto"/>
          </w:tcPr>
          <w:p w14:paraId="04CD10D2" w14:textId="77777777" w:rsidR="00C04215" w:rsidRPr="009C5807" w:rsidRDefault="00C04215" w:rsidP="00317D0E">
            <w:pPr>
              <w:pStyle w:val="TAC"/>
              <w:rPr>
                <w:ins w:id="2148" w:author="Xiaomi" w:date="2022-08-08T20:31:00Z"/>
              </w:rPr>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4A0AFEB0" w14:textId="77777777" w:rsidR="00C04215" w:rsidRPr="009C5807" w:rsidRDefault="00C04215" w:rsidP="00317D0E">
            <w:pPr>
              <w:pStyle w:val="TAC"/>
              <w:rPr>
                <w:ins w:id="2149" w:author="Xiaomi" w:date="2022-08-08T20:31:00Z"/>
              </w:rPr>
            </w:pPr>
            <w:ins w:id="2150" w:author="Xiaomi" w:date="2022-08-08T20:31:00Z">
              <w:r w:rsidRPr="009C5807">
                <w:t>NR_FDD_FR1_A, NR_TDD_FR1_A,</w:t>
              </w:r>
              <w:r>
                <w:t xml:space="preserve"> </w:t>
              </w:r>
              <w:r w:rsidRPr="009C5807">
                <w:t>NR_SDL_FR1_A</w:t>
              </w:r>
            </w:ins>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22D97AD5" w14:textId="77777777" w:rsidR="00C04215" w:rsidRPr="009C5807" w:rsidRDefault="00C04215" w:rsidP="00317D0E">
            <w:pPr>
              <w:pStyle w:val="TAC"/>
              <w:rPr>
                <w:ins w:id="2151" w:author="Xiaomi" w:date="2022-08-08T20:31:00Z"/>
              </w:rPr>
            </w:pPr>
            <w:ins w:id="2152" w:author="Xiaomi" w:date="2022-08-08T20:31:00Z">
              <w:r w:rsidRPr="009C5807">
                <w:t>-121</w:t>
              </w:r>
            </w:ins>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0C4A0F81" w14:textId="77777777" w:rsidR="00C04215" w:rsidRPr="009C5807" w:rsidRDefault="00C04215" w:rsidP="00317D0E">
            <w:pPr>
              <w:pStyle w:val="TAC"/>
              <w:rPr>
                <w:ins w:id="2153" w:author="Xiaomi" w:date="2022-08-08T20:31:00Z"/>
                <w:rFonts w:cs="Arial"/>
              </w:rPr>
            </w:pPr>
            <w:ins w:id="2154" w:author="Xiaomi" w:date="2022-08-08T20:31:00Z">
              <w:r w:rsidRPr="009C5807">
                <w:t>-118</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0417E57" w14:textId="77777777" w:rsidR="00C04215" w:rsidRPr="009C5807" w:rsidRDefault="00C04215" w:rsidP="00317D0E">
            <w:pPr>
              <w:pStyle w:val="TAC"/>
              <w:rPr>
                <w:ins w:id="2155" w:author="Xiaomi" w:date="2022-08-08T20:31:00Z"/>
              </w:rPr>
            </w:pPr>
            <w:ins w:id="2156" w:author="Xiaomi" w:date="2022-08-08T20:31: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B98851B" w14:textId="77777777" w:rsidR="00C04215" w:rsidRPr="009C5807" w:rsidRDefault="00C04215" w:rsidP="00317D0E">
            <w:pPr>
              <w:pStyle w:val="TAC"/>
              <w:rPr>
                <w:ins w:id="2157" w:author="Xiaomi" w:date="2022-08-08T20:31:00Z"/>
              </w:rPr>
            </w:pPr>
            <w:ins w:id="2158" w:author="Xiaomi" w:date="2022-08-08T20:31:00Z">
              <w:r w:rsidRPr="009C5807">
                <w:t>-50</w:t>
              </w:r>
            </w:ins>
          </w:p>
        </w:tc>
      </w:tr>
      <w:tr w:rsidR="00C04215" w:rsidRPr="009C5807" w14:paraId="0C80609E" w14:textId="77777777" w:rsidTr="00317D0E">
        <w:trPr>
          <w:jc w:val="center"/>
          <w:ins w:id="2159" w:author="Xiaomi" w:date="2022-08-08T20:31:00Z"/>
        </w:trPr>
        <w:tc>
          <w:tcPr>
            <w:tcW w:w="1033" w:type="dxa"/>
            <w:tcBorders>
              <w:left w:val="single" w:sz="4" w:space="0" w:color="auto"/>
              <w:right w:val="single" w:sz="6" w:space="0" w:color="auto"/>
            </w:tcBorders>
            <w:shd w:val="clear" w:color="auto" w:fill="auto"/>
          </w:tcPr>
          <w:p w14:paraId="1072246A" w14:textId="77777777" w:rsidR="00C04215" w:rsidRPr="009C5807" w:rsidRDefault="00C04215" w:rsidP="00317D0E">
            <w:pPr>
              <w:pStyle w:val="TAC"/>
              <w:rPr>
                <w:ins w:id="2160" w:author="Xiaomi" w:date="2022-08-08T20:31:00Z"/>
              </w:rPr>
            </w:pPr>
          </w:p>
        </w:tc>
        <w:tc>
          <w:tcPr>
            <w:tcW w:w="1047" w:type="dxa"/>
            <w:tcBorders>
              <w:left w:val="single" w:sz="6" w:space="0" w:color="auto"/>
              <w:right w:val="single" w:sz="6" w:space="0" w:color="auto"/>
            </w:tcBorders>
            <w:shd w:val="clear" w:color="auto" w:fill="auto"/>
          </w:tcPr>
          <w:p w14:paraId="05EBA87D" w14:textId="77777777" w:rsidR="00C04215" w:rsidRPr="009C5807" w:rsidRDefault="00C04215" w:rsidP="00317D0E">
            <w:pPr>
              <w:pStyle w:val="TAC"/>
              <w:rPr>
                <w:ins w:id="2161" w:author="Xiaomi" w:date="2022-08-08T20:31:00Z"/>
              </w:rPr>
            </w:pPr>
          </w:p>
        </w:tc>
        <w:tc>
          <w:tcPr>
            <w:tcW w:w="951" w:type="dxa"/>
            <w:tcBorders>
              <w:left w:val="single" w:sz="6" w:space="0" w:color="auto"/>
              <w:right w:val="single" w:sz="6" w:space="0" w:color="auto"/>
            </w:tcBorders>
            <w:shd w:val="clear" w:color="auto" w:fill="auto"/>
          </w:tcPr>
          <w:p w14:paraId="3CAB7CCE" w14:textId="77777777" w:rsidR="00C04215" w:rsidRPr="009C5807" w:rsidRDefault="00C04215" w:rsidP="00317D0E">
            <w:pPr>
              <w:pStyle w:val="TAC"/>
              <w:rPr>
                <w:ins w:id="2162" w:author="Xiaomi" w:date="2022-08-08T20:31:00Z"/>
              </w:rPr>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19DFC9EC" w14:textId="77777777" w:rsidR="00C04215" w:rsidRPr="009C5807" w:rsidRDefault="00C04215" w:rsidP="00317D0E">
            <w:pPr>
              <w:pStyle w:val="TAC"/>
              <w:rPr>
                <w:ins w:id="2163" w:author="Xiaomi" w:date="2022-08-08T20:31:00Z"/>
              </w:rPr>
            </w:pPr>
            <w:ins w:id="2164" w:author="Xiaomi" w:date="2022-08-08T20:31:00Z">
              <w:r w:rsidRPr="009C5807">
                <w:t>NR_FDD_FR1_B</w:t>
              </w:r>
            </w:ins>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39522978" w14:textId="77777777" w:rsidR="00C04215" w:rsidRPr="009C5807" w:rsidRDefault="00C04215" w:rsidP="00317D0E">
            <w:pPr>
              <w:pStyle w:val="TAC"/>
              <w:rPr>
                <w:ins w:id="2165" w:author="Xiaomi" w:date="2022-08-08T20:31:00Z"/>
              </w:rPr>
            </w:pPr>
            <w:ins w:id="2166" w:author="Xiaomi" w:date="2022-08-08T20:31:00Z">
              <w:r w:rsidRPr="009C5807">
                <w:t>-120.5</w:t>
              </w:r>
            </w:ins>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200DA60E" w14:textId="77777777" w:rsidR="00C04215" w:rsidRPr="009C5807" w:rsidRDefault="00C04215" w:rsidP="00317D0E">
            <w:pPr>
              <w:pStyle w:val="TAC"/>
              <w:rPr>
                <w:ins w:id="2167" w:author="Xiaomi" w:date="2022-08-08T20:31:00Z"/>
                <w:rFonts w:cs="Arial"/>
                <w:lang w:val="sv-SE"/>
              </w:rPr>
            </w:pPr>
            <w:ins w:id="2168" w:author="Xiaomi" w:date="2022-08-08T20:31:00Z">
              <w:r w:rsidRPr="009C5807">
                <w:t>-117.5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6A8292C" w14:textId="77777777" w:rsidR="00C04215" w:rsidRPr="009C5807" w:rsidRDefault="00C04215" w:rsidP="00317D0E">
            <w:pPr>
              <w:pStyle w:val="TAC"/>
              <w:rPr>
                <w:ins w:id="2169" w:author="Xiaomi" w:date="2022-08-08T20:31:00Z"/>
              </w:rPr>
            </w:pPr>
            <w:ins w:id="2170" w:author="Xiaomi" w:date="2022-08-08T20:31:00Z">
              <w:r w:rsidRPr="009C5807">
                <w:rPr>
                  <w:lang w:eastAsia="ja-JP"/>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C405EC4" w14:textId="77777777" w:rsidR="00C04215" w:rsidRPr="009C5807" w:rsidRDefault="00C04215" w:rsidP="00317D0E">
            <w:pPr>
              <w:pStyle w:val="TAC"/>
              <w:rPr>
                <w:ins w:id="2171" w:author="Xiaomi" w:date="2022-08-08T20:31:00Z"/>
              </w:rPr>
            </w:pPr>
            <w:ins w:id="2172" w:author="Xiaomi" w:date="2022-08-08T20:31:00Z">
              <w:r w:rsidRPr="009C5807">
                <w:t>-50</w:t>
              </w:r>
            </w:ins>
          </w:p>
        </w:tc>
      </w:tr>
      <w:tr w:rsidR="00C04215" w:rsidRPr="009C5807" w14:paraId="464E1B0D" w14:textId="77777777" w:rsidTr="00317D0E">
        <w:trPr>
          <w:jc w:val="center"/>
          <w:ins w:id="2173" w:author="Xiaomi" w:date="2022-08-08T20:31:00Z"/>
        </w:trPr>
        <w:tc>
          <w:tcPr>
            <w:tcW w:w="1033" w:type="dxa"/>
            <w:tcBorders>
              <w:left w:val="single" w:sz="4" w:space="0" w:color="auto"/>
              <w:right w:val="single" w:sz="6" w:space="0" w:color="auto"/>
            </w:tcBorders>
            <w:shd w:val="clear" w:color="auto" w:fill="auto"/>
          </w:tcPr>
          <w:p w14:paraId="340757F4" w14:textId="77777777" w:rsidR="00C04215" w:rsidRPr="009C5807" w:rsidRDefault="00C04215" w:rsidP="00317D0E">
            <w:pPr>
              <w:pStyle w:val="TAC"/>
              <w:rPr>
                <w:ins w:id="2174" w:author="Xiaomi" w:date="2022-08-08T20:31:00Z"/>
              </w:rPr>
            </w:pPr>
          </w:p>
        </w:tc>
        <w:tc>
          <w:tcPr>
            <w:tcW w:w="1047" w:type="dxa"/>
            <w:tcBorders>
              <w:left w:val="single" w:sz="6" w:space="0" w:color="auto"/>
              <w:right w:val="single" w:sz="6" w:space="0" w:color="auto"/>
            </w:tcBorders>
            <w:shd w:val="clear" w:color="auto" w:fill="auto"/>
          </w:tcPr>
          <w:p w14:paraId="18C5FB38" w14:textId="77777777" w:rsidR="00C04215" w:rsidRPr="009C5807" w:rsidRDefault="00C04215" w:rsidP="00317D0E">
            <w:pPr>
              <w:pStyle w:val="TAC"/>
              <w:rPr>
                <w:ins w:id="2175" w:author="Xiaomi" w:date="2022-08-08T20:31:00Z"/>
              </w:rPr>
            </w:pPr>
          </w:p>
        </w:tc>
        <w:tc>
          <w:tcPr>
            <w:tcW w:w="951" w:type="dxa"/>
            <w:tcBorders>
              <w:left w:val="single" w:sz="6" w:space="0" w:color="auto"/>
              <w:right w:val="single" w:sz="6" w:space="0" w:color="auto"/>
            </w:tcBorders>
            <w:shd w:val="clear" w:color="auto" w:fill="auto"/>
          </w:tcPr>
          <w:p w14:paraId="7E434312" w14:textId="77777777" w:rsidR="00C04215" w:rsidRPr="009C5807" w:rsidRDefault="00C04215" w:rsidP="00317D0E">
            <w:pPr>
              <w:pStyle w:val="TAC"/>
              <w:rPr>
                <w:ins w:id="2176" w:author="Xiaomi" w:date="2022-08-08T20:31:00Z"/>
              </w:rPr>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7570FE6D" w14:textId="77777777" w:rsidR="00C04215" w:rsidRPr="009C5807" w:rsidRDefault="00C04215" w:rsidP="00317D0E">
            <w:pPr>
              <w:pStyle w:val="TAC"/>
              <w:rPr>
                <w:ins w:id="2177" w:author="Xiaomi" w:date="2022-08-08T20:31:00Z"/>
              </w:rPr>
            </w:pPr>
            <w:ins w:id="2178" w:author="Xiaomi" w:date="2022-08-08T20:31:00Z">
              <w:r w:rsidRPr="009C5807">
                <w:t>NR_TDD_FR1_C</w:t>
              </w:r>
            </w:ins>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0ADD833A" w14:textId="77777777" w:rsidR="00C04215" w:rsidRPr="009C5807" w:rsidRDefault="00C04215" w:rsidP="00317D0E">
            <w:pPr>
              <w:pStyle w:val="TAC"/>
              <w:rPr>
                <w:ins w:id="2179" w:author="Xiaomi" w:date="2022-08-08T20:31:00Z"/>
              </w:rPr>
            </w:pPr>
            <w:ins w:id="2180" w:author="Xiaomi" w:date="2022-08-08T20:31:00Z">
              <w:r w:rsidRPr="009C5807">
                <w:t>-120</w:t>
              </w:r>
            </w:ins>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6F0003A3" w14:textId="77777777" w:rsidR="00C04215" w:rsidRPr="009C5807" w:rsidRDefault="00C04215" w:rsidP="00317D0E">
            <w:pPr>
              <w:pStyle w:val="TAC"/>
              <w:rPr>
                <w:ins w:id="2181" w:author="Xiaomi" w:date="2022-08-08T20:31:00Z"/>
                <w:rFonts w:cs="Arial"/>
                <w:lang w:val="sv-SE"/>
              </w:rPr>
            </w:pPr>
            <w:ins w:id="2182" w:author="Xiaomi" w:date="2022-08-08T20:31:00Z">
              <w:r w:rsidRPr="009C5807">
                <w:t>-117</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E986D90" w14:textId="77777777" w:rsidR="00C04215" w:rsidRPr="009C5807" w:rsidRDefault="00C04215" w:rsidP="00317D0E">
            <w:pPr>
              <w:pStyle w:val="TAC"/>
              <w:rPr>
                <w:ins w:id="2183" w:author="Xiaomi" w:date="2022-08-08T20:31:00Z"/>
              </w:rPr>
            </w:pPr>
            <w:ins w:id="2184" w:author="Xiaomi" w:date="2022-08-08T20:31: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8B01623" w14:textId="77777777" w:rsidR="00C04215" w:rsidRPr="009C5807" w:rsidRDefault="00C04215" w:rsidP="00317D0E">
            <w:pPr>
              <w:pStyle w:val="TAC"/>
              <w:rPr>
                <w:ins w:id="2185" w:author="Xiaomi" w:date="2022-08-08T20:31:00Z"/>
              </w:rPr>
            </w:pPr>
            <w:ins w:id="2186" w:author="Xiaomi" w:date="2022-08-08T20:31:00Z">
              <w:r w:rsidRPr="009C5807">
                <w:t>-50</w:t>
              </w:r>
            </w:ins>
          </w:p>
        </w:tc>
      </w:tr>
      <w:tr w:rsidR="00C04215" w:rsidRPr="009C5807" w14:paraId="47C19489" w14:textId="77777777" w:rsidTr="00317D0E">
        <w:trPr>
          <w:jc w:val="center"/>
          <w:ins w:id="2187" w:author="Xiaomi" w:date="2022-08-08T20:31:00Z"/>
        </w:trPr>
        <w:tc>
          <w:tcPr>
            <w:tcW w:w="1033" w:type="dxa"/>
            <w:tcBorders>
              <w:left w:val="single" w:sz="4" w:space="0" w:color="auto"/>
              <w:right w:val="single" w:sz="6" w:space="0" w:color="auto"/>
            </w:tcBorders>
            <w:shd w:val="clear" w:color="auto" w:fill="auto"/>
          </w:tcPr>
          <w:p w14:paraId="3D708F80" w14:textId="79EDD8E6" w:rsidR="00C04215" w:rsidRPr="009C5807" w:rsidRDefault="00C04215" w:rsidP="00317D0E">
            <w:pPr>
              <w:pStyle w:val="TAC"/>
              <w:rPr>
                <w:ins w:id="2188" w:author="Xiaomi" w:date="2022-08-08T20:31:00Z"/>
              </w:rPr>
            </w:pPr>
            <w:ins w:id="2189" w:author="Xiaomi" w:date="2022-08-08T20:31:00Z">
              <w:r w:rsidRPr="009C5807">
                <w:sym w:font="Symbol" w:char="F0B1"/>
              </w:r>
            </w:ins>
            <w:ins w:id="2190" w:author="Xiaomi" w:date="2022-08-08T20:34:00Z">
              <w:r w:rsidR="00427B4E">
                <w:t>[4]</w:t>
              </w:r>
            </w:ins>
          </w:p>
        </w:tc>
        <w:tc>
          <w:tcPr>
            <w:tcW w:w="1047" w:type="dxa"/>
            <w:tcBorders>
              <w:left w:val="single" w:sz="6" w:space="0" w:color="auto"/>
              <w:right w:val="single" w:sz="6" w:space="0" w:color="auto"/>
            </w:tcBorders>
            <w:shd w:val="clear" w:color="auto" w:fill="auto"/>
          </w:tcPr>
          <w:p w14:paraId="223DE9CF" w14:textId="77777777" w:rsidR="00C04215" w:rsidRPr="009C5807" w:rsidRDefault="00C04215" w:rsidP="00317D0E">
            <w:pPr>
              <w:pStyle w:val="TAC"/>
              <w:rPr>
                <w:ins w:id="2191" w:author="Xiaomi" w:date="2022-08-08T20:31:00Z"/>
              </w:rPr>
            </w:pPr>
            <w:ins w:id="2192" w:author="Xiaomi" w:date="2022-08-08T20:31:00Z">
              <w:r w:rsidRPr="009C5807">
                <w:sym w:font="Symbol" w:char="F0B1"/>
              </w:r>
              <w:r w:rsidRPr="009C5807">
                <w:t>4</w:t>
              </w:r>
            </w:ins>
          </w:p>
        </w:tc>
        <w:tc>
          <w:tcPr>
            <w:tcW w:w="951" w:type="dxa"/>
            <w:tcBorders>
              <w:left w:val="single" w:sz="6" w:space="0" w:color="auto"/>
              <w:right w:val="single" w:sz="6" w:space="0" w:color="auto"/>
            </w:tcBorders>
            <w:shd w:val="clear" w:color="auto" w:fill="auto"/>
          </w:tcPr>
          <w:p w14:paraId="3C3F688A" w14:textId="77777777" w:rsidR="00C04215" w:rsidRPr="009C5807" w:rsidRDefault="00C04215" w:rsidP="00317D0E">
            <w:pPr>
              <w:pStyle w:val="TAC"/>
              <w:rPr>
                <w:ins w:id="2193" w:author="Xiaomi" w:date="2022-08-08T20:31:00Z"/>
              </w:rPr>
            </w:pPr>
            <w:ins w:id="2194" w:author="Xiaomi" w:date="2022-08-08T20:31:00Z">
              <w:r w:rsidRPr="009C5807">
                <w:sym w:font="Symbol" w:char="F0B3"/>
              </w:r>
              <w:r w:rsidRPr="009C5807">
                <w:rPr>
                  <w:lang w:eastAsia="zh-CN"/>
                </w:rPr>
                <w:t>-3</w:t>
              </w:r>
            </w:ins>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679A54C4" w14:textId="77777777" w:rsidR="00C04215" w:rsidRPr="009C5807" w:rsidRDefault="00C04215" w:rsidP="00317D0E">
            <w:pPr>
              <w:pStyle w:val="TAC"/>
              <w:rPr>
                <w:ins w:id="2195" w:author="Xiaomi" w:date="2022-08-08T20:31:00Z"/>
                <w:lang w:val="sv-SE"/>
              </w:rPr>
            </w:pPr>
            <w:ins w:id="2196" w:author="Xiaomi" w:date="2022-08-08T20:31:00Z">
              <w:r w:rsidRPr="009C5807">
                <w:rPr>
                  <w:lang w:val="sv-SE"/>
                </w:rPr>
                <w:t>NR_FDD_FR1_D, NR_TDD_FR1_D</w:t>
              </w:r>
            </w:ins>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26B2CCDB" w14:textId="77777777" w:rsidR="00C04215" w:rsidRPr="009C5807" w:rsidRDefault="00C04215" w:rsidP="00317D0E">
            <w:pPr>
              <w:pStyle w:val="TAC"/>
              <w:rPr>
                <w:ins w:id="2197" w:author="Xiaomi" w:date="2022-08-08T20:31:00Z"/>
              </w:rPr>
            </w:pPr>
            <w:ins w:id="2198" w:author="Xiaomi" w:date="2022-08-08T20:31:00Z">
              <w:r w:rsidRPr="009C5807">
                <w:t>-119.5</w:t>
              </w:r>
            </w:ins>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3469A562" w14:textId="77777777" w:rsidR="00C04215" w:rsidRPr="009C5807" w:rsidRDefault="00C04215" w:rsidP="00317D0E">
            <w:pPr>
              <w:pStyle w:val="TAC"/>
              <w:rPr>
                <w:ins w:id="2199" w:author="Xiaomi" w:date="2022-08-08T20:31:00Z"/>
                <w:rFonts w:cs="Arial"/>
              </w:rPr>
            </w:pPr>
            <w:ins w:id="2200" w:author="Xiaomi" w:date="2022-08-08T20:31:00Z">
              <w:r w:rsidRPr="009C5807">
                <w:t>-116.5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3FA6071" w14:textId="77777777" w:rsidR="00C04215" w:rsidRPr="009C5807" w:rsidRDefault="00C04215" w:rsidP="00317D0E">
            <w:pPr>
              <w:pStyle w:val="TAC"/>
              <w:rPr>
                <w:ins w:id="2201" w:author="Xiaomi" w:date="2022-08-08T20:31:00Z"/>
              </w:rPr>
            </w:pPr>
            <w:ins w:id="2202" w:author="Xiaomi" w:date="2022-08-08T20:31: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7529F99" w14:textId="77777777" w:rsidR="00C04215" w:rsidRPr="009C5807" w:rsidRDefault="00C04215" w:rsidP="00317D0E">
            <w:pPr>
              <w:pStyle w:val="TAC"/>
              <w:rPr>
                <w:ins w:id="2203" w:author="Xiaomi" w:date="2022-08-08T20:31:00Z"/>
              </w:rPr>
            </w:pPr>
            <w:ins w:id="2204" w:author="Xiaomi" w:date="2022-08-08T20:31:00Z">
              <w:r w:rsidRPr="009C5807">
                <w:t>-50</w:t>
              </w:r>
            </w:ins>
          </w:p>
        </w:tc>
      </w:tr>
      <w:tr w:rsidR="00C04215" w:rsidRPr="009C5807" w14:paraId="5A5BDF97" w14:textId="77777777" w:rsidTr="00317D0E">
        <w:trPr>
          <w:jc w:val="center"/>
          <w:ins w:id="2205" w:author="Xiaomi" w:date="2022-08-08T20:31:00Z"/>
        </w:trPr>
        <w:tc>
          <w:tcPr>
            <w:tcW w:w="1033" w:type="dxa"/>
            <w:tcBorders>
              <w:left w:val="single" w:sz="4" w:space="0" w:color="auto"/>
              <w:right w:val="single" w:sz="6" w:space="0" w:color="auto"/>
            </w:tcBorders>
            <w:shd w:val="clear" w:color="auto" w:fill="auto"/>
          </w:tcPr>
          <w:p w14:paraId="686C3172" w14:textId="77777777" w:rsidR="00C04215" w:rsidRPr="009C5807" w:rsidRDefault="00C04215" w:rsidP="00317D0E">
            <w:pPr>
              <w:pStyle w:val="TAC"/>
              <w:rPr>
                <w:ins w:id="2206" w:author="Xiaomi" w:date="2022-08-08T20:31:00Z"/>
              </w:rPr>
            </w:pPr>
          </w:p>
        </w:tc>
        <w:tc>
          <w:tcPr>
            <w:tcW w:w="1047" w:type="dxa"/>
            <w:tcBorders>
              <w:left w:val="single" w:sz="6" w:space="0" w:color="auto"/>
              <w:right w:val="single" w:sz="6" w:space="0" w:color="auto"/>
            </w:tcBorders>
            <w:shd w:val="clear" w:color="auto" w:fill="auto"/>
          </w:tcPr>
          <w:p w14:paraId="19B1CEEA" w14:textId="77777777" w:rsidR="00C04215" w:rsidRPr="009C5807" w:rsidRDefault="00C04215" w:rsidP="00317D0E">
            <w:pPr>
              <w:pStyle w:val="TAC"/>
              <w:rPr>
                <w:ins w:id="2207" w:author="Xiaomi" w:date="2022-08-08T20:31:00Z"/>
              </w:rPr>
            </w:pPr>
          </w:p>
        </w:tc>
        <w:tc>
          <w:tcPr>
            <w:tcW w:w="951" w:type="dxa"/>
            <w:tcBorders>
              <w:left w:val="single" w:sz="6" w:space="0" w:color="auto"/>
              <w:right w:val="single" w:sz="6" w:space="0" w:color="auto"/>
            </w:tcBorders>
            <w:shd w:val="clear" w:color="auto" w:fill="auto"/>
          </w:tcPr>
          <w:p w14:paraId="555B9B15" w14:textId="77777777" w:rsidR="00C04215" w:rsidRPr="009C5807" w:rsidRDefault="00C04215" w:rsidP="00317D0E">
            <w:pPr>
              <w:pStyle w:val="TAC"/>
              <w:rPr>
                <w:ins w:id="2208" w:author="Xiaomi" w:date="2022-08-08T20:31:00Z"/>
              </w:rPr>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365957AF" w14:textId="77777777" w:rsidR="00C04215" w:rsidRPr="009C5807" w:rsidDel="00836998" w:rsidRDefault="00C04215" w:rsidP="00317D0E">
            <w:pPr>
              <w:pStyle w:val="TAC"/>
              <w:rPr>
                <w:ins w:id="2209" w:author="Xiaomi" w:date="2022-08-08T20:31:00Z"/>
                <w:lang w:val="sv-SE"/>
              </w:rPr>
            </w:pPr>
            <w:ins w:id="2210" w:author="Xiaomi" w:date="2022-08-08T20:31:00Z">
              <w:r w:rsidRPr="009C5807">
                <w:rPr>
                  <w:lang w:val="sv-SE"/>
                </w:rPr>
                <w:t>NR_FDD_FR1_E, NR_TDD_FR1_E</w:t>
              </w:r>
            </w:ins>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1C85B35C" w14:textId="77777777" w:rsidR="00C04215" w:rsidRPr="009C5807" w:rsidRDefault="00C04215" w:rsidP="00317D0E">
            <w:pPr>
              <w:pStyle w:val="TAC"/>
              <w:rPr>
                <w:ins w:id="2211" w:author="Xiaomi" w:date="2022-08-08T20:31:00Z"/>
              </w:rPr>
            </w:pPr>
            <w:ins w:id="2212" w:author="Xiaomi" w:date="2022-08-08T20:31:00Z">
              <w:r w:rsidRPr="009C5807">
                <w:t>-119</w:t>
              </w:r>
            </w:ins>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503EA1A5" w14:textId="77777777" w:rsidR="00C04215" w:rsidRPr="009C5807" w:rsidRDefault="00C04215" w:rsidP="00317D0E">
            <w:pPr>
              <w:pStyle w:val="TAC"/>
              <w:rPr>
                <w:ins w:id="2213" w:author="Xiaomi" w:date="2022-08-08T20:31:00Z"/>
                <w:rFonts w:cs="Arial"/>
                <w:lang w:val="sv-SE"/>
              </w:rPr>
            </w:pPr>
            <w:ins w:id="2214" w:author="Xiaomi" w:date="2022-08-08T20:31:00Z">
              <w:r w:rsidRPr="009C5807">
                <w:t>-116</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DCC0CE3" w14:textId="77777777" w:rsidR="00C04215" w:rsidRPr="009C5807" w:rsidRDefault="00C04215" w:rsidP="00317D0E">
            <w:pPr>
              <w:pStyle w:val="TAC"/>
              <w:rPr>
                <w:ins w:id="2215" w:author="Xiaomi" w:date="2022-08-08T20:31:00Z"/>
              </w:rPr>
            </w:pPr>
            <w:ins w:id="2216" w:author="Xiaomi" w:date="2022-08-08T20:31: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817210D" w14:textId="77777777" w:rsidR="00C04215" w:rsidRPr="009C5807" w:rsidRDefault="00C04215" w:rsidP="00317D0E">
            <w:pPr>
              <w:pStyle w:val="TAC"/>
              <w:rPr>
                <w:ins w:id="2217" w:author="Xiaomi" w:date="2022-08-08T20:31:00Z"/>
              </w:rPr>
            </w:pPr>
            <w:ins w:id="2218" w:author="Xiaomi" w:date="2022-08-08T20:31:00Z">
              <w:r w:rsidRPr="009C5807">
                <w:t>-50</w:t>
              </w:r>
            </w:ins>
          </w:p>
        </w:tc>
      </w:tr>
      <w:tr w:rsidR="00C04215" w:rsidRPr="009C5807" w14:paraId="66DAEB20" w14:textId="77777777" w:rsidTr="00317D0E">
        <w:trPr>
          <w:jc w:val="center"/>
          <w:ins w:id="2219" w:author="Xiaomi" w:date="2022-08-08T20:31:00Z"/>
        </w:trPr>
        <w:tc>
          <w:tcPr>
            <w:tcW w:w="1033" w:type="dxa"/>
            <w:tcBorders>
              <w:left w:val="single" w:sz="4" w:space="0" w:color="auto"/>
              <w:right w:val="single" w:sz="6" w:space="0" w:color="auto"/>
            </w:tcBorders>
            <w:shd w:val="clear" w:color="auto" w:fill="auto"/>
          </w:tcPr>
          <w:p w14:paraId="119D84F7" w14:textId="77777777" w:rsidR="00C04215" w:rsidRPr="009C5807" w:rsidRDefault="00C04215" w:rsidP="00317D0E">
            <w:pPr>
              <w:pStyle w:val="TAC"/>
              <w:rPr>
                <w:ins w:id="2220" w:author="Xiaomi" w:date="2022-08-08T20:31:00Z"/>
              </w:rPr>
            </w:pPr>
          </w:p>
        </w:tc>
        <w:tc>
          <w:tcPr>
            <w:tcW w:w="1047" w:type="dxa"/>
            <w:tcBorders>
              <w:left w:val="single" w:sz="6" w:space="0" w:color="auto"/>
              <w:right w:val="single" w:sz="6" w:space="0" w:color="auto"/>
            </w:tcBorders>
            <w:shd w:val="clear" w:color="auto" w:fill="auto"/>
          </w:tcPr>
          <w:p w14:paraId="6302BACA" w14:textId="77777777" w:rsidR="00C04215" w:rsidRPr="009C5807" w:rsidRDefault="00C04215" w:rsidP="00317D0E">
            <w:pPr>
              <w:pStyle w:val="TAC"/>
              <w:rPr>
                <w:ins w:id="2221" w:author="Xiaomi" w:date="2022-08-08T20:31:00Z"/>
              </w:rPr>
            </w:pPr>
          </w:p>
        </w:tc>
        <w:tc>
          <w:tcPr>
            <w:tcW w:w="951" w:type="dxa"/>
            <w:tcBorders>
              <w:left w:val="single" w:sz="6" w:space="0" w:color="auto"/>
              <w:right w:val="single" w:sz="6" w:space="0" w:color="auto"/>
            </w:tcBorders>
            <w:shd w:val="clear" w:color="auto" w:fill="auto"/>
          </w:tcPr>
          <w:p w14:paraId="7AC4C706" w14:textId="77777777" w:rsidR="00C04215" w:rsidRPr="009C5807" w:rsidRDefault="00C04215" w:rsidP="00317D0E">
            <w:pPr>
              <w:pStyle w:val="TAC"/>
              <w:rPr>
                <w:ins w:id="2222" w:author="Xiaomi" w:date="2022-08-08T20:31:00Z"/>
              </w:rPr>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6A1423BE" w14:textId="77777777" w:rsidR="00C04215" w:rsidRPr="009C5807" w:rsidRDefault="00C04215" w:rsidP="00317D0E">
            <w:pPr>
              <w:pStyle w:val="TAC"/>
              <w:rPr>
                <w:ins w:id="2223" w:author="Xiaomi" w:date="2022-08-08T20:31:00Z"/>
                <w:lang w:val="sv-SE"/>
              </w:rPr>
            </w:pPr>
            <w:ins w:id="2224" w:author="Xiaomi" w:date="2022-08-08T20:31:00Z">
              <w:r w:rsidRPr="009C5807">
                <w:rPr>
                  <w:lang w:eastAsia="zh-CN"/>
                </w:rPr>
                <w:t>NR_FDD_FR1_F</w:t>
              </w:r>
            </w:ins>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21AC25E3" w14:textId="77777777" w:rsidR="00C04215" w:rsidRPr="009C5807" w:rsidRDefault="00C04215" w:rsidP="00317D0E">
            <w:pPr>
              <w:pStyle w:val="TAC"/>
              <w:rPr>
                <w:ins w:id="2225" w:author="Xiaomi" w:date="2022-08-08T20:31:00Z"/>
              </w:rPr>
            </w:pPr>
            <w:ins w:id="2226" w:author="Xiaomi" w:date="2022-08-08T20:31:00Z">
              <w:r w:rsidRPr="009C5807">
                <w:t>-118.5</w:t>
              </w:r>
            </w:ins>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64364496" w14:textId="77777777" w:rsidR="00C04215" w:rsidRPr="009C5807" w:rsidRDefault="00C04215" w:rsidP="00317D0E">
            <w:pPr>
              <w:pStyle w:val="TAC"/>
              <w:rPr>
                <w:ins w:id="2227" w:author="Xiaomi" w:date="2022-08-08T20:31:00Z"/>
              </w:rPr>
            </w:pPr>
            <w:ins w:id="2228" w:author="Xiaomi" w:date="2022-08-08T20:31:00Z">
              <w:r w:rsidRPr="009C5807">
                <w:rPr>
                  <w:rFonts w:cs="Arial"/>
                </w:rPr>
                <w:t>-115.5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0F22781" w14:textId="77777777" w:rsidR="00C04215" w:rsidRPr="009C5807" w:rsidRDefault="00C04215" w:rsidP="00317D0E">
            <w:pPr>
              <w:pStyle w:val="TAC"/>
              <w:rPr>
                <w:ins w:id="2229" w:author="Xiaomi" w:date="2022-08-08T20:31:00Z"/>
              </w:rPr>
            </w:pPr>
            <w:ins w:id="2230" w:author="Xiaomi" w:date="2022-08-08T20:31: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4E240C1" w14:textId="77777777" w:rsidR="00C04215" w:rsidRPr="009C5807" w:rsidRDefault="00C04215" w:rsidP="00317D0E">
            <w:pPr>
              <w:pStyle w:val="TAC"/>
              <w:rPr>
                <w:ins w:id="2231" w:author="Xiaomi" w:date="2022-08-08T20:31:00Z"/>
              </w:rPr>
            </w:pPr>
            <w:ins w:id="2232" w:author="Xiaomi" w:date="2022-08-08T20:31:00Z">
              <w:r w:rsidRPr="009C5807">
                <w:t>-50</w:t>
              </w:r>
            </w:ins>
          </w:p>
        </w:tc>
      </w:tr>
      <w:tr w:rsidR="00C04215" w:rsidRPr="009C5807" w14:paraId="54C9EAEC" w14:textId="77777777" w:rsidTr="00317D0E">
        <w:trPr>
          <w:jc w:val="center"/>
          <w:ins w:id="2233" w:author="Xiaomi" w:date="2022-08-08T20:31:00Z"/>
        </w:trPr>
        <w:tc>
          <w:tcPr>
            <w:tcW w:w="1033" w:type="dxa"/>
            <w:tcBorders>
              <w:left w:val="single" w:sz="4" w:space="0" w:color="auto"/>
              <w:right w:val="single" w:sz="6" w:space="0" w:color="auto"/>
            </w:tcBorders>
            <w:shd w:val="clear" w:color="auto" w:fill="auto"/>
          </w:tcPr>
          <w:p w14:paraId="777B219C" w14:textId="77777777" w:rsidR="00C04215" w:rsidRPr="009C5807" w:rsidRDefault="00C04215" w:rsidP="00317D0E">
            <w:pPr>
              <w:pStyle w:val="TAC"/>
              <w:rPr>
                <w:ins w:id="2234" w:author="Xiaomi" w:date="2022-08-08T20:31:00Z"/>
              </w:rPr>
            </w:pPr>
          </w:p>
        </w:tc>
        <w:tc>
          <w:tcPr>
            <w:tcW w:w="1047" w:type="dxa"/>
            <w:tcBorders>
              <w:left w:val="single" w:sz="6" w:space="0" w:color="auto"/>
              <w:right w:val="single" w:sz="6" w:space="0" w:color="auto"/>
            </w:tcBorders>
            <w:shd w:val="clear" w:color="auto" w:fill="auto"/>
          </w:tcPr>
          <w:p w14:paraId="49C54898" w14:textId="77777777" w:rsidR="00C04215" w:rsidRPr="009C5807" w:rsidRDefault="00C04215" w:rsidP="00317D0E">
            <w:pPr>
              <w:pStyle w:val="TAC"/>
              <w:rPr>
                <w:ins w:id="2235" w:author="Xiaomi" w:date="2022-08-08T20:31:00Z"/>
              </w:rPr>
            </w:pPr>
          </w:p>
        </w:tc>
        <w:tc>
          <w:tcPr>
            <w:tcW w:w="951" w:type="dxa"/>
            <w:tcBorders>
              <w:left w:val="single" w:sz="6" w:space="0" w:color="auto"/>
              <w:right w:val="single" w:sz="6" w:space="0" w:color="auto"/>
            </w:tcBorders>
            <w:shd w:val="clear" w:color="auto" w:fill="auto"/>
          </w:tcPr>
          <w:p w14:paraId="307ED0DA" w14:textId="77777777" w:rsidR="00C04215" w:rsidRPr="009C5807" w:rsidRDefault="00C04215" w:rsidP="00317D0E">
            <w:pPr>
              <w:pStyle w:val="TAC"/>
              <w:rPr>
                <w:ins w:id="2236" w:author="Xiaomi" w:date="2022-08-08T20:31:00Z"/>
              </w:rPr>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0C1F08AD" w14:textId="77777777" w:rsidR="00C04215" w:rsidRPr="009C5807" w:rsidDel="00836998" w:rsidRDefault="00C04215" w:rsidP="00317D0E">
            <w:pPr>
              <w:pStyle w:val="TAC"/>
              <w:rPr>
                <w:ins w:id="2237" w:author="Xiaomi" w:date="2022-08-08T20:31:00Z"/>
                <w:lang w:eastAsia="zh-CN"/>
              </w:rPr>
            </w:pPr>
            <w:ins w:id="2238" w:author="Xiaomi" w:date="2022-08-08T20:31:00Z">
              <w:r w:rsidRPr="009C5807">
                <w:rPr>
                  <w:lang w:eastAsia="zh-CN"/>
                </w:rPr>
                <w:t>NR_FDD_FR1_G</w:t>
              </w:r>
            </w:ins>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1D9C8148" w14:textId="77777777" w:rsidR="00C04215" w:rsidRPr="009C5807" w:rsidRDefault="00C04215" w:rsidP="00317D0E">
            <w:pPr>
              <w:pStyle w:val="TAC"/>
              <w:rPr>
                <w:ins w:id="2239" w:author="Xiaomi" w:date="2022-08-08T20:31:00Z"/>
              </w:rPr>
            </w:pPr>
            <w:ins w:id="2240" w:author="Xiaomi" w:date="2022-08-08T20:31:00Z">
              <w:r w:rsidRPr="009C5807">
                <w:t>-118</w:t>
              </w:r>
            </w:ins>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181875FC" w14:textId="77777777" w:rsidR="00C04215" w:rsidRPr="009C5807" w:rsidRDefault="00C04215" w:rsidP="00317D0E">
            <w:pPr>
              <w:pStyle w:val="TAC"/>
              <w:rPr>
                <w:ins w:id="2241" w:author="Xiaomi" w:date="2022-08-08T20:31:00Z"/>
                <w:rFonts w:cs="Arial"/>
                <w:lang w:val="sv-SE"/>
              </w:rPr>
            </w:pPr>
            <w:ins w:id="2242" w:author="Xiaomi" w:date="2022-08-08T20:31:00Z">
              <w:r w:rsidRPr="009C5807">
                <w:rPr>
                  <w:rFonts w:cs="Arial"/>
                </w:rPr>
                <w:t>-115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D72FB51" w14:textId="77777777" w:rsidR="00C04215" w:rsidRPr="009C5807" w:rsidRDefault="00C04215" w:rsidP="00317D0E">
            <w:pPr>
              <w:pStyle w:val="TAC"/>
              <w:rPr>
                <w:ins w:id="2243" w:author="Xiaomi" w:date="2022-08-08T20:31:00Z"/>
              </w:rPr>
            </w:pPr>
            <w:ins w:id="2244" w:author="Xiaomi" w:date="2022-08-08T20:31: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F204A29" w14:textId="77777777" w:rsidR="00C04215" w:rsidRPr="009C5807" w:rsidRDefault="00C04215" w:rsidP="00317D0E">
            <w:pPr>
              <w:pStyle w:val="TAC"/>
              <w:rPr>
                <w:ins w:id="2245" w:author="Xiaomi" w:date="2022-08-08T20:31:00Z"/>
              </w:rPr>
            </w:pPr>
            <w:ins w:id="2246" w:author="Xiaomi" w:date="2022-08-08T20:31:00Z">
              <w:r w:rsidRPr="009C5807">
                <w:t>-50</w:t>
              </w:r>
            </w:ins>
          </w:p>
        </w:tc>
      </w:tr>
      <w:tr w:rsidR="00C04215" w:rsidRPr="009C5807" w14:paraId="4A3CD843" w14:textId="77777777" w:rsidTr="00317D0E">
        <w:trPr>
          <w:jc w:val="center"/>
          <w:ins w:id="2247" w:author="Xiaomi" w:date="2022-08-08T20:31:00Z"/>
        </w:trPr>
        <w:tc>
          <w:tcPr>
            <w:tcW w:w="1033" w:type="dxa"/>
            <w:tcBorders>
              <w:left w:val="single" w:sz="4" w:space="0" w:color="auto"/>
              <w:right w:val="single" w:sz="6" w:space="0" w:color="auto"/>
            </w:tcBorders>
            <w:shd w:val="clear" w:color="auto" w:fill="auto"/>
          </w:tcPr>
          <w:p w14:paraId="61464C61" w14:textId="77777777" w:rsidR="00C04215" w:rsidRPr="009C5807" w:rsidRDefault="00C04215" w:rsidP="00317D0E">
            <w:pPr>
              <w:pStyle w:val="TAC"/>
              <w:rPr>
                <w:ins w:id="2248" w:author="Xiaomi" w:date="2022-08-08T20:31:00Z"/>
              </w:rPr>
            </w:pPr>
          </w:p>
        </w:tc>
        <w:tc>
          <w:tcPr>
            <w:tcW w:w="1047" w:type="dxa"/>
            <w:tcBorders>
              <w:left w:val="single" w:sz="6" w:space="0" w:color="auto"/>
              <w:right w:val="single" w:sz="6" w:space="0" w:color="auto"/>
            </w:tcBorders>
            <w:shd w:val="clear" w:color="auto" w:fill="auto"/>
          </w:tcPr>
          <w:p w14:paraId="60ED0D9D" w14:textId="77777777" w:rsidR="00C04215" w:rsidRPr="009C5807" w:rsidRDefault="00C04215" w:rsidP="00317D0E">
            <w:pPr>
              <w:pStyle w:val="TAC"/>
              <w:rPr>
                <w:ins w:id="2249" w:author="Xiaomi" w:date="2022-08-08T20:31:00Z"/>
              </w:rPr>
            </w:pPr>
          </w:p>
        </w:tc>
        <w:tc>
          <w:tcPr>
            <w:tcW w:w="951" w:type="dxa"/>
            <w:tcBorders>
              <w:left w:val="single" w:sz="6" w:space="0" w:color="auto"/>
              <w:right w:val="single" w:sz="6" w:space="0" w:color="auto"/>
            </w:tcBorders>
            <w:shd w:val="clear" w:color="auto" w:fill="auto"/>
          </w:tcPr>
          <w:p w14:paraId="01301ADA" w14:textId="77777777" w:rsidR="00C04215" w:rsidRPr="009C5807" w:rsidRDefault="00C04215" w:rsidP="00317D0E">
            <w:pPr>
              <w:pStyle w:val="TAC"/>
              <w:rPr>
                <w:ins w:id="2250" w:author="Xiaomi" w:date="2022-08-08T20:31:00Z"/>
              </w:rPr>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2D82D65E" w14:textId="77777777" w:rsidR="00C04215" w:rsidRPr="009C5807" w:rsidRDefault="00C04215" w:rsidP="00317D0E">
            <w:pPr>
              <w:pStyle w:val="TAC"/>
              <w:rPr>
                <w:ins w:id="2251" w:author="Xiaomi" w:date="2022-08-08T20:31:00Z"/>
                <w:lang w:eastAsia="zh-CN"/>
              </w:rPr>
            </w:pPr>
            <w:ins w:id="2252" w:author="Xiaomi" w:date="2022-08-08T20:31:00Z">
              <w:r w:rsidRPr="009C5807">
                <w:rPr>
                  <w:lang w:eastAsia="zh-CN"/>
                </w:rPr>
                <w:t>NR_FDD_FR1_H</w:t>
              </w:r>
            </w:ins>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0F669E55" w14:textId="77777777" w:rsidR="00C04215" w:rsidRPr="009C5807" w:rsidRDefault="00C04215" w:rsidP="00317D0E">
            <w:pPr>
              <w:pStyle w:val="TAC"/>
              <w:rPr>
                <w:ins w:id="2253" w:author="Xiaomi" w:date="2022-08-08T20:31:00Z"/>
              </w:rPr>
            </w:pPr>
            <w:ins w:id="2254" w:author="Xiaomi" w:date="2022-08-08T20:31:00Z">
              <w:r w:rsidRPr="009C5807">
                <w:t>-117.5</w:t>
              </w:r>
            </w:ins>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6ED4DB1C" w14:textId="77777777" w:rsidR="00C04215" w:rsidRPr="009C5807" w:rsidRDefault="00C04215" w:rsidP="00317D0E">
            <w:pPr>
              <w:pStyle w:val="TAC"/>
              <w:rPr>
                <w:ins w:id="2255" w:author="Xiaomi" w:date="2022-08-08T20:31:00Z"/>
                <w:rFonts w:cs="Arial"/>
                <w:lang w:val="sv-SE"/>
              </w:rPr>
            </w:pPr>
            <w:ins w:id="2256" w:author="Xiaomi" w:date="2022-08-08T20:31:00Z">
              <w:r w:rsidRPr="009C5807">
                <w:rPr>
                  <w:rFonts w:cs="Arial"/>
                </w:rPr>
                <w:t>-114.5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6E6BA84" w14:textId="77777777" w:rsidR="00C04215" w:rsidRPr="009C5807" w:rsidRDefault="00C04215" w:rsidP="00317D0E">
            <w:pPr>
              <w:pStyle w:val="TAC"/>
              <w:rPr>
                <w:ins w:id="2257" w:author="Xiaomi" w:date="2022-08-08T20:31:00Z"/>
              </w:rPr>
            </w:pPr>
            <w:ins w:id="2258" w:author="Xiaomi" w:date="2022-08-08T20:31: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C8E4D6C" w14:textId="77777777" w:rsidR="00C04215" w:rsidRPr="009C5807" w:rsidRDefault="00C04215" w:rsidP="00317D0E">
            <w:pPr>
              <w:pStyle w:val="TAC"/>
              <w:rPr>
                <w:ins w:id="2259" w:author="Xiaomi" w:date="2022-08-08T20:31:00Z"/>
              </w:rPr>
            </w:pPr>
            <w:ins w:id="2260" w:author="Xiaomi" w:date="2022-08-08T20:31:00Z">
              <w:r w:rsidRPr="009C5807">
                <w:t>-50</w:t>
              </w:r>
            </w:ins>
          </w:p>
        </w:tc>
      </w:tr>
      <w:tr w:rsidR="00C04215" w:rsidRPr="009C5807" w14:paraId="5E22AE6A" w14:textId="77777777" w:rsidTr="00317D0E">
        <w:trPr>
          <w:jc w:val="center"/>
          <w:ins w:id="2261" w:author="Xiaomi" w:date="2022-08-08T20:31:00Z"/>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1B416CBE" w14:textId="5FFB1348" w:rsidR="00C04215" w:rsidRPr="009C5807" w:rsidRDefault="00C04215" w:rsidP="00317D0E">
            <w:pPr>
              <w:pStyle w:val="TAC"/>
              <w:rPr>
                <w:ins w:id="2262" w:author="Xiaomi" w:date="2022-08-08T20:31:00Z"/>
                <w:lang w:eastAsia="zh-CN"/>
              </w:rPr>
            </w:pPr>
            <w:ins w:id="2263" w:author="Xiaomi" w:date="2022-08-08T20:31:00Z">
              <w:r w:rsidRPr="009C5807">
                <w:sym w:font="Symbol" w:char="F0B1"/>
              </w:r>
            </w:ins>
            <w:ins w:id="2264" w:author="Xiaomi" w:date="2022-08-08T20:34:00Z">
              <w:r w:rsidR="00427B4E">
                <w:t>[</w:t>
              </w:r>
            </w:ins>
            <w:ins w:id="2265" w:author="Xiaomi" w:date="2022-08-08T20:31:00Z">
              <w:r w:rsidRPr="009C5807">
                <w:t>4</w:t>
              </w:r>
            </w:ins>
            <w:ins w:id="2266" w:author="Xiaomi" w:date="2022-08-08T20:34:00Z">
              <w:r w:rsidR="00427B4E">
                <w:t>.5]</w:t>
              </w:r>
            </w:ins>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37F565CD" w14:textId="77777777" w:rsidR="00C04215" w:rsidRPr="009C5807" w:rsidRDefault="00C04215" w:rsidP="00317D0E">
            <w:pPr>
              <w:pStyle w:val="TAC"/>
              <w:rPr>
                <w:ins w:id="2267" w:author="Xiaomi" w:date="2022-08-08T20:31:00Z"/>
                <w:lang w:eastAsia="zh-CN"/>
              </w:rPr>
            </w:pPr>
            <w:ins w:id="2268" w:author="Xiaomi" w:date="2022-08-08T20:31:00Z">
              <w:r w:rsidRPr="009C5807">
                <w:sym w:font="Symbol" w:char="F0B1"/>
              </w:r>
              <w:r w:rsidRPr="009C5807">
                <w:t>4</w:t>
              </w:r>
            </w:ins>
          </w:p>
        </w:tc>
        <w:tc>
          <w:tcPr>
            <w:tcW w:w="951" w:type="dxa"/>
            <w:tcBorders>
              <w:top w:val="single" w:sz="6" w:space="0" w:color="auto"/>
              <w:left w:val="single" w:sz="6" w:space="0" w:color="auto"/>
              <w:bottom w:val="single" w:sz="6" w:space="0" w:color="auto"/>
              <w:right w:val="single" w:sz="6" w:space="0" w:color="auto"/>
            </w:tcBorders>
            <w:shd w:val="clear" w:color="auto" w:fill="auto"/>
          </w:tcPr>
          <w:p w14:paraId="5C4F4CD3" w14:textId="77777777" w:rsidR="00C04215" w:rsidRPr="009C5807" w:rsidRDefault="00C04215" w:rsidP="00317D0E">
            <w:pPr>
              <w:pStyle w:val="TAC"/>
              <w:rPr>
                <w:ins w:id="2269" w:author="Xiaomi" w:date="2022-08-08T20:31:00Z"/>
              </w:rPr>
            </w:pPr>
            <w:ins w:id="2270" w:author="Xiaomi" w:date="2022-08-08T20:31:00Z">
              <w:r w:rsidRPr="009C5807">
                <w:sym w:font="Symbol" w:char="F0B3"/>
              </w:r>
              <w:r w:rsidRPr="009C5807">
                <w:rPr>
                  <w:lang w:eastAsia="zh-CN"/>
                </w:rPr>
                <w:t>-6</w:t>
              </w:r>
            </w:ins>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6943354F" w14:textId="77777777" w:rsidR="00C04215" w:rsidRPr="009C5807" w:rsidRDefault="00C04215" w:rsidP="00317D0E">
            <w:pPr>
              <w:pStyle w:val="TAC"/>
              <w:rPr>
                <w:ins w:id="2271" w:author="Xiaomi" w:date="2022-08-08T20:31:00Z"/>
              </w:rPr>
            </w:pPr>
            <w:ins w:id="2272" w:author="Xiaomi" w:date="2022-08-08T20:31:00Z">
              <w:r w:rsidRPr="009C5807">
                <w:t>Note 3</w:t>
              </w:r>
            </w:ins>
          </w:p>
        </w:tc>
        <w:tc>
          <w:tcPr>
            <w:tcW w:w="1107" w:type="dxa"/>
            <w:tcBorders>
              <w:top w:val="single" w:sz="6" w:space="0" w:color="auto"/>
              <w:left w:val="single" w:sz="4" w:space="0" w:color="auto"/>
              <w:bottom w:val="single" w:sz="4" w:space="0" w:color="auto"/>
              <w:right w:val="single" w:sz="6" w:space="0" w:color="auto"/>
            </w:tcBorders>
            <w:shd w:val="clear" w:color="auto" w:fill="auto"/>
          </w:tcPr>
          <w:p w14:paraId="5260FECD" w14:textId="77777777" w:rsidR="00C04215" w:rsidRPr="009C5807" w:rsidRDefault="00C04215" w:rsidP="00317D0E">
            <w:pPr>
              <w:pStyle w:val="TAC"/>
              <w:rPr>
                <w:ins w:id="2273" w:author="Xiaomi" w:date="2022-08-08T20:31:00Z"/>
              </w:rPr>
            </w:pPr>
            <w:ins w:id="2274" w:author="Xiaomi" w:date="2022-08-08T20:31:00Z">
              <w:r w:rsidRPr="009C5807">
                <w:t>Note 3</w:t>
              </w:r>
            </w:ins>
          </w:p>
        </w:tc>
        <w:tc>
          <w:tcPr>
            <w:tcW w:w="1032" w:type="dxa"/>
            <w:tcBorders>
              <w:top w:val="single" w:sz="6" w:space="0" w:color="auto"/>
              <w:left w:val="single" w:sz="4" w:space="0" w:color="auto"/>
              <w:bottom w:val="single" w:sz="4" w:space="0" w:color="auto"/>
              <w:right w:val="single" w:sz="6" w:space="0" w:color="auto"/>
            </w:tcBorders>
            <w:shd w:val="clear" w:color="auto" w:fill="auto"/>
          </w:tcPr>
          <w:p w14:paraId="6E1BD5E9" w14:textId="77777777" w:rsidR="00C04215" w:rsidRPr="009C5807" w:rsidRDefault="00C04215" w:rsidP="00317D0E">
            <w:pPr>
              <w:pStyle w:val="TAC"/>
              <w:rPr>
                <w:ins w:id="2275" w:author="Xiaomi" w:date="2022-08-08T20:31:00Z"/>
                <w:lang w:eastAsia="zh-CN"/>
              </w:rPr>
            </w:pPr>
            <w:ins w:id="2276" w:author="Xiaomi" w:date="2022-08-08T20:31:00Z">
              <w:r w:rsidRPr="009C5807">
                <w:t>Note 3</w:t>
              </w:r>
            </w:ins>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3CEA4AE0" w14:textId="77777777" w:rsidR="00C04215" w:rsidRPr="009C5807" w:rsidRDefault="00C04215" w:rsidP="00317D0E">
            <w:pPr>
              <w:pStyle w:val="TAC"/>
              <w:rPr>
                <w:ins w:id="2277" w:author="Xiaomi" w:date="2022-08-08T20:31:00Z"/>
              </w:rPr>
            </w:pPr>
            <w:ins w:id="2278" w:author="Xiaomi" w:date="2022-08-08T20:31:00Z">
              <w:r w:rsidRPr="009C5807">
                <w:t>Note 3</w:t>
              </w:r>
            </w:ins>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03473757" w14:textId="77777777" w:rsidR="00C04215" w:rsidRPr="009C5807" w:rsidRDefault="00C04215" w:rsidP="00317D0E">
            <w:pPr>
              <w:pStyle w:val="TAC"/>
              <w:rPr>
                <w:ins w:id="2279" w:author="Xiaomi" w:date="2022-08-08T20:31:00Z"/>
              </w:rPr>
            </w:pPr>
            <w:ins w:id="2280" w:author="Xiaomi" w:date="2022-08-08T20:31:00Z">
              <w:r w:rsidRPr="009C5807">
                <w:t>Note 3</w:t>
              </w:r>
            </w:ins>
          </w:p>
        </w:tc>
      </w:tr>
      <w:tr w:rsidR="00C04215" w:rsidRPr="009C5807" w14:paraId="626AD4DB" w14:textId="77777777" w:rsidTr="00317D0E">
        <w:trPr>
          <w:jc w:val="center"/>
          <w:ins w:id="2281" w:author="Xiaomi" w:date="2022-08-08T20:31:00Z"/>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7389FFFC" w14:textId="77777777" w:rsidR="00C04215" w:rsidRPr="009C5807" w:rsidRDefault="00C04215" w:rsidP="00317D0E">
            <w:pPr>
              <w:pStyle w:val="TAN"/>
              <w:rPr>
                <w:ins w:id="2282" w:author="Xiaomi" w:date="2022-08-08T20:31:00Z"/>
              </w:rPr>
            </w:pPr>
            <w:ins w:id="2283" w:author="Xiaomi" w:date="2022-08-08T20:31:00Z">
              <w:r w:rsidRPr="009C5807">
                <w:t>N</w:t>
              </w:r>
              <w:r w:rsidRPr="009C5807">
                <w:rPr>
                  <w:lang w:eastAsia="zh-CN"/>
                </w:rPr>
                <w:t>OTE</w:t>
              </w:r>
              <w:r w:rsidRPr="009C5807">
                <w:t xml:space="preserve"> 1:</w:t>
              </w:r>
              <w:r w:rsidRPr="009C5807">
                <w:tab/>
                <w:t>Io is assumed to have constant EPRE across the bandwidth.</w:t>
              </w:r>
            </w:ins>
          </w:p>
          <w:p w14:paraId="102E5179" w14:textId="77777777" w:rsidR="00C04215" w:rsidRPr="009C5807" w:rsidRDefault="00C04215" w:rsidP="00317D0E">
            <w:pPr>
              <w:pStyle w:val="TAN"/>
              <w:rPr>
                <w:ins w:id="2284" w:author="Xiaomi" w:date="2022-08-08T20:31:00Z"/>
              </w:rPr>
            </w:pPr>
            <w:ins w:id="2285" w:author="Xiaomi" w:date="2022-08-08T20:31:00Z">
              <w:r w:rsidRPr="009C5807">
                <w:t>N</w:t>
              </w:r>
              <w:r w:rsidRPr="009C5807">
                <w:rPr>
                  <w:lang w:eastAsia="zh-CN"/>
                </w:rPr>
                <w:t>OTE</w:t>
              </w:r>
              <w:r w:rsidRPr="009C5807">
                <w:t xml:space="preserve"> 2:</w:t>
              </w:r>
              <w:r w:rsidRPr="009C5807">
                <w:tab/>
              </w:r>
              <w:r w:rsidRPr="009C5807">
                <w:rPr>
                  <w:lang w:eastAsia="zh-CN"/>
                </w:rPr>
                <w:t xml:space="preserve">The parameter </w:t>
              </w:r>
              <w:r w:rsidRPr="009C5807">
                <w:t>SSB Ês/Iot</w:t>
              </w:r>
              <w:r w:rsidRPr="009C5807">
                <w:rPr>
                  <w:lang w:eastAsia="zh-CN"/>
                </w:rPr>
                <w:t xml:space="preserve"> is the minimum </w:t>
              </w:r>
              <w:r w:rsidRPr="009C5807">
                <w:t>SSB Ês/Iot</w:t>
              </w:r>
              <w:r w:rsidRPr="009C5807">
                <w:rPr>
                  <w:lang w:eastAsia="zh-CN"/>
                </w:rPr>
                <w:t xml:space="preserve"> of the pair of cells to which the requirement applies.</w:t>
              </w:r>
            </w:ins>
          </w:p>
          <w:p w14:paraId="5BF84A39" w14:textId="77777777" w:rsidR="00C04215" w:rsidRPr="009C5807" w:rsidRDefault="00C04215" w:rsidP="00317D0E">
            <w:pPr>
              <w:pStyle w:val="TAN"/>
              <w:rPr>
                <w:ins w:id="2286" w:author="Xiaomi" w:date="2022-08-08T20:31:00Z"/>
                <w:rFonts w:cs="Arial"/>
              </w:rPr>
            </w:pPr>
            <w:ins w:id="2287" w:author="Xiaomi" w:date="2022-08-08T20:31:00Z">
              <w:r w:rsidRPr="009C5807">
                <w:t>N</w:t>
              </w:r>
              <w:r w:rsidRPr="009C5807">
                <w:rPr>
                  <w:lang w:eastAsia="zh-CN"/>
                </w:rPr>
                <w:t>OTE</w:t>
              </w:r>
              <w:r w:rsidRPr="009C5807">
                <w:t xml:space="preserve"> 3:</w:t>
              </w:r>
              <w:r w:rsidRPr="009C5807">
                <w:tab/>
              </w:r>
              <w:r w:rsidRPr="009C5807">
                <w:rPr>
                  <w:rFonts w:cs="Arial"/>
                </w:rPr>
                <w:t>The same bands and the same Io conditions for each band apply for this requirement as for the corresponding highest accuracy requirement.</w:t>
              </w:r>
            </w:ins>
          </w:p>
          <w:p w14:paraId="5F44608B" w14:textId="77777777" w:rsidR="00C04215" w:rsidRPr="009C5807" w:rsidRDefault="00C04215" w:rsidP="00317D0E">
            <w:pPr>
              <w:pStyle w:val="TAN"/>
              <w:rPr>
                <w:ins w:id="2288" w:author="Xiaomi" w:date="2022-08-08T20:31:00Z"/>
                <w:rFonts w:cs="Arial"/>
              </w:rPr>
            </w:pPr>
            <w:ins w:id="2289" w:author="Xiaomi" w:date="2022-08-08T20:31:00Z">
              <w:r w:rsidRPr="009C5807">
                <w:rPr>
                  <w:rFonts w:cs="Arial"/>
                </w:rPr>
                <w:t>NOTE 4:</w:t>
              </w:r>
              <w:r w:rsidRPr="009C5807">
                <w:rPr>
                  <w:rFonts w:cs="Arial"/>
                </w:rPr>
                <w:tab/>
                <w:t xml:space="preserve">The requirements apply for SSB Ês/Iot </w:t>
              </w:r>
              <w:r w:rsidRPr="009C5807">
                <w:rPr>
                  <w:rFonts w:cs="Arial" w:hint="eastAsia"/>
                </w:rPr>
                <w:t>≤</w:t>
              </w:r>
              <w:r w:rsidRPr="009C5807">
                <w:rPr>
                  <w:rFonts w:cs="Arial"/>
                </w:rPr>
                <w:t xml:space="preserve"> [25] dB.</w:t>
              </w:r>
            </w:ins>
          </w:p>
          <w:p w14:paraId="5D38ADA7" w14:textId="77777777" w:rsidR="00C04215" w:rsidRPr="009C5807" w:rsidRDefault="00C04215" w:rsidP="00317D0E">
            <w:pPr>
              <w:pStyle w:val="TAN"/>
              <w:rPr>
                <w:ins w:id="2290" w:author="Xiaomi" w:date="2022-08-08T20:31:00Z"/>
              </w:rPr>
            </w:pPr>
            <w:ins w:id="2291" w:author="Xiaomi" w:date="2022-08-08T20:31:00Z">
              <w:r w:rsidRPr="009C5807">
                <w:rPr>
                  <w:rFonts w:cs="Arial"/>
                </w:rPr>
                <w:t>NOTE 5:</w:t>
              </w:r>
              <w:r w:rsidRPr="009C5807">
                <w:rPr>
                  <w:rFonts w:cs="Arial"/>
                </w:rPr>
                <w:tab/>
              </w:r>
              <w:r w:rsidRPr="009C5807">
                <w:t>NR operating band groups in FR1 are as defined in clause 3.5.2.</w:t>
              </w:r>
            </w:ins>
          </w:p>
        </w:tc>
      </w:tr>
    </w:tbl>
    <w:p w14:paraId="3774B2B2" w14:textId="77777777" w:rsidR="00C04215" w:rsidRPr="009C5807" w:rsidRDefault="00C04215" w:rsidP="00C04215">
      <w:pPr>
        <w:rPr>
          <w:ins w:id="2292" w:author="Xiaomi" w:date="2022-08-08T20:31:00Z"/>
          <w:lang w:eastAsia="ko-KR"/>
        </w:rPr>
      </w:pPr>
    </w:p>
    <w:p w14:paraId="56AC2274" w14:textId="4E002B37" w:rsidR="00824809" w:rsidRPr="003E1ACD" w:rsidRDefault="003E1ACD" w:rsidP="003E1ACD">
      <w:pPr>
        <w:pStyle w:val="2"/>
        <w:rPr>
          <w:color w:val="FF0000"/>
          <w:lang w:eastAsia="zh-CN"/>
        </w:rPr>
      </w:pPr>
      <w:r w:rsidRPr="002249A7">
        <w:rPr>
          <w:color w:val="FF0000"/>
          <w:lang w:eastAsia="zh-CN"/>
        </w:rPr>
        <w:t xml:space="preserve">&lt;&lt; </w:t>
      </w:r>
      <w:r>
        <w:rPr>
          <w:color w:val="FF0000"/>
          <w:lang w:eastAsia="zh-CN"/>
        </w:rPr>
        <w:t>End</w:t>
      </w:r>
      <w:r w:rsidRPr="002249A7">
        <w:rPr>
          <w:rFonts w:hint="eastAsia"/>
          <w:color w:val="FF0000"/>
          <w:lang w:eastAsia="zh-CN"/>
        </w:rPr>
        <w:t xml:space="preserve"> of Change</w:t>
      </w:r>
      <w:r>
        <w:rPr>
          <w:rFonts w:hint="eastAsia"/>
          <w:color w:val="FF0000"/>
          <w:lang w:eastAsia="zh-CN"/>
        </w:rPr>
        <w:t xml:space="preserve"> #</w:t>
      </w:r>
      <w:r>
        <w:rPr>
          <w:color w:val="FF0000"/>
          <w:lang w:eastAsia="zh-CN"/>
        </w:rPr>
        <w:t>6</w:t>
      </w:r>
      <w:r w:rsidRPr="002249A7">
        <w:rPr>
          <w:color w:val="FF0000"/>
          <w:lang w:eastAsia="zh-CN"/>
        </w:rPr>
        <w:t>&gt;&gt;</w:t>
      </w:r>
    </w:p>
    <w:p w14:paraId="3D02331B" w14:textId="186F7A4A" w:rsidR="00F976AC" w:rsidRDefault="00F976AC" w:rsidP="003072C0"/>
    <w:p w14:paraId="07B31671" w14:textId="0A58E170" w:rsidR="00F976AC" w:rsidRPr="00F976AC" w:rsidRDefault="00F976AC" w:rsidP="00F976AC">
      <w:pPr>
        <w:pStyle w:val="2"/>
        <w:rPr>
          <w:ins w:id="2293" w:author="Xiaomi" w:date="2022-08-08T20:19:00Z"/>
          <w:color w:val="FF0000"/>
        </w:rPr>
      </w:pPr>
      <w:r w:rsidRPr="006B23D2">
        <w:rPr>
          <w:color w:val="FF0000"/>
          <w:lang w:eastAsia="zh-CN"/>
        </w:rPr>
        <w:t xml:space="preserve">&lt;&lt; </w:t>
      </w:r>
      <w:r w:rsidRPr="006B23D2">
        <w:rPr>
          <w:rFonts w:hint="eastAsia"/>
          <w:color w:val="FF0000"/>
          <w:lang w:eastAsia="zh-CN"/>
        </w:rPr>
        <w:t>Start of Change</w:t>
      </w:r>
      <w:r w:rsidRPr="006B23D2">
        <w:rPr>
          <w:rFonts w:eastAsiaTheme="minorEastAsia" w:hint="eastAsia"/>
          <w:color w:val="FF0000"/>
          <w:lang w:eastAsia="zh-CN"/>
        </w:rPr>
        <w:t xml:space="preserve"> #</w:t>
      </w:r>
      <w:r>
        <w:rPr>
          <w:rFonts w:eastAsiaTheme="minorEastAsia"/>
          <w:color w:val="FF0000"/>
          <w:lang w:eastAsia="zh-CN"/>
        </w:rPr>
        <w:t>7</w:t>
      </w:r>
      <w:r w:rsidRPr="006B23D2">
        <w:rPr>
          <w:color w:val="FF0000"/>
          <w:lang w:eastAsia="zh-CN"/>
        </w:rPr>
        <w:t>&gt;&gt;</w:t>
      </w:r>
    </w:p>
    <w:p w14:paraId="0C581203" w14:textId="1D97F4FC" w:rsidR="003913E9" w:rsidRPr="009C5807" w:rsidRDefault="003913E9" w:rsidP="003913E9">
      <w:pPr>
        <w:pStyle w:val="30"/>
        <w:rPr>
          <w:ins w:id="2294" w:author="Xiaomi" w:date="2022-08-08T20:35:00Z"/>
          <w:lang w:val="en-US"/>
        </w:rPr>
      </w:pPr>
      <w:ins w:id="2295" w:author="Xiaomi" w:date="2022-08-08T20:35:00Z">
        <w:r>
          <w:rPr>
            <w:lang w:val="en-US"/>
          </w:rPr>
          <w:t>10.1.44</w:t>
        </w:r>
        <w:r w:rsidRPr="009C5807">
          <w:rPr>
            <w:lang w:val="en-US"/>
          </w:rPr>
          <w:tab/>
          <w:t>L1-RS</w:t>
        </w:r>
        <w:r>
          <w:rPr>
            <w:lang w:val="en-US"/>
          </w:rPr>
          <w:t xml:space="preserve">RP accuracy requirements for </w:t>
        </w:r>
      </w:ins>
      <w:ins w:id="2296" w:author="Xiaomi" w:date="2022-08-08T20:36:00Z">
        <w:r>
          <w:rPr>
            <w:lang w:val="en-US"/>
          </w:rPr>
          <w:t>satellite access</w:t>
        </w:r>
      </w:ins>
    </w:p>
    <w:p w14:paraId="29B7B9A2" w14:textId="21BAB2BE" w:rsidR="003913E9" w:rsidRPr="009C5807" w:rsidRDefault="003913E9" w:rsidP="003913E9">
      <w:pPr>
        <w:pStyle w:val="40"/>
        <w:rPr>
          <w:ins w:id="2297" w:author="Xiaomi" w:date="2022-08-08T20:35:00Z"/>
          <w:lang w:val="en-US"/>
        </w:rPr>
      </w:pPr>
      <w:ins w:id="2298" w:author="Xiaomi" w:date="2022-08-08T20:35:00Z">
        <w:r>
          <w:rPr>
            <w:lang w:val="en-US"/>
          </w:rPr>
          <w:t>10.1.44</w:t>
        </w:r>
        <w:r w:rsidRPr="009C5807">
          <w:rPr>
            <w:lang w:val="en-US"/>
          </w:rPr>
          <w:t>.1</w:t>
        </w:r>
        <w:r w:rsidRPr="009C5807">
          <w:rPr>
            <w:lang w:val="en-US"/>
          </w:rPr>
          <w:tab/>
          <w:t>SSB based L1-RSRP accuracy requirements</w:t>
        </w:r>
      </w:ins>
    </w:p>
    <w:p w14:paraId="08594CB4" w14:textId="2AFCC879" w:rsidR="003913E9" w:rsidRPr="009C5807" w:rsidRDefault="003913E9" w:rsidP="003913E9">
      <w:pPr>
        <w:pStyle w:val="5"/>
        <w:rPr>
          <w:ins w:id="2299" w:author="Xiaomi" w:date="2022-08-08T20:35:00Z"/>
        </w:rPr>
      </w:pPr>
      <w:ins w:id="2300" w:author="Xiaomi" w:date="2022-08-08T20:35:00Z">
        <w:r>
          <w:t>10.1.44</w:t>
        </w:r>
        <w:r w:rsidRPr="009C5807">
          <w:t>.1.1</w:t>
        </w:r>
        <w:r w:rsidRPr="009C5807">
          <w:tab/>
          <w:t>Absolute Accuracy</w:t>
        </w:r>
      </w:ins>
    </w:p>
    <w:p w14:paraId="64E0487D" w14:textId="77777777" w:rsidR="003913E9" w:rsidRPr="009C5807" w:rsidRDefault="003913E9" w:rsidP="003913E9">
      <w:pPr>
        <w:rPr>
          <w:ins w:id="2301" w:author="Xiaomi" w:date="2022-08-08T20:35:00Z"/>
          <w:rFonts w:cs="v4.2.0"/>
          <w:i/>
        </w:rPr>
      </w:pPr>
      <w:ins w:id="2302" w:author="Xiaomi" w:date="2022-08-08T20:35:00Z">
        <w:r w:rsidRPr="009C5807">
          <w:rPr>
            <w:rFonts w:cs="v4.2.0"/>
          </w:rPr>
          <w:t xml:space="preserve">Unless otherwise specified, the requirements for absolute accuracy of </w:t>
        </w:r>
        <w:r w:rsidRPr="009C5807">
          <w:rPr>
            <w:rFonts w:cs="v4.2.0"/>
            <w:lang w:eastAsia="zh-CN"/>
          </w:rPr>
          <w:t>SSB based L1-</w:t>
        </w:r>
        <w:r w:rsidRPr="009C5807">
          <w:rPr>
            <w:rFonts w:cs="v4.2.0"/>
          </w:rPr>
          <w:t>RSRP in this clause apply to all SSBs of the serving cell configured for L1-RSRP measurement.</w:t>
        </w:r>
      </w:ins>
    </w:p>
    <w:p w14:paraId="0B49DEF8" w14:textId="21DF3A92" w:rsidR="003913E9" w:rsidRPr="009C5807" w:rsidRDefault="003913E9" w:rsidP="003913E9">
      <w:pPr>
        <w:rPr>
          <w:ins w:id="2303" w:author="Xiaomi" w:date="2022-08-08T20:35:00Z"/>
          <w:rFonts w:cs="v4.2.0"/>
        </w:rPr>
      </w:pPr>
      <w:ins w:id="2304" w:author="Xiaomi" w:date="2022-08-08T20:35:00Z">
        <w:r w:rsidRPr="009C5807">
          <w:rPr>
            <w:rFonts w:cs="v4.2.0"/>
          </w:rPr>
          <w:t xml:space="preserve">The accuracy requirements in Table </w:t>
        </w:r>
        <w:r>
          <w:rPr>
            <w:rFonts w:cs="v4.2.0"/>
            <w:lang w:eastAsia="zh-CN"/>
          </w:rPr>
          <w:t>10.1.44</w:t>
        </w:r>
        <w:r w:rsidRPr="009C5807">
          <w:rPr>
            <w:rFonts w:cs="v4.2.0"/>
            <w:lang w:eastAsia="zh-CN"/>
          </w:rPr>
          <w:t>.1.1</w:t>
        </w:r>
        <w:r w:rsidRPr="009C5807">
          <w:rPr>
            <w:rFonts w:cs="v4.2.0"/>
          </w:rPr>
          <w:t>-1 are valid under the following conditions:</w:t>
        </w:r>
      </w:ins>
    </w:p>
    <w:p w14:paraId="2BFB97BA" w14:textId="3281096E" w:rsidR="003913E9" w:rsidRPr="009C5807" w:rsidRDefault="003913E9" w:rsidP="003913E9">
      <w:pPr>
        <w:pStyle w:val="B10"/>
        <w:rPr>
          <w:ins w:id="2305" w:author="Xiaomi" w:date="2022-08-08T20:35:00Z"/>
        </w:rPr>
      </w:pPr>
      <w:ins w:id="2306" w:author="Xiaomi" w:date="2022-08-08T20:35:00Z">
        <w:r w:rsidRPr="009C5807">
          <w:t>-</w:t>
        </w:r>
        <w:r w:rsidRPr="009C5807">
          <w:tab/>
          <w:t>Conditions defined in clause </w:t>
        </w:r>
        <w:r>
          <w:t>[</w:t>
        </w:r>
        <w:r w:rsidRPr="009C5807">
          <w:t>7.3 of TS 38.101-1</w:t>
        </w:r>
        <w:r>
          <w:t>]</w:t>
        </w:r>
        <w:r w:rsidRPr="009C5807">
          <w:t xml:space="preserve"> [</w:t>
        </w:r>
        <w:r>
          <w:t>T</w:t>
        </w:r>
      </w:ins>
      <w:ins w:id="2307" w:author="Xiaomi" w:date="2022-08-08T20:36:00Z">
        <w:r>
          <w:t>BD</w:t>
        </w:r>
      </w:ins>
      <w:ins w:id="2308" w:author="Xiaomi" w:date="2022-08-08T20:35:00Z">
        <w:r w:rsidRPr="009C5807">
          <w:t>] for reference sensitivity are fulfilled.</w:t>
        </w:r>
      </w:ins>
    </w:p>
    <w:p w14:paraId="6DF886EB" w14:textId="6D13CDEF" w:rsidR="003913E9" w:rsidRPr="009C5807" w:rsidRDefault="003913E9" w:rsidP="003913E9">
      <w:pPr>
        <w:pStyle w:val="B10"/>
        <w:rPr>
          <w:ins w:id="2309" w:author="Xiaomi" w:date="2022-08-08T20:35:00Z"/>
        </w:rPr>
      </w:pPr>
      <w:ins w:id="2310" w:author="Xiaomi" w:date="2022-08-08T20:35:00Z">
        <w:r w:rsidRPr="009C5807">
          <w:t>-</w:t>
        </w:r>
        <w:r w:rsidRPr="009C5807">
          <w:tab/>
          <w:t xml:space="preserve">Conditions for L1-RSRP measurements are fulfilled according to </w:t>
        </w:r>
      </w:ins>
      <w:ins w:id="2311" w:author="Xiaomi" w:date="2022-08-08T20:36:00Z">
        <w:r>
          <w:t>[</w:t>
        </w:r>
      </w:ins>
      <w:ins w:id="2312" w:author="Xiaomi" w:date="2022-08-08T20:35:00Z">
        <w:r w:rsidRPr="009C5807">
          <w:t>Annex B.2.4.1</w:t>
        </w:r>
      </w:ins>
      <w:ins w:id="2313" w:author="Xiaomi" w:date="2022-08-08T20:36:00Z">
        <w:r>
          <w:t>]</w:t>
        </w:r>
      </w:ins>
      <w:ins w:id="2314" w:author="Xiaomi" w:date="2022-08-08T20:35:00Z">
        <w:r w:rsidRPr="009C5807">
          <w:t xml:space="preserve"> for a corresponding Band for each relevant SSB.</w:t>
        </w:r>
      </w:ins>
    </w:p>
    <w:p w14:paraId="725CE918" w14:textId="1A0AE7C3" w:rsidR="003913E9" w:rsidRPr="009C5807" w:rsidRDefault="003913E9" w:rsidP="003913E9">
      <w:pPr>
        <w:pStyle w:val="TH"/>
        <w:rPr>
          <w:ins w:id="2315" w:author="Xiaomi" w:date="2022-08-08T20:35:00Z"/>
        </w:rPr>
      </w:pPr>
      <w:ins w:id="2316" w:author="Xiaomi" w:date="2022-08-08T20:35:00Z">
        <w:r>
          <w:lastRenderedPageBreak/>
          <w:t>Table 10.1.</w:t>
        </w:r>
      </w:ins>
      <w:ins w:id="2317" w:author="Xiaomi" w:date="2022-08-08T20:36:00Z">
        <w:r>
          <w:t>44</w:t>
        </w:r>
      </w:ins>
      <w:ins w:id="2318" w:author="Xiaomi" w:date="2022-08-08T20:35:00Z">
        <w:r w:rsidRPr="009C5807">
          <w:t>.1.1-1: SSB based L1-RSRP absolute accuracy in FR1</w:t>
        </w:r>
      </w:ins>
    </w:p>
    <w:tbl>
      <w:tblPr>
        <w:tblW w:w="10172" w:type="dxa"/>
        <w:jc w:val="center"/>
        <w:tblLook w:val="01E0" w:firstRow="1" w:lastRow="1" w:firstColumn="1" w:lastColumn="1" w:noHBand="0" w:noVBand="0"/>
      </w:tblPr>
      <w:tblGrid>
        <w:gridCol w:w="1036"/>
        <w:gridCol w:w="1126"/>
        <w:gridCol w:w="825"/>
        <w:gridCol w:w="2267"/>
        <w:gridCol w:w="982"/>
        <w:gridCol w:w="1056"/>
        <w:gridCol w:w="1440"/>
        <w:gridCol w:w="1440"/>
      </w:tblGrid>
      <w:tr w:rsidR="003913E9" w:rsidRPr="009C5807" w14:paraId="3913FCBB" w14:textId="77777777" w:rsidTr="00D366D0">
        <w:trPr>
          <w:jc w:val="center"/>
          <w:ins w:id="2319" w:author="Xiaomi" w:date="2022-08-08T20:35:00Z"/>
        </w:trPr>
        <w:tc>
          <w:tcPr>
            <w:tcW w:w="216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1672425" w14:textId="77777777" w:rsidR="003913E9" w:rsidRPr="009C5807" w:rsidRDefault="003913E9" w:rsidP="00D366D0">
            <w:pPr>
              <w:pStyle w:val="TAH"/>
              <w:rPr>
                <w:ins w:id="2320" w:author="Xiaomi" w:date="2022-08-08T20:35:00Z"/>
              </w:rPr>
            </w:pPr>
            <w:ins w:id="2321" w:author="Xiaomi" w:date="2022-08-08T20:35:00Z">
              <w:r w:rsidRPr="009C5807">
                <w:t>Accuracy</w:t>
              </w:r>
            </w:ins>
          </w:p>
        </w:tc>
        <w:tc>
          <w:tcPr>
            <w:tcW w:w="801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1CE284F9" w14:textId="77777777" w:rsidR="003913E9" w:rsidRPr="009C5807" w:rsidRDefault="003913E9" w:rsidP="00D366D0">
            <w:pPr>
              <w:pStyle w:val="TAH"/>
              <w:rPr>
                <w:ins w:id="2322" w:author="Xiaomi" w:date="2022-08-08T20:35:00Z"/>
              </w:rPr>
            </w:pPr>
            <w:ins w:id="2323" w:author="Xiaomi" w:date="2022-08-08T20:35:00Z">
              <w:r w:rsidRPr="009C5807">
                <w:t>Conditions</w:t>
              </w:r>
            </w:ins>
          </w:p>
        </w:tc>
      </w:tr>
      <w:tr w:rsidR="003913E9" w:rsidRPr="009C5807" w14:paraId="2BEEBB5B" w14:textId="77777777" w:rsidTr="00D366D0">
        <w:trPr>
          <w:jc w:val="center"/>
          <w:ins w:id="2324" w:author="Xiaomi" w:date="2022-08-08T20:35:00Z"/>
        </w:trPr>
        <w:tc>
          <w:tcPr>
            <w:tcW w:w="1036" w:type="dxa"/>
            <w:tcBorders>
              <w:top w:val="single" w:sz="6" w:space="0" w:color="auto"/>
              <w:left w:val="single" w:sz="4" w:space="0" w:color="auto"/>
              <w:right w:val="single" w:sz="6" w:space="0" w:color="auto"/>
            </w:tcBorders>
            <w:shd w:val="clear" w:color="auto" w:fill="auto"/>
            <w:vAlign w:val="center"/>
          </w:tcPr>
          <w:p w14:paraId="4ED35538" w14:textId="77777777" w:rsidR="003913E9" w:rsidRPr="009C5807" w:rsidRDefault="003913E9" w:rsidP="00D366D0">
            <w:pPr>
              <w:pStyle w:val="TAH"/>
              <w:rPr>
                <w:ins w:id="2325" w:author="Xiaomi" w:date="2022-08-08T20:35:00Z"/>
              </w:rPr>
            </w:pPr>
            <w:ins w:id="2326" w:author="Xiaomi" w:date="2022-08-08T20:35:00Z">
              <w:r w:rsidRPr="009C5807">
                <w:t>Normal condition</w:t>
              </w:r>
            </w:ins>
          </w:p>
        </w:tc>
        <w:tc>
          <w:tcPr>
            <w:tcW w:w="1126" w:type="dxa"/>
            <w:tcBorders>
              <w:top w:val="single" w:sz="6" w:space="0" w:color="auto"/>
              <w:left w:val="single" w:sz="6" w:space="0" w:color="auto"/>
              <w:right w:val="single" w:sz="6" w:space="0" w:color="auto"/>
            </w:tcBorders>
            <w:shd w:val="clear" w:color="auto" w:fill="auto"/>
            <w:vAlign w:val="center"/>
          </w:tcPr>
          <w:p w14:paraId="1C792388" w14:textId="77777777" w:rsidR="003913E9" w:rsidRPr="009C5807" w:rsidRDefault="003913E9" w:rsidP="00D366D0">
            <w:pPr>
              <w:pStyle w:val="TAH"/>
              <w:rPr>
                <w:ins w:id="2327" w:author="Xiaomi" w:date="2022-08-08T20:35:00Z"/>
              </w:rPr>
            </w:pPr>
            <w:ins w:id="2328" w:author="Xiaomi" w:date="2022-08-08T20:35:00Z">
              <w:r w:rsidRPr="009C5807">
                <w:t>Extreme condition</w:t>
              </w:r>
            </w:ins>
          </w:p>
        </w:tc>
        <w:tc>
          <w:tcPr>
            <w:tcW w:w="825" w:type="dxa"/>
            <w:tcBorders>
              <w:top w:val="single" w:sz="6" w:space="0" w:color="auto"/>
              <w:left w:val="single" w:sz="6" w:space="0" w:color="auto"/>
              <w:right w:val="single" w:sz="6" w:space="0" w:color="auto"/>
            </w:tcBorders>
            <w:shd w:val="clear" w:color="auto" w:fill="auto"/>
            <w:vAlign w:val="center"/>
          </w:tcPr>
          <w:p w14:paraId="6E54D83E" w14:textId="77777777" w:rsidR="003913E9" w:rsidRPr="009C5807" w:rsidRDefault="003913E9" w:rsidP="00D366D0">
            <w:pPr>
              <w:pStyle w:val="TAH"/>
              <w:rPr>
                <w:ins w:id="2329" w:author="Xiaomi" w:date="2022-08-08T20:35:00Z"/>
              </w:rPr>
            </w:pPr>
            <w:ins w:id="2330" w:author="Xiaomi" w:date="2022-08-08T20:35:00Z">
              <w:r w:rsidRPr="009C5807">
                <w:t>SSB Ês/Iot</w:t>
              </w:r>
            </w:ins>
          </w:p>
        </w:tc>
        <w:tc>
          <w:tcPr>
            <w:tcW w:w="71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47F8B96F" w14:textId="77777777" w:rsidR="003913E9" w:rsidRPr="009C5807" w:rsidRDefault="003913E9" w:rsidP="00D366D0">
            <w:pPr>
              <w:pStyle w:val="TAH"/>
              <w:rPr>
                <w:ins w:id="2331" w:author="Xiaomi" w:date="2022-08-08T20:35:00Z"/>
              </w:rPr>
            </w:pPr>
            <w:ins w:id="2332" w:author="Xiaomi" w:date="2022-08-08T20:35:00Z">
              <w:r w:rsidRPr="009C5807">
                <w:t>Io</w:t>
              </w:r>
              <w:r w:rsidRPr="009C5807">
                <w:rPr>
                  <w:vertAlign w:val="superscript"/>
                </w:rPr>
                <w:t xml:space="preserve"> Note 1</w:t>
              </w:r>
              <w:r w:rsidRPr="009C5807">
                <w:t xml:space="preserve"> range</w:t>
              </w:r>
            </w:ins>
          </w:p>
        </w:tc>
      </w:tr>
      <w:tr w:rsidR="003913E9" w:rsidRPr="009C5807" w14:paraId="3DE9D577" w14:textId="77777777" w:rsidTr="00D366D0">
        <w:trPr>
          <w:jc w:val="center"/>
          <w:ins w:id="2333" w:author="Xiaomi" w:date="2022-08-08T20:35:00Z"/>
        </w:trPr>
        <w:tc>
          <w:tcPr>
            <w:tcW w:w="1036" w:type="dxa"/>
            <w:tcBorders>
              <w:left w:val="single" w:sz="4" w:space="0" w:color="auto"/>
              <w:bottom w:val="single" w:sz="6" w:space="0" w:color="auto"/>
              <w:right w:val="single" w:sz="6" w:space="0" w:color="auto"/>
            </w:tcBorders>
            <w:shd w:val="clear" w:color="auto" w:fill="auto"/>
            <w:vAlign w:val="center"/>
          </w:tcPr>
          <w:p w14:paraId="00965858" w14:textId="77777777" w:rsidR="003913E9" w:rsidRPr="009C5807" w:rsidRDefault="003913E9" w:rsidP="00D366D0">
            <w:pPr>
              <w:pStyle w:val="TAH"/>
              <w:rPr>
                <w:ins w:id="2334" w:author="Xiaomi" w:date="2022-08-08T20:35:00Z"/>
              </w:rPr>
            </w:pPr>
          </w:p>
        </w:tc>
        <w:tc>
          <w:tcPr>
            <w:tcW w:w="1126" w:type="dxa"/>
            <w:tcBorders>
              <w:left w:val="single" w:sz="6" w:space="0" w:color="auto"/>
              <w:bottom w:val="single" w:sz="6" w:space="0" w:color="auto"/>
              <w:right w:val="single" w:sz="6" w:space="0" w:color="auto"/>
            </w:tcBorders>
            <w:shd w:val="clear" w:color="auto" w:fill="auto"/>
            <w:vAlign w:val="center"/>
          </w:tcPr>
          <w:p w14:paraId="22C7E9FC" w14:textId="77777777" w:rsidR="003913E9" w:rsidRPr="009C5807" w:rsidRDefault="003913E9" w:rsidP="00D366D0">
            <w:pPr>
              <w:pStyle w:val="TAH"/>
              <w:rPr>
                <w:ins w:id="2335" w:author="Xiaomi" w:date="2022-08-08T20:35:00Z"/>
              </w:rPr>
            </w:pPr>
          </w:p>
        </w:tc>
        <w:tc>
          <w:tcPr>
            <w:tcW w:w="825" w:type="dxa"/>
            <w:tcBorders>
              <w:left w:val="single" w:sz="6" w:space="0" w:color="auto"/>
              <w:bottom w:val="single" w:sz="6" w:space="0" w:color="auto"/>
              <w:right w:val="single" w:sz="6" w:space="0" w:color="auto"/>
            </w:tcBorders>
            <w:shd w:val="clear" w:color="auto" w:fill="auto"/>
            <w:vAlign w:val="center"/>
          </w:tcPr>
          <w:p w14:paraId="6A681CFF" w14:textId="77777777" w:rsidR="003913E9" w:rsidRPr="009C5807" w:rsidRDefault="003913E9" w:rsidP="00D366D0">
            <w:pPr>
              <w:pStyle w:val="TAH"/>
              <w:rPr>
                <w:ins w:id="2336" w:author="Xiaomi" w:date="2022-08-08T20:35:00Z"/>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372D4DAC" w14:textId="77777777" w:rsidR="003913E9" w:rsidRPr="009C5807" w:rsidRDefault="003913E9" w:rsidP="00D366D0">
            <w:pPr>
              <w:pStyle w:val="TAH"/>
              <w:rPr>
                <w:ins w:id="2337" w:author="Xiaomi" w:date="2022-08-08T20:35:00Z"/>
              </w:rPr>
            </w:pPr>
            <w:ins w:id="2338" w:author="Xiaomi" w:date="2022-08-08T20:35:00Z">
              <w:r w:rsidRPr="009C5807">
                <w:t>NR operating band groups</w:t>
              </w:r>
              <w:r w:rsidRPr="009C5807">
                <w:rPr>
                  <w:vertAlign w:val="superscript"/>
                </w:rPr>
                <w:t xml:space="preserve"> Note 2</w:t>
              </w:r>
            </w:ins>
          </w:p>
        </w:tc>
        <w:tc>
          <w:tcPr>
            <w:tcW w:w="34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0099859" w14:textId="77777777" w:rsidR="003913E9" w:rsidRPr="009C5807" w:rsidRDefault="003913E9" w:rsidP="00D366D0">
            <w:pPr>
              <w:pStyle w:val="TAH"/>
              <w:rPr>
                <w:ins w:id="2339" w:author="Xiaomi" w:date="2022-08-08T20:35:00Z"/>
              </w:rPr>
            </w:pPr>
            <w:ins w:id="2340" w:author="Xiaomi" w:date="2022-08-08T20:35:00Z">
              <w:r w:rsidRPr="009C5807">
                <w:t>Minimum Io</w:t>
              </w:r>
            </w:ins>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6B267881" w14:textId="77777777" w:rsidR="003913E9" w:rsidRPr="009C5807" w:rsidRDefault="003913E9" w:rsidP="00D366D0">
            <w:pPr>
              <w:pStyle w:val="TAH"/>
              <w:rPr>
                <w:ins w:id="2341" w:author="Xiaomi" w:date="2022-08-08T20:35:00Z"/>
              </w:rPr>
            </w:pPr>
            <w:ins w:id="2342" w:author="Xiaomi" w:date="2022-08-08T20:35:00Z">
              <w:r w:rsidRPr="009C5807">
                <w:t>Maximum Io</w:t>
              </w:r>
            </w:ins>
          </w:p>
        </w:tc>
      </w:tr>
      <w:tr w:rsidR="003913E9" w:rsidRPr="009C5807" w14:paraId="3DC971CD" w14:textId="77777777" w:rsidTr="00D366D0">
        <w:trPr>
          <w:trHeight w:val="308"/>
          <w:jc w:val="center"/>
          <w:ins w:id="2343" w:author="Xiaomi" w:date="2022-08-08T20:35:00Z"/>
        </w:trPr>
        <w:tc>
          <w:tcPr>
            <w:tcW w:w="1036" w:type="dxa"/>
            <w:tcBorders>
              <w:top w:val="single" w:sz="6" w:space="0" w:color="auto"/>
              <w:left w:val="single" w:sz="4" w:space="0" w:color="auto"/>
              <w:right w:val="single" w:sz="6" w:space="0" w:color="auto"/>
            </w:tcBorders>
            <w:shd w:val="clear" w:color="auto" w:fill="auto"/>
            <w:vAlign w:val="center"/>
          </w:tcPr>
          <w:p w14:paraId="4EAEFF96" w14:textId="77777777" w:rsidR="003913E9" w:rsidRPr="009C5807" w:rsidRDefault="003913E9" w:rsidP="00D366D0">
            <w:pPr>
              <w:pStyle w:val="TAH"/>
              <w:rPr>
                <w:ins w:id="2344" w:author="Xiaomi" w:date="2022-08-08T20:35:00Z"/>
              </w:rPr>
            </w:pPr>
            <w:ins w:id="2345" w:author="Xiaomi" w:date="2022-08-08T20:35:00Z">
              <w:r w:rsidRPr="009C5807">
                <w:t>dB</w:t>
              </w:r>
            </w:ins>
          </w:p>
        </w:tc>
        <w:tc>
          <w:tcPr>
            <w:tcW w:w="1126" w:type="dxa"/>
            <w:tcBorders>
              <w:top w:val="single" w:sz="6" w:space="0" w:color="auto"/>
              <w:left w:val="single" w:sz="6" w:space="0" w:color="auto"/>
              <w:right w:val="single" w:sz="6" w:space="0" w:color="auto"/>
            </w:tcBorders>
            <w:shd w:val="clear" w:color="auto" w:fill="auto"/>
            <w:vAlign w:val="center"/>
          </w:tcPr>
          <w:p w14:paraId="2A8FF0AA" w14:textId="77777777" w:rsidR="003913E9" w:rsidRPr="009C5807" w:rsidRDefault="003913E9" w:rsidP="00D366D0">
            <w:pPr>
              <w:pStyle w:val="TAH"/>
              <w:rPr>
                <w:ins w:id="2346" w:author="Xiaomi" w:date="2022-08-08T20:35:00Z"/>
              </w:rPr>
            </w:pPr>
            <w:ins w:id="2347" w:author="Xiaomi" w:date="2022-08-08T20:35:00Z">
              <w:r w:rsidRPr="009C5807">
                <w:t>dB</w:t>
              </w:r>
            </w:ins>
          </w:p>
        </w:tc>
        <w:tc>
          <w:tcPr>
            <w:tcW w:w="825" w:type="dxa"/>
            <w:tcBorders>
              <w:top w:val="single" w:sz="6" w:space="0" w:color="auto"/>
              <w:left w:val="single" w:sz="6" w:space="0" w:color="auto"/>
              <w:right w:val="single" w:sz="6" w:space="0" w:color="auto"/>
            </w:tcBorders>
            <w:shd w:val="clear" w:color="auto" w:fill="auto"/>
            <w:vAlign w:val="center"/>
          </w:tcPr>
          <w:p w14:paraId="6F10750F" w14:textId="77777777" w:rsidR="003913E9" w:rsidRPr="009C5807" w:rsidRDefault="003913E9" w:rsidP="00D366D0">
            <w:pPr>
              <w:pStyle w:val="TAH"/>
              <w:rPr>
                <w:ins w:id="2348" w:author="Xiaomi" w:date="2022-08-08T20:35:00Z"/>
              </w:rPr>
            </w:pPr>
            <w:ins w:id="2349" w:author="Xiaomi" w:date="2022-08-08T20:35:00Z">
              <w:r w:rsidRPr="009C5807">
                <w:t>dB</w:t>
              </w:r>
            </w:ins>
          </w:p>
        </w:tc>
        <w:tc>
          <w:tcPr>
            <w:tcW w:w="2267" w:type="dxa"/>
            <w:tcBorders>
              <w:top w:val="single" w:sz="6" w:space="0" w:color="auto"/>
              <w:left w:val="single" w:sz="6" w:space="0" w:color="auto"/>
              <w:right w:val="single" w:sz="4" w:space="0" w:color="auto"/>
            </w:tcBorders>
            <w:shd w:val="clear" w:color="auto" w:fill="auto"/>
            <w:vAlign w:val="center"/>
          </w:tcPr>
          <w:p w14:paraId="6567AF57" w14:textId="77777777" w:rsidR="003913E9" w:rsidRPr="009C5807" w:rsidRDefault="003913E9" w:rsidP="00D366D0">
            <w:pPr>
              <w:pStyle w:val="TAH"/>
              <w:rPr>
                <w:ins w:id="2350" w:author="Xiaomi" w:date="2022-08-08T20:35:00Z"/>
              </w:rPr>
            </w:pPr>
          </w:p>
        </w:tc>
        <w:tc>
          <w:tcPr>
            <w:tcW w:w="20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5BE9637" w14:textId="77777777" w:rsidR="003913E9" w:rsidRPr="009C5807" w:rsidRDefault="003913E9" w:rsidP="00D366D0">
            <w:pPr>
              <w:pStyle w:val="TAH"/>
              <w:rPr>
                <w:ins w:id="2351" w:author="Xiaomi" w:date="2022-08-08T20:35:00Z"/>
              </w:rPr>
            </w:pPr>
            <w:ins w:id="2352" w:author="Xiaomi" w:date="2022-08-08T20:35:00Z">
              <w:r w:rsidRPr="009C5807">
                <w:rPr>
                  <w:rFonts w:cs="Arial"/>
                </w:rPr>
                <w:t xml:space="preserve">dBm / </w:t>
              </w:r>
              <w:r w:rsidRPr="009C5807">
                <w:t>SCS</w:t>
              </w:r>
              <w:r w:rsidRPr="009C5807">
                <w:rPr>
                  <w:vertAlign w:val="subscript"/>
                </w:rPr>
                <w:t>SSB</w:t>
              </w:r>
            </w:ins>
          </w:p>
        </w:tc>
        <w:tc>
          <w:tcPr>
            <w:tcW w:w="1440" w:type="dxa"/>
            <w:tcBorders>
              <w:top w:val="single" w:sz="6" w:space="0" w:color="auto"/>
              <w:left w:val="single" w:sz="6" w:space="0" w:color="auto"/>
              <w:right w:val="single" w:sz="6" w:space="0" w:color="auto"/>
            </w:tcBorders>
            <w:shd w:val="clear" w:color="auto" w:fill="auto"/>
            <w:vAlign w:val="center"/>
          </w:tcPr>
          <w:p w14:paraId="0B958E41" w14:textId="77777777" w:rsidR="003913E9" w:rsidRPr="009C5807" w:rsidRDefault="003913E9" w:rsidP="00D366D0">
            <w:pPr>
              <w:pStyle w:val="TAH"/>
              <w:rPr>
                <w:ins w:id="2353" w:author="Xiaomi" w:date="2022-08-08T20:35:00Z"/>
              </w:rPr>
            </w:pPr>
            <w:ins w:id="2354" w:author="Xiaomi" w:date="2022-08-08T20:35:00Z">
              <w:r w:rsidRPr="009C5807">
                <w:t>dBm/BW</w:t>
              </w:r>
              <w:r w:rsidRPr="009C5807">
                <w:rPr>
                  <w:vertAlign w:val="subscript"/>
                </w:rPr>
                <w:t>Channel</w:t>
              </w:r>
            </w:ins>
          </w:p>
        </w:tc>
        <w:tc>
          <w:tcPr>
            <w:tcW w:w="1440" w:type="dxa"/>
            <w:tcBorders>
              <w:top w:val="single" w:sz="6" w:space="0" w:color="auto"/>
              <w:left w:val="single" w:sz="6" w:space="0" w:color="auto"/>
              <w:right w:val="single" w:sz="4" w:space="0" w:color="auto"/>
            </w:tcBorders>
            <w:shd w:val="clear" w:color="auto" w:fill="auto"/>
            <w:vAlign w:val="center"/>
          </w:tcPr>
          <w:p w14:paraId="037F1807" w14:textId="77777777" w:rsidR="003913E9" w:rsidRPr="009C5807" w:rsidRDefault="003913E9" w:rsidP="00D366D0">
            <w:pPr>
              <w:pStyle w:val="TAH"/>
              <w:rPr>
                <w:ins w:id="2355" w:author="Xiaomi" w:date="2022-08-08T20:35:00Z"/>
              </w:rPr>
            </w:pPr>
            <w:ins w:id="2356" w:author="Xiaomi" w:date="2022-08-08T20:35:00Z">
              <w:r w:rsidRPr="009C5807">
                <w:t>dBm/BW</w:t>
              </w:r>
              <w:r w:rsidRPr="009C5807">
                <w:rPr>
                  <w:vertAlign w:val="subscript"/>
                </w:rPr>
                <w:t>Channel</w:t>
              </w:r>
            </w:ins>
          </w:p>
        </w:tc>
      </w:tr>
      <w:tr w:rsidR="003913E9" w:rsidRPr="009C5807" w14:paraId="669CFF47" w14:textId="77777777" w:rsidTr="00D366D0">
        <w:trPr>
          <w:trHeight w:val="307"/>
          <w:jc w:val="center"/>
          <w:ins w:id="2357" w:author="Xiaomi" w:date="2022-08-08T20:35:00Z"/>
        </w:trPr>
        <w:tc>
          <w:tcPr>
            <w:tcW w:w="1036" w:type="dxa"/>
            <w:tcBorders>
              <w:left w:val="single" w:sz="4" w:space="0" w:color="auto"/>
              <w:bottom w:val="single" w:sz="6" w:space="0" w:color="auto"/>
              <w:right w:val="single" w:sz="6" w:space="0" w:color="auto"/>
            </w:tcBorders>
            <w:shd w:val="clear" w:color="auto" w:fill="auto"/>
          </w:tcPr>
          <w:p w14:paraId="741F9438" w14:textId="77777777" w:rsidR="003913E9" w:rsidRPr="009C5807" w:rsidRDefault="003913E9" w:rsidP="00D366D0">
            <w:pPr>
              <w:pStyle w:val="TAH"/>
              <w:rPr>
                <w:ins w:id="2358" w:author="Xiaomi" w:date="2022-08-08T20:35:00Z"/>
              </w:rPr>
            </w:pPr>
          </w:p>
        </w:tc>
        <w:tc>
          <w:tcPr>
            <w:tcW w:w="1126" w:type="dxa"/>
            <w:tcBorders>
              <w:left w:val="single" w:sz="6" w:space="0" w:color="auto"/>
              <w:bottom w:val="single" w:sz="6" w:space="0" w:color="auto"/>
              <w:right w:val="single" w:sz="6" w:space="0" w:color="auto"/>
            </w:tcBorders>
            <w:shd w:val="clear" w:color="auto" w:fill="auto"/>
          </w:tcPr>
          <w:p w14:paraId="7A8624DF" w14:textId="77777777" w:rsidR="003913E9" w:rsidRPr="009C5807" w:rsidRDefault="003913E9" w:rsidP="00D366D0">
            <w:pPr>
              <w:pStyle w:val="TAH"/>
              <w:rPr>
                <w:ins w:id="2359" w:author="Xiaomi" w:date="2022-08-08T20:35:00Z"/>
              </w:rPr>
            </w:pPr>
          </w:p>
        </w:tc>
        <w:tc>
          <w:tcPr>
            <w:tcW w:w="825" w:type="dxa"/>
            <w:tcBorders>
              <w:left w:val="single" w:sz="6" w:space="0" w:color="auto"/>
              <w:bottom w:val="single" w:sz="6" w:space="0" w:color="auto"/>
              <w:right w:val="single" w:sz="6" w:space="0" w:color="auto"/>
            </w:tcBorders>
            <w:shd w:val="clear" w:color="auto" w:fill="auto"/>
          </w:tcPr>
          <w:p w14:paraId="07417B06" w14:textId="77777777" w:rsidR="003913E9" w:rsidRPr="009C5807" w:rsidRDefault="003913E9" w:rsidP="00D366D0">
            <w:pPr>
              <w:pStyle w:val="TAH"/>
              <w:rPr>
                <w:ins w:id="2360" w:author="Xiaomi" w:date="2022-08-08T20:35:00Z"/>
              </w:rPr>
            </w:pPr>
          </w:p>
        </w:tc>
        <w:tc>
          <w:tcPr>
            <w:tcW w:w="2267" w:type="dxa"/>
            <w:tcBorders>
              <w:left w:val="single" w:sz="6" w:space="0" w:color="auto"/>
              <w:bottom w:val="single" w:sz="6" w:space="0" w:color="auto"/>
              <w:right w:val="single" w:sz="4" w:space="0" w:color="auto"/>
            </w:tcBorders>
            <w:shd w:val="clear" w:color="auto" w:fill="auto"/>
          </w:tcPr>
          <w:p w14:paraId="761939F7" w14:textId="77777777" w:rsidR="003913E9" w:rsidRPr="009C5807" w:rsidRDefault="003913E9" w:rsidP="00D366D0">
            <w:pPr>
              <w:pStyle w:val="TAH"/>
              <w:rPr>
                <w:ins w:id="2361" w:author="Xiaomi" w:date="2022-08-08T20:35:00Z"/>
              </w:rPr>
            </w:pP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40D1C00D" w14:textId="77777777" w:rsidR="003913E9" w:rsidRPr="009C5807" w:rsidRDefault="003913E9" w:rsidP="00D366D0">
            <w:pPr>
              <w:pStyle w:val="TAH"/>
              <w:rPr>
                <w:ins w:id="2362" w:author="Xiaomi" w:date="2022-08-08T20:35:00Z"/>
                <w:rFonts w:cs="Arial"/>
              </w:rPr>
            </w:pPr>
            <w:ins w:id="2363" w:author="Xiaomi" w:date="2022-08-08T20:35:00Z">
              <w:r w:rsidRPr="009C5807">
                <w:t>SCS</w:t>
              </w:r>
              <w:r w:rsidRPr="009C5807">
                <w:rPr>
                  <w:vertAlign w:val="subscript"/>
                </w:rPr>
                <w:t>SSB</w:t>
              </w:r>
              <w:r w:rsidRPr="009C5807">
                <w:rPr>
                  <w:rFonts w:cs="Arial"/>
                </w:rPr>
                <w:t xml:space="preserve"> = 15 kHz</w:t>
              </w:r>
            </w:ins>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49C18E5C" w14:textId="77777777" w:rsidR="003913E9" w:rsidRPr="009C5807" w:rsidRDefault="003913E9" w:rsidP="00D366D0">
            <w:pPr>
              <w:pStyle w:val="TAH"/>
              <w:rPr>
                <w:ins w:id="2364" w:author="Xiaomi" w:date="2022-08-08T20:35:00Z"/>
                <w:rFonts w:cs="Arial"/>
              </w:rPr>
            </w:pPr>
            <w:ins w:id="2365" w:author="Xiaomi" w:date="2022-08-08T20:35:00Z">
              <w:r w:rsidRPr="009C5807">
                <w:t>SCS</w:t>
              </w:r>
              <w:r w:rsidRPr="009C5807">
                <w:rPr>
                  <w:vertAlign w:val="subscript"/>
                </w:rPr>
                <w:t>SSB</w:t>
              </w:r>
              <w:r w:rsidRPr="009C5807">
                <w:rPr>
                  <w:rFonts w:cs="Arial"/>
                </w:rPr>
                <w:t xml:space="preserve"> = 30 kHz</w:t>
              </w:r>
            </w:ins>
          </w:p>
        </w:tc>
        <w:tc>
          <w:tcPr>
            <w:tcW w:w="1440" w:type="dxa"/>
            <w:tcBorders>
              <w:left w:val="single" w:sz="6" w:space="0" w:color="auto"/>
              <w:bottom w:val="single" w:sz="6" w:space="0" w:color="auto"/>
              <w:right w:val="single" w:sz="6" w:space="0" w:color="auto"/>
            </w:tcBorders>
            <w:shd w:val="clear" w:color="auto" w:fill="auto"/>
          </w:tcPr>
          <w:p w14:paraId="217F3EE2" w14:textId="77777777" w:rsidR="003913E9" w:rsidRPr="009C5807" w:rsidRDefault="003913E9" w:rsidP="00D366D0">
            <w:pPr>
              <w:pStyle w:val="TAH"/>
              <w:rPr>
                <w:ins w:id="2366" w:author="Xiaomi" w:date="2022-08-08T20:35:00Z"/>
              </w:rPr>
            </w:pPr>
          </w:p>
        </w:tc>
        <w:tc>
          <w:tcPr>
            <w:tcW w:w="1440" w:type="dxa"/>
            <w:tcBorders>
              <w:left w:val="single" w:sz="6" w:space="0" w:color="auto"/>
              <w:bottom w:val="single" w:sz="6" w:space="0" w:color="auto"/>
              <w:right w:val="single" w:sz="4" w:space="0" w:color="auto"/>
            </w:tcBorders>
            <w:shd w:val="clear" w:color="auto" w:fill="auto"/>
          </w:tcPr>
          <w:p w14:paraId="299C2750" w14:textId="77777777" w:rsidR="003913E9" w:rsidRPr="009C5807" w:rsidRDefault="003913E9" w:rsidP="00D366D0">
            <w:pPr>
              <w:pStyle w:val="TAH"/>
              <w:rPr>
                <w:ins w:id="2367" w:author="Xiaomi" w:date="2022-08-08T20:35:00Z"/>
              </w:rPr>
            </w:pPr>
          </w:p>
        </w:tc>
      </w:tr>
      <w:tr w:rsidR="003913E9" w:rsidRPr="009C5807" w14:paraId="4A7A7243" w14:textId="77777777" w:rsidTr="00D366D0">
        <w:trPr>
          <w:jc w:val="center"/>
          <w:ins w:id="2368" w:author="Xiaomi" w:date="2022-08-08T20:35:00Z"/>
        </w:trPr>
        <w:tc>
          <w:tcPr>
            <w:tcW w:w="1036" w:type="dxa"/>
            <w:tcBorders>
              <w:top w:val="single" w:sz="6" w:space="0" w:color="auto"/>
              <w:left w:val="single" w:sz="4" w:space="0" w:color="auto"/>
              <w:right w:val="single" w:sz="6" w:space="0" w:color="auto"/>
            </w:tcBorders>
            <w:shd w:val="clear" w:color="auto" w:fill="auto"/>
          </w:tcPr>
          <w:p w14:paraId="2FFA311E" w14:textId="77777777" w:rsidR="003913E9" w:rsidRPr="009C5807" w:rsidRDefault="003913E9" w:rsidP="00D366D0">
            <w:pPr>
              <w:pStyle w:val="TAC"/>
              <w:rPr>
                <w:ins w:id="2369" w:author="Xiaomi" w:date="2022-08-08T20:35:00Z"/>
              </w:rPr>
            </w:pPr>
          </w:p>
        </w:tc>
        <w:tc>
          <w:tcPr>
            <w:tcW w:w="1126" w:type="dxa"/>
            <w:tcBorders>
              <w:top w:val="single" w:sz="6" w:space="0" w:color="auto"/>
              <w:left w:val="single" w:sz="6" w:space="0" w:color="auto"/>
              <w:right w:val="single" w:sz="6" w:space="0" w:color="auto"/>
            </w:tcBorders>
            <w:shd w:val="clear" w:color="auto" w:fill="auto"/>
          </w:tcPr>
          <w:p w14:paraId="2C3B1C13" w14:textId="77777777" w:rsidR="003913E9" w:rsidRPr="009C5807" w:rsidRDefault="003913E9" w:rsidP="00D366D0">
            <w:pPr>
              <w:pStyle w:val="TAC"/>
              <w:rPr>
                <w:ins w:id="2370" w:author="Xiaomi" w:date="2022-08-08T20:35:00Z"/>
              </w:rPr>
            </w:pPr>
          </w:p>
        </w:tc>
        <w:tc>
          <w:tcPr>
            <w:tcW w:w="825" w:type="dxa"/>
            <w:tcBorders>
              <w:top w:val="single" w:sz="6" w:space="0" w:color="auto"/>
              <w:left w:val="single" w:sz="6" w:space="0" w:color="auto"/>
              <w:right w:val="single" w:sz="6" w:space="0" w:color="auto"/>
            </w:tcBorders>
            <w:shd w:val="clear" w:color="auto" w:fill="auto"/>
          </w:tcPr>
          <w:p w14:paraId="72B0C603" w14:textId="77777777" w:rsidR="003913E9" w:rsidRPr="009C5807" w:rsidRDefault="003913E9" w:rsidP="00D366D0">
            <w:pPr>
              <w:pStyle w:val="TAC"/>
              <w:rPr>
                <w:ins w:id="2371" w:author="Xiaomi" w:date="2022-08-08T20:35:00Z"/>
              </w:rPr>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02A95B60" w14:textId="77777777" w:rsidR="003913E9" w:rsidRPr="009C5807" w:rsidRDefault="003913E9" w:rsidP="00D366D0">
            <w:pPr>
              <w:pStyle w:val="TAC"/>
              <w:rPr>
                <w:ins w:id="2372" w:author="Xiaomi" w:date="2022-08-08T20:35:00Z"/>
              </w:rPr>
            </w:pPr>
            <w:ins w:id="2373" w:author="Xiaomi" w:date="2022-08-08T20:35:00Z">
              <w:r w:rsidRPr="009C5807">
                <w:t>NR_FDD_FR1_A, NR_TDD_FR1_A,</w:t>
              </w:r>
              <w:r>
                <w:t xml:space="preserve"> </w:t>
              </w:r>
              <w:r w:rsidRPr="009C5807">
                <w:t>NR_SDL_FR1_A</w:t>
              </w:r>
            </w:ins>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36233623" w14:textId="77777777" w:rsidR="003913E9" w:rsidRPr="009C5807" w:rsidRDefault="003913E9" w:rsidP="00D366D0">
            <w:pPr>
              <w:pStyle w:val="TAC"/>
              <w:rPr>
                <w:ins w:id="2374" w:author="Xiaomi" w:date="2022-08-08T20:35:00Z"/>
              </w:rPr>
            </w:pPr>
            <w:ins w:id="2375" w:author="Xiaomi" w:date="2022-08-08T20:35:00Z">
              <w:r w:rsidRPr="009C5807">
                <w:t>-121</w:t>
              </w:r>
            </w:ins>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7FE0A266" w14:textId="77777777" w:rsidR="003913E9" w:rsidRPr="009C5807" w:rsidRDefault="003913E9" w:rsidP="00D366D0">
            <w:pPr>
              <w:pStyle w:val="TAC"/>
              <w:rPr>
                <w:ins w:id="2376" w:author="Xiaomi" w:date="2022-08-08T20:35:00Z"/>
              </w:rPr>
            </w:pPr>
            <w:ins w:id="2377" w:author="Xiaomi" w:date="2022-08-08T20:35:00Z">
              <w:r w:rsidRPr="009C5807">
                <w:t>-118</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7C3110C" w14:textId="77777777" w:rsidR="003913E9" w:rsidRPr="009C5807" w:rsidRDefault="003913E9" w:rsidP="00D366D0">
            <w:pPr>
              <w:pStyle w:val="TAC"/>
              <w:rPr>
                <w:ins w:id="2378" w:author="Xiaomi" w:date="2022-08-08T20:35:00Z"/>
              </w:rPr>
            </w:pPr>
            <w:ins w:id="2379" w:author="Xiaomi" w:date="2022-08-08T20:35: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171EC13" w14:textId="77777777" w:rsidR="003913E9" w:rsidRPr="009C5807" w:rsidRDefault="003913E9" w:rsidP="00D366D0">
            <w:pPr>
              <w:pStyle w:val="TAC"/>
              <w:rPr>
                <w:ins w:id="2380" w:author="Xiaomi" w:date="2022-08-08T20:35:00Z"/>
              </w:rPr>
            </w:pPr>
            <w:ins w:id="2381" w:author="Xiaomi" w:date="2022-08-08T20:35:00Z">
              <w:r w:rsidRPr="009C5807">
                <w:t>-70</w:t>
              </w:r>
            </w:ins>
          </w:p>
        </w:tc>
      </w:tr>
      <w:tr w:rsidR="003913E9" w:rsidRPr="009C5807" w14:paraId="74F811FE" w14:textId="77777777" w:rsidTr="00D366D0">
        <w:trPr>
          <w:jc w:val="center"/>
          <w:ins w:id="2382" w:author="Xiaomi" w:date="2022-08-08T20:35:00Z"/>
        </w:trPr>
        <w:tc>
          <w:tcPr>
            <w:tcW w:w="1036" w:type="dxa"/>
            <w:tcBorders>
              <w:left w:val="single" w:sz="4" w:space="0" w:color="auto"/>
              <w:right w:val="single" w:sz="6" w:space="0" w:color="auto"/>
            </w:tcBorders>
            <w:shd w:val="clear" w:color="auto" w:fill="auto"/>
          </w:tcPr>
          <w:p w14:paraId="567E5A9E" w14:textId="77777777" w:rsidR="003913E9" w:rsidRPr="009C5807" w:rsidRDefault="003913E9" w:rsidP="00D366D0">
            <w:pPr>
              <w:pStyle w:val="TAC"/>
              <w:rPr>
                <w:ins w:id="2383" w:author="Xiaomi" w:date="2022-08-08T20:35:00Z"/>
              </w:rPr>
            </w:pPr>
          </w:p>
        </w:tc>
        <w:tc>
          <w:tcPr>
            <w:tcW w:w="1126" w:type="dxa"/>
            <w:tcBorders>
              <w:left w:val="single" w:sz="6" w:space="0" w:color="auto"/>
              <w:right w:val="single" w:sz="6" w:space="0" w:color="auto"/>
            </w:tcBorders>
            <w:shd w:val="clear" w:color="auto" w:fill="auto"/>
          </w:tcPr>
          <w:p w14:paraId="486736EA" w14:textId="77777777" w:rsidR="003913E9" w:rsidRPr="009C5807" w:rsidRDefault="003913E9" w:rsidP="00D366D0">
            <w:pPr>
              <w:pStyle w:val="TAC"/>
              <w:rPr>
                <w:ins w:id="2384" w:author="Xiaomi" w:date="2022-08-08T20:35:00Z"/>
              </w:rPr>
            </w:pPr>
          </w:p>
        </w:tc>
        <w:tc>
          <w:tcPr>
            <w:tcW w:w="825" w:type="dxa"/>
            <w:tcBorders>
              <w:left w:val="single" w:sz="6" w:space="0" w:color="auto"/>
              <w:right w:val="single" w:sz="6" w:space="0" w:color="auto"/>
            </w:tcBorders>
            <w:shd w:val="clear" w:color="auto" w:fill="auto"/>
          </w:tcPr>
          <w:p w14:paraId="3AB28ED7" w14:textId="77777777" w:rsidR="003913E9" w:rsidRPr="009C5807" w:rsidRDefault="003913E9" w:rsidP="00D366D0">
            <w:pPr>
              <w:pStyle w:val="TAC"/>
              <w:rPr>
                <w:ins w:id="2385" w:author="Xiaomi" w:date="2022-08-08T20:35:00Z"/>
              </w:rPr>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6F1EB428" w14:textId="77777777" w:rsidR="003913E9" w:rsidRPr="009C5807" w:rsidRDefault="003913E9" w:rsidP="00D366D0">
            <w:pPr>
              <w:pStyle w:val="TAC"/>
              <w:rPr>
                <w:ins w:id="2386" w:author="Xiaomi" w:date="2022-08-08T20:35:00Z"/>
              </w:rPr>
            </w:pPr>
            <w:ins w:id="2387" w:author="Xiaomi" w:date="2022-08-08T20:35:00Z">
              <w:r w:rsidRPr="009C5807">
                <w:t>NR_FDD_FR1_B</w:t>
              </w:r>
            </w:ins>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07F24B82" w14:textId="77777777" w:rsidR="003913E9" w:rsidRPr="009C5807" w:rsidRDefault="003913E9" w:rsidP="00D366D0">
            <w:pPr>
              <w:pStyle w:val="TAC"/>
              <w:rPr>
                <w:ins w:id="2388" w:author="Xiaomi" w:date="2022-08-08T20:35:00Z"/>
              </w:rPr>
            </w:pPr>
            <w:ins w:id="2389" w:author="Xiaomi" w:date="2022-08-08T20:35:00Z">
              <w:r w:rsidRPr="009C5807">
                <w:t>-120.5</w:t>
              </w:r>
            </w:ins>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75478022" w14:textId="77777777" w:rsidR="003913E9" w:rsidRPr="009C5807" w:rsidRDefault="003913E9" w:rsidP="00D366D0">
            <w:pPr>
              <w:pStyle w:val="TAC"/>
              <w:rPr>
                <w:ins w:id="2390" w:author="Xiaomi" w:date="2022-08-08T20:35:00Z"/>
                <w:lang w:val="sv-SE"/>
              </w:rPr>
            </w:pPr>
            <w:ins w:id="2391" w:author="Xiaomi" w:date="2022-08-08T20:35:00Z">
              <w:r w:rsidRPr="009C5807">
                <w:t>-117.5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30B843F" w14:textId="77777777" w:rsidR="003913E9" w:rsidRPr="009C5807" w:rsidRDefault="003913E9" w:rsidP="00D366D0">
            <w:pPr>
              <w:pStyle w:val="TAC"/>
              <w:rPr>
                <w:ins w:id="2392" w:author="Xiaomi" w:date="2022-08-08T20:35:00Z"/>
              </w:rPr>
            </w:pPr>
            <w:ins w:id="2393" w:author="Xiaomi" w:date="2022-08-08T20:35: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BDD544D" w14:textId="77777777" w:rsidR="003913E9" w:rsidRPr="009C5807" w:rsidRDefault="003913E9" w:rsidP="00D366D0">
            <w:pPr>
              <w:pStyle w:val="TAC"/>
              <w:rPr>
                <w:ins w:id="2394" w:author="Xiaomi" w:date="2022-08-08T20:35:00Z"/>
              </w:rPr>
            </w:pPr>
            <w:ins w:id="2395" w:author="Xiaomi" w:date="2022-08-08T20:35:00Z">
              <w:r w:rsidRPr="009C5807">
                <w:t>-70</w:t>
              </w:r>
            </w:ins>
          </w:p>
        </w:tc>
      </w:tr>
      <w:tr w:rsidR="003913E9" w:rsidRPr="009C5807" w14:paraId="7201CD70" w14:textId="77777777" w:rsidTr="00D366D0">
        <w:trPr>
          <w:jc w:val="center"/>
          <w:ins w:id="2396" w:author="Xiaomi" w:date="2022-08-08T20:35:00Z"/>
        </w:trPr>
        <w:tc>
          <w:tcPr>
            <w:tcW w:w="1036" w:type="dxa"/>
            <w:tcBorders>
              <w:left w:val="single" w:sz="4" w:space="0" w:color="auto"/>
              <w:right w:val="single" w:sz="6" w:space="0" w:color="auto"/>
            </w:tcBorders>
            <w:shd w:val="clear" w:color="auto" w:fill="auto"/>
          </w:tcPr>
          <w:p w14:paraId="6BD73F92" w14:textId="77777777" w:rsidR="003913E9" w:rsidRPr="009C5807" w:rsidRDefault="003913E9" w:rsidP="00D366D0">
            <w:pPr>
              <w:pStyle w:val="TAC"/>
              <w:rPr>
                <w:ins w:id="2397" w:author="Xiaomi" w:date="2022-08-08T20:35:00Z"/>
              </w:rPr>
            </w:pPr>
          </w:p>
        </w:tc>
        <w:tc>
          <w:tcPr>
            <w:tcW w:w="1126" w:type="dxa"/>
            <w:tcBorders>
              <w:left w:val="single" w:sz="6" w:space="0" w:color="auto"/>
              <w:right w:val="single" w:sz="6" w:space="0" w:color="auto"/>
            </w:tcBorders>
            <w:shd w:val="clear" w:color="auto" w:fill="auto"/>
          </w:tcPr>
          <w:p w14:paraId="3BAEBF72" w14:textId="77777777" w:rsidR="003913E9" w:rsidRPr="009C5807" w:rsidRDefault="003913E9" w:rsidP="00D366D0">
            <w:pPr>
              <w:pStyle w:val="TAC"/>
              <w:rPr>
                <w:ins w:id="2398" w:author="Xiaomi" w:date="2022-08-08T20:35:00Z"/>
              </w:rPr>
            </w:pPr>
          </w:p>
        </w:tc>
        <w:tc>
          <w:tcPr>
            <w:tcW w:w="825" w:type="dxa"/>
            <w:tcBorders>
              <w:left w:val="single" w:sz="6" w:space="0" w:color="auto"/>
              <w:right w:val="single" w:sz="6" w:space="0" w:color="auto"/>
            </w:tcBorders>
            <w:shd w:val="clear" w:color="auto" w:fill="auto"/>
          </w:tcPr>
          <w:p w14:paraId="39F3588C" w14:textId="77777777" w:rsidR="003913E9" w:rsidRPr="009C5807" w:rsidRDefault="003913E9" w:rsidP="00D366D0">
            <w:pPr>
              <w:pStyle w:val="TAC"/>
              <w:rPr>
                <w:ins w:id="2399" w:author="Xiaomi" w:date="2022-08-08T20:35:00Z"/>
              </w:rPr>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4798CE6C" w14:textId="77777777" w:rsidR="003913E9" w:rsidRPr="009C5807" w:rsidRDefault="003913E9" w:rsidP="00D366D0">
            <w:pPr>
              <w:pStyle w:val="TAC"/>
              <w:rPr>
                <w:ins w:id="2400" w:author="Xiaomi" w:date="2022-08-08T20:35:00Z"/>
              </w:rPr>
            </w:pPr>
            <w:ins w:id="2401" w:author="Xiaomi" w:date="2022-08-08T20:35:00Z">
              <w:r w:rsidRPr="009C5807">
                <w:t>NR_TDD_FR1_C</w:t>
              </w:r>
            </w:ins>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4C33DDB9" w14:textId="77777777" w:rsidR="003913E9" w:rsidRPr="009C5807" w:rsidRDefault="003913E9" w:rsidP="00D366D0">
            <w:pPr>
              <w:pStyle w:val="TAC"/>
              <w:rPr>
                <w:ins w:id="2402" w:author="Xiaomi" w:date="2022-08-08T20:35:00Z"/>
              </w:rPr>
            </w:pPr>
            <w:ins w:id="2403" w:author="Xiaomi" w:date="2022-08-08T20:35:00Z">
              <w:r w:rsidRPr="009C5807">
                <w:t>-120</w:t>
              </w:r>
            </w:ins>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7CCDEFE6" w14:textId="77777777" w:rsidR="003913E9" w:rsidRPr="009C5807" w:rsidRDefault="003913E9" w:rsidP="00D366D0">
            <w:pPr>
              <w:pStyle w:val="TAC"/>
              <w:rPr>
                <w:ins w:id="2404" w:author="Xiaomi" w:date="2022-08-08T20:35:00Z"/>
                <w:lang w:val="sv-SE"/>
              </w:rPr>
            </w:pPr>
            <w:ins w:id="2405" w:author="Xiaomi" w:date="2022-08-08T20:35:00Z">
              <w:r w:rsidRPr="009C5807">
                <w:t>-117</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37947C4" w14:textId="77777777" w:rsidR="003913E9" w:rsidRPr="009C5807" w:rsidRDefault="003913E9" w:rsidP="00D366D0">
            <w:pPr>
              <w:pStyle w:val="TAC"/>
              <w:rPr>
                <w:ins w:id="2406" w:author="Xiaomi" w:date="2022-08-08T20:35:00Z"/>
              </w:rPr>
            </w:pPr>
            <w:ins w:id="2407" w:author="Xiaomi" w:date="2022-08-08T20:35: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EC2CB65" w14:textId="77777777" w:rsidR="003913E9" w:rsidRPr="009C5807" w:rsidRDefault="003913E9" w:rsidP="00D366D0">
            <w:pPr>
              <w:pStyle w:val="TAC"/>
              <w:rPr>
                <w:ins w:id="2408" w:author="Xiaomi" w:date="2022-08-08T20:35:00Z"/>
              </w:rPr>
            </w:pPr>
            <w:ins w:id="2409" w:author="Xiaomi" w:date="2022-08-08T20:35:00Z">
              <w:r w:rsidRPr="009C5807">
                <w:t>-70</w:t>
              </w:r>
            </w:ins>
          </w:p>
        </w:tc>
      </w:tr>
      <w:tr w:rsidR="003913E9" w:rsidRPr="009C5807" w14:paraId="2C5E1FF1" w14:textId="77777777" w:rsidTr="00D366D0">
        <w:trPr>
          <w:jc w:val="center"/>
          <w:ins w:id="2410" w:author="Xiaomi" w:date="2022-08-08T20:35:00Z"/>
        </w:trPr>
        <w:tc>
          <w:tcPr>
            <w:tcW w:w="1036" w:type="dxa"/>
            <w:tcBorders>
              <w:left w:val="single" w:sz="4" w:space="0" w:color="auto"/>
              <w:right w:val="single" w:sz="6" w:space="0" w:color="auto"/>
            </w:tcBorders>
            <w:shd w:val="clear" w:color="auto" w:fill="auto"/>
          </w:tcPr>
          <w:p w14:paraId="4A33232B" w14:textId="10C34858" w:rsidR="003913E9" w:rsidRPr="009C5807" w:rsidRDefault="003913E9" w:rsidP="00D366D0">
            <w:pPr>
              <w:pStyle w:val="TAC"/>
              <w:rPr>
                <w:ins w:id="2411" w:author="Xiaomi" w:date="2022-08-08T20:35:00Z"/>
              </w:rPr>
            </w:pPr>
            <w:ins w:id="2412" w:author="Xiaomi" w:date="2022-08-08T20:35:00Z">
              <w:r w:rsidRPr="009C5807">
                <w:t>±</w:t>
              </w:r>
            </w:ins>
            <w:ins w:id="2413" w:author="Xiaomi" w:date="2022-08-08T20:37:00Z">
              <w:r w:rsidR="00365A1D">
                <w:t>[</w:t>
              </w:r>
            </w:ins>
            <w:ins w:id="2414" w:author="Xiaomi" w:date="2022-08-08T20:35:00Z">
              <w:r w:rsidRPr="009C5807">
                <w:t>5.</w:t>
              </w:r>
            </w:ins>
            <w:ins w:id="2415" w:author="Xiaomi" w:date="2022-08-08T20:37:00Z">
              <w:r w:rsidR="00365A1D">
                <w:t>5]</w:t>
              </w:r>
            </w:ins>
          </w:p>
        </w:tc>
        <w:tc>
          <w:tcPr>
            <w:tcW w:w="1126" w:type="dxa"/>
            <w:tcBorders>
              <w:left w:val="single" w:sz="6" w:space="0" w:color="auto"/>
              <w:right w:val="single" w:sz="6" w:space="0" w:color="auto"/>
            </w:tcBorders>
            <w:shd w:val="clear" w:color="auto" w:fill="auto"/>
          </w:tcPr>
          <w:p w14:paraId="26D90E9A" w14:textId="77777777" w:rsidR="003913E9" w:rsidRPr="009C5807" w:rsidRDefault="003913E9" w:rsidP="00D366D0">
            <w:pPr>
              <w:pStyle w:val="TAC"/>
              <w:rPr>
                <w:ins w:id="2416" w:author="Xiaomi" w:date="2022-08-08T20:35:00Z"/>
              </w:rPr>
            </w:pPr>
            <w:ins w:id="2417" w:author="Xiaomi" w:date="2022-08-08T20:35:00Z">
              <w:r w:rsidRPr="009C5807">
                <w:t>±9.5</w:t>
              </w:r>
            </w:ins>
          </w:p>
        </w:tc>
        <w:tc>
          <w:tcPr>
            <w:tcW w:w="825" w:type="dxa"/>
            <w:tcBorders>
              <w:left w:val="single" w:sz="6" w:space="0" w:color="auto"/>
              <w:right w:val="single" w:sz="6" w:space="0" w:color="auto"/>
            </w:tcBorders>
            <w:shd w:val="clear" w:color="auto" w:fill="auto"/>
          </w:tcPr>
          <w:p w14:paraId="7011E596" w14:textId="77777777" w:rsidR="003913E9" w:rsidRPr="009C5807" w:rsidRDefault="003913E9" w:rsidP="00D366D0">
            <w:pPr>
              <w:pStyle w:val="TAC"/>
              <w:rPr>
                <w:ins w:id="2418" w:author="Xiaomi" w:date="2022-08-08T20:35:00Z"/>
              </w:rPr>
            </w:pPr>
            <w:ins w:id="2419" w:author="Xiaomi" w:date="2022-08-08T20:35:00Z">
              <w:r w:rsidRPr="009C5807">
                <w:sym w:font="Symbol" w:char="F0B3"/>
              </w:r>
              <w:r w:rsidRPr="009C5807">
                <w:t>-3</w:t>
              </w:r>
            </w:ins>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79A19BCE" w14:textId="77777777" w:rsidR="003913E9" w:rsidRPr="009C5807" w:rsidRDefault="003913E9" w:rsidP="00D366D0">
            <w:pPr>
              <w:pStyle w:val="TAC"/>
              <w:rPr>
                <w:ins w:id="2420" w:author="Xiaomi" w:date="2022-08-08T20:35:00Z"/>
                <w:lang w:val="sv-SE"/>
              </w:rPr>
            </w:pPr>
            <w:ins w:id="2421" w:author="Xiaomi" w:date="2022-08-08T20:35:00Z">
              <w:r w:rsidRPr="009C5807">
                <w:rPr>
                  <w:lang w:val="sv-SE"/>
                </w:rPr>
                <w:t>NR_FDD_FR1_D, NR_TDD_FR1_D</w:t>
              </w:r>
            </w:ins>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47E338D4" w14:textId="77777777" w:rsidR="003913E9" w:rsidRPr="009C5807" w:rsidDel="00FA4A82" w:rsidRDefault="003913E9" w:rsidP="00D366D0">
            <w:pPr>
              <w:pStyle w:val="TAC"/>
              <w:rPr>
                <w:ins w:id="2422" w:author="Xiaomi" w:date="2022-08-08T20:35:00Z"/>
              </w:rPr>
            </w:pPr>
            <w:ins w:id="2423" w:author="Xiaomi" w:date="2022-08-08T20:35:00Z">
              <w:r w:rsidRPr="009C5807">
                <w:t>-119.5</w:t>
              </w:r>
            </w:ins>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7307F4C1" w14:textId="77777777" w:rsidR="003913E9" w:rsidRPr="009C5807" w:rsidDel="00FA4A82" w:rsidRDefault="003913E9" w:rsidP="00D366D0">
            <w:pPr>
              <w:pStyle w:val="TAC"/>
              <w:rPr>
                <w:ins w:id="2424" w:author="Xiaomi" w:date="2022-08-08T20:35:00Z"/>
              </w:rPr>
            </w:pPr>
            <w:ins w:id="2425" w:author="Xiaomi" w:date="2022-08-08T20:35:00Z">
              <w:r w:rsidRPr="009C5807">
                <w:t>-116.5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34584DB" w14:textId="77777777" w:rsidR="003913E9" w:rsidRPr="009C5807" w:rsidRDefault="003913E9" w:rsidP="00D366D0">
            <w:pPr>
              <w:pStyle w:val="TAC"/>
              <w:rPr>
                <w:ins w:id="2426" w:author="Xiaomi" w:date="2022-08-08T20:35:00Z"/>
              </w:rPr>
            </w:pPr>
            <w:ins w:id="2427" w:author="Xiaomi" w:date="2022-08-08T20:35: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D067908" w14:textId="77777777" w:rsidR="003913E9" w:rsidRPr="009C5807" w:rsidRDefault="003913E9" w:rsidP="00D366D0">
            <w:pPr>
              <w:pStyle w:val="TAC"/>
              <w:rPr>
                <w:ins w:id="2428" w:author="Xiaomi" w:date="2022-08-08T20:35:00Z"/>
              </w:rPr>
            </w:pPr>
            <w:ins w:id="2429" w:author="Xiaomi" w:date="2022-08-08T20:35:00Z">
              <w:r w:rsidRPr="009C5807">
                <w:t>-70</w:t>
              </w:r>
            </w:ins>
          </w:p>
        </w:tc>
      </w:tr>
      <w:tr w:rsidR="003913E9" w:rsidRPr="009C5807" w14:paraId="36404620" w14:textId="77777777" w:rsidTr="00D366D0">
        <w:trPr>
          <w:jc w:val="center"/>
          <w:ins w:id="2430" w:author="Xiaomi" w:date="2022-08-08T20:35:00Z"/>
        </w:trPr>
        <w:tc>
          <w:tcPr>
            <w:tcW w:w="1036" w:type="dxa"/>
            <w:tcBorders>
              <w:left w:val="single" w:sz="4" w:space="0" w:color="auto"/>
              <w:right w:val="single" w:sz="6" w:space="0" w:color="auto"/>
            </w:tcBorders>
            <w:shd w:val="clear" w:color="auto" w:fill="auto"/>
          </w:tcPr>
          <w:p w14:paraId="31FC3A17" w14:textId="77777777" w:rsidR="003913E9" w:rsidRPr="009C5807" w:rsidRDefault="003913E9" w:rsidP="00D366D0">
            <w:pPr>
              <w:pStyle w:val="TAC"/>
              <w:rPr>
                <w:ins w:id="2431" w:author="Xiaomi" w:date="2022-08-08T20:35:00Z"/>
              </w:rPr>
            </w:pPr>
          </w:p>
        </w:tc>
        <w:tc>
          <w:tcPr>
            <w:tcW w:w="1126" w:type="dxa"/>
            <w:tcBorders>
              <w:left w:val="single" w:sz="6" w:space="0" w:color="auto"/>
              <w:right w:val="single" w:sz="6" w:space="0" w:color="auto"/>
            </w:tcBorders>
            <w:shd w:val="clear" w:color="auto" w:fill="auto"/>
          </w:tcPr>
          <w:p w14:paraId="344D6085" w14:textId="77777777" w:rsidR="003913E9" w:rsidRPr="009C5807" w:rsidRDefault="003913E9" w:rsidP="00D366D0">
            <w:pPr>
              <w:pStyle w:val="TAC"/>
              <w:rPr>
                <w:ins w:id="2432" w:author="Xiaomi" w:date="2022-08-08T20:35:00Z"/>
              </w:rPr>
            </w:pPr>
          </w:p>
        </w:tc>
        <w:tc>
          <w:tcPr>
            <w:tcW w:w="825" w:type="dxa"/>
            <w:tcBorders>
              <w:left w:val="single" w:sz="6" w:space="0" w:color="auto"/>
              <w:right w:val="single" w:sz="6" w:space="0" w:color="auto"/>
            </w:tcBorders>
            <w:shd w:val="clear" w:color="auto" w:fill="auto"/>
          </w:tcPr>
          <w:p w14:paraId="177C91D4" w14:textId="77777777" w:rsidR="003913E9" w:rsidRPr="009C5807" w:rsidRDefault="003913E9" w:rsidP="00D366D0">
            <w:pPr>
              <w:pStyle w:val="TAC"/>
              <w:rPr>
                <w:ins w:id="2433" w:author="Xiaomi" w:date="2022-08-08T20:35:00Z"/>
              </w:rPr>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20F33EBF" w14:textId="77777777" w:rsidR="003913E9" w:rsidRPr="009C5807" w:rsidDel="00836998" w:rsidRDefault="003913E9" w:rsidP="00D366D0">
            <w:pPr>
              <w:pStyle w:val="TAC"/>
              <w:rPr>
                <w:ins w:id="2434" w:author="Xiaomi" w:date="2022-08-08T20:35:00Z"/>
                <w:lang w:val="sv-SE"/>
              </w:rPr>
            </w:pPr>
            <w:ins w:id="2435" w:author="Xiaomi" w:date="2022-08-08T20:35:00Z">
              <w:r w:rsidRPr="009C5807">
                <w:rPr>
                  <w:lang w:val="sv-SE"/>
                </w:rPr>
                <w:t>NR_FDD_FR1_E, NR_TDD_FR1_E</w:t>
              </w:r>
            </w:ins>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2EBAD8DD" w14:textId="77777777" w:rsidR="003913E9" w:rsidRPr="009C5807" w:rsidRDefault="003913E9" w:rsidP="00D366D0">
            <w:pPr>
              <w:pStyle w:val="TAC"/>
              <w:rPr>
                <w:ins w:id="2436" w:author="Xiaomi" w:date="2022-08-08T20:35:00Z"/>
              </w:rPr>
            </w:pPr>
            <w:ins w:id="2437" w:author="Xiaomi" w:date="2022-08-08T20:35:00Z">
              <w:r w:rsidRPr="009C5807">
                <w:t>-119</w:t>
              </w:r>
            </w:ins>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511E67F5" w14:textId="77777777" w:rsidR="003913E9" w:rsidRPr="009C5807" w:rsidRDefault="003913E9" w:rsidP="00D366D0">
            <w:pPr>
              <w:pStyle w:val="TAC"/>
              <w:rPr>
                <w:ins w:id="2438" w:author="Xiaomi" w:date="2022-08-08T20:35:00Z"/>
                <w:lang w:val="sv-SE"/>
              </w:rPr>
            </w:pPr>
            <w:ins w:id="2439" w:author="Xiaomi" w:date="2022-08-08T20:35:00Z">
              <w:r w:rsidRPr="009C5807">
                <w:t>-116</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686FB65" w14:textId="77777777" w:rsidR="003913E9" w:rsidRPr="009C5807" w:rsidRDefault="003913E9" w:rsidP="00D366D0">
            <w:pPr>
              <w:pStyle w:val="TAC"/>
              <w:rPr>
                <w:ins w:id="2440" w:author="Xiaomi" w:date="2022-08-08T20:35:00Z"/>
              </w:rPr>
            </w:pPr>
            <w:ins w:id="2441" w:author="Xiaomi" w:date="2022-08-08T20:35: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3671FEA" w14:textId="77777777" w:rsidR="003913E9" w:rsidRPr="009C5807" w:rsidRDefault="003913E9" w:rsidP="00D366D0">
            <w:pPr>
              <w:pStyle w:val="TAC"/>
              <w:rPr>
                <w:ins w:id="2442" w:author="Xiaomi" w:date="2022-08-08T20:35:00Z"/>
              </w:rPr>
            </w:pPr>
            <w:ins w:id="2443" w:author="Xiaomi" w:date="2022-08-08T20:35:00Z">
              <w:r w:rsidRPr="009C5807">
                <w:t>-70</w:t>
              </w:r>
            </w:ins>
          </w:p>
        </w:tc>
      </w:tr>
      <w:tr w:rsidR="003913E9" w:rsidRPr="009C5807" w14:paraId="54EF59AA" w14:textId="77777777" w:rsidTr="00D366D0">
        <w:trPr>
          <w:jc w:val="center"/>
          <w:ins w:id="2444" w:author="Xiaomi" w:date="2022-08-08T20:35:00Z"/>
        </w:trPr>
        <w:tc>
          <w:tcPr>
            <w:tcW w:w="1036" w:type="dxa"/>
            <w:tcBorders>
              <w:left w:val="single" w:sz="4" w:space="0" w:color="auto"/>
              <w:right w:val="single" w:sz="6" w:space="0" w:color="auto"/>
            </w:tcBorders>
            <w:shd w:val="clear" w:color="auto" w:fill="auto"/>
          </w:tcPr>
          <w:p w14:paraId="5ACF059A" w14:textId="77777777" w:rsidR="003913E9" w:rsidRPr="009C5807" w:rsidRDefault="003913E9" w:rsidP="00D366D0">
            <w:pPr>
              <w:pStyle w:val="TAC"/>
              <w:rPr>
                <w:ins w:id="2445" w:author="Xiaomi" w:date="2022-08-08T20:35:00Z"/>
              </w:rPr>
            </w:pPr>
          </w:p>
        </w:tc>
        <w:tc>
          <w:tcPr>
            <w:tcW w:w="1126" w:type="dxa"/>
            <w:tcBorders>
              <w:left w:val="single" w:sz="6" w:space="0" w:color="auto"/>
              <w:right w:val="single" w:sz="6" w:space="0" w:color="auto"/>
            </w:tcBorders>
            <w:shd w:val="clear" w:color="auto" w:fill="auto"/>
          </w:tcPr>
          <w:p w14:paraId="5316C5D4" w14:textId="77777777" w:rsidR="003913E9" w:rsidRPr="009C5807" w:rsidRDefault="003913E9" w:rsidP="00D366D0">
            <w:pPr>
              <w:pStyle w:val="TAC"/>
              <w:rPr>
                <w:ins w:id="2446" w:author="Xiaomi" w:date="2022-08-08T20:35:00Z"/>
              </w:rPr>
            </w:pPr>
          </w:p>
        </w:tc>
        <w:tc>
          <w:tcPr>
            <w:tcW w:w="825" w:type="dxa"/>
            <w:tcBorders>
              <w:left w:val="single" w:sz="6" w:space="0" w:color="auto"/>
              <w:right w:val="single" w:sz="6" w:space="0" w:color="auto"/>
            </w:tcBorders>
            <w:shd w:val="clear" w:color="auto" w:fill="auto"/>
          </w:tcPr>
          <w:p w14:paraId="2BB02A89" w14:textId="77777777" w:rsidR="003913E9" w:rsidRPr="009C5807" w:rsidRDefault="003913E9" w:rsidP="00D366D0">
            <w:pPr>
              <w:pStyle w:val="TAC"/>
              <w:rPr>
                <w:ins w:id="2447" w:author="Xiaomi" w:date="2022-08-08T20:35:00Z"/>
              </w:rPr>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205C9F6A" w14:textId="77777777" w:rsidR="003913E9" w:rsidRPr="009C5807" w:rsidRDefault="003913E9" w:rsidP="00D366D0">
            <w:pPr>
              <w:pStyle w:val="TAC"/>
              <w:rPr>
                <w:ins w:id="2448" w:author="Xiaomi" w:date="2022-08-08T20:35:00Z"/>
                <w:lang w:val="sv-SE"/>
              </w:rPr>
            </w:pPr>
            <w:ins w:id="2449" w:author="Xiaomi" w:date="2022-08-08T20:35:00Z">
              <w:r w:rsidRPr="009C5807">
                <w:rPr>
                  <w:lang w:eastAsia="zh-CN"/>
                </w:rPr>
                <w:t>NR_FDD_FR1_F</w:t>
              </w:r>
            </w:ins>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1C5C7097" w14:textId="77777777" w:rsidR="003913E9" w:rsidRPr="009C5807" w:rsidRDefault="003913E9" w:rsidP="00D366D0">
            <w:pPr>
              <w:pStyle w:val="TAC"/>
              <w:rPr>
                <w:ins w:id="2450" w:author="Xiaomi" w:date="2022-08-08T20:35:00Z"/>
              </w:rPr>
            </w:pPr>
            <w:ins w:id="2451" w:author="Xiaomi" w:date="2022-08-08T20:35:00Z">
              <w:r w:rsidRPr="009C5807">
                <w:t>-118.5</w:t>
              </w:r>
            </w:ins>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2158047C" w14:textId="77777777" w:rsidR="003913E9" w:rsidRPr="009C5807" w:rsidRDefault="003913E9" w:rsidP="00D366D0">
            <w:pPr>
              <w:pStyle w:val="TAC"/>
              <w:rPr>
                <w:ins w:id="2452" w:author="Xiaomi" w:date="2022-08-08T20:35:00Z"/>
              </w:rPr>
            </w:pPr>
            <w:ins w:id="2453" w:author="Xiaomi" w:date="2022-08-08T20:35:00Z">
              <w:r w:rsidRPr="009C5807">
                <w:t>-115.5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8B0C24B" w14:textId="77777777" w:rsidR="003913E9" w:rsidRPr="009C5807" w:rsidRDefault="003913E9" w:rsidP="00D366D0">
            <w:pPr>
              <w:pStyle w:val="TAC"/>
              <w:rPr>
                <w:ins w:id="2454" w:author="Xiaomi" w:date="2022-08-08T20:35:00Z"/>
              </w:rPr>
            </w:pPr>
            <w:ins w:id="2455" w:author="Xiaomi" w:date="2022-08-08T20:35: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01A8865" w14:textId="77777777" w:rsidR="003913E9" w:rsidRPr="009C5807" w:rsidRDefault="003913E9" w:rsidP="00D366D0">
            <w:pPr>
              <w:pStyle w:val="TAC"/>
              <w:rPr>
                <w:ins w:id="2456" w:author="Xiaomi" w:date="2022-08-08T20:35:00Z"/>
              </w:rPr>
            </w:pPr>
            <w:ins w:id="2457" w:author="Xiaomi" w:date="2022-08-08T20:35:00Z">
              <w:r w:rsidRPr="009C5807">
                <w:t>-70</w:t>
              </w:r>
            </w:ins>
          </w:p>
        </w:tc>
      </w:tr>
      <w:tr w:rsidR="003913E9" w:rsidRPr="009C5807" w14:paraId="43729D0E" w14:textId="77777777" w:rsidTr="00D366D0">
        <w:trPr>
          <w:jc w:val="center"/>
          <w:ins w:id="2458" w:author="Xiaomi" w:date="2022-08-08T20:35:00Z"/>
        </w:trPr>
        <w:tc>
          <w:tcPr>
            <w:tcW w:w="1036" w:type="dxa"/>
            <w:tcBorders>
              <w:left w:val="single" w:sz="4" w:space="0" w:color="auto"/>
              <w:right w:val="single" w:sz="6" w:space="0" w:color="auto"/>
            </w:tcBorders>
            <w:shd w:val="clear" w:color="auto" w:fill="auto"/>
          </w:tcPr>
          <w:p w14:paraId="7D4FB9D4" w14:textId="77777777" w:rsidR="003913E9" w:rsidRPr="009C5807" w:rsidRDefault="003913E9" w:rsidP="00D366D0">
            <w:pPr>
              <w:pStyle w:val="TAC"/>
              <w:rPr>
                <w:ins w:id="2459" w:author="Xiaomi" w:date="2022-08-08T20:35:00Z"/>
              </w:rPr>
            </w:pPr>
          </w:p>
        </w:tc>
        <w:tc>
          <w:tcPr>
            <w:tcW w:w="1126" w:type="dxa"/>
            <w:tcBorders>
              <w:left w:val="single" w:sz="6" w:space="0" w:color="auto"/>
              <w:right w:val="single" w:sz="6" w:space="0" w:color="auto"/>
            </w:tcBorders>
            <w:shd w:val="clear" w:color="auto" w:fill="auto"/>
          </w:tcPr>
          <w:p w14:paraId="7698E982" w14:textId="77777777" w:rsidR="003913E9" w:rsidRPr="009C5807" w:rsidRDefault="003913E9" w:rsidP="00D366D0">
            <w:pPr>
              <w:pStyle w:val="TAC"/>
              <w:rPr>
                <w:ins w:id="2460" w:author="Xiaomi" w:date="2022-08-08T20:35:00Z"/>
              </w:rPr>
            </w:pPr>
          </w:p>
        </w:tc>
        <w:tc>
          <w:tcPr>
            <w:tcW w:w="825" w:type="dxa"/>
            <w:tcBorders>
              <w:left w:val="single" w:sz="6" w:space="0" w:color="auto"/>
              <w:right w:val="single" w:sz="6" w:space="0" w:color="auto"/>
            </w:tcBorders>
            <w:shd w:val="clear" w:color="auto" w:fill="auto"/>
          </w:tcPr>
          <w:p w14:paraId="634304DA" w14:textId="77777777" w:rsidR="003913E9" w:rsidRPr="009C5807" w:rsidRDefault="003913E9" w:rsidP="00D366D0">
            <w:pPr>
              <w:pStyle w:val="TAC"/>
              <w:rPr>
                <w:ins w:id="2461" w:author="Xiaomi" w:date="2022-08-08T20:35:00Z"/>
              </w:rPr>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1D1E1D4D" w14:textId="77777777" w:rsidR="003913E9" w:rsidRPr="009C5807" w:rsidDel="00836998" w:rsidRDefault="003913E9" w:rsidP="00D366D0">
            <w:pPr>
              <w:pStyle w:val="TAC"/>
              <w:rPr>
                <w:ins w:id="2462" w:author="Xiaomi" w:date="2022-08-08T20:35:00Z"/>
                <w:lang w:eastAsia="zh-CN"/>
              </w:rPr>
            </w:pPr>
            <w:ins w:id="2463" w:author="Xiaomi" w:date="2022-08-08T20:35:00Z">
              <w:r w:rsidRPr="009C5807">
                <w:rPr>
                  <w:lang w:eastAsia="zh-CN"/>
                </w:rPr>
                <w:t>NR</w:t>
              </w:r>
              <w:r w:rsidRPr="009C5807">
                <w:t>_</w:t>
              </w:r>
              <w:r w:rsidRPr="009C5807">
                <w:rPr>
                  <w:lang w:eastAsia="zh-CN"/>
                </w:rPr>
                <w:t>FDD_FR1_G</w:t>
              </w:r>
            </w:ins>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2756E159" w14:textId="77777777" w:rsidR="003913E9" w:rsidRPr="009C5807" w:rsidRDefault="003913E9" w:rsidP="00D366D0">
            <w:pPr>
              <w:pStyle w:val="TAC"/>
              <w:rPr>
                <w:ins w:id="2464" w:author="Xiaomi" w:date="2022-08-08T20:35:00Z"/>
              </w:rPr>
            </w:pPr>
            <w:ins w:id="2465" w:author="Xiaomi" w:date="2022-08-08T20:35:00Z">
              <w:r w:rsidRPr="009C5807">
                <w:t>-118</w:t>
              </w:r>
            </w:ins>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4B0FED05" w14:textId="77777777" w:rsidR="003913E9" w:rsidRPr="009C5807" w:rsidRDefault="003913E9" w:rsidP="00D366D0">
            <w:pPr>
              <w:pStyle w:val="TAC"/>
              <w:rPr>
                <w:ins w:id="2466" w:author="Xiaomi" w:date="2022-08-08T20:35:00Z"/>
                <w:lang w:val="sv-SE"/>
              </w:rPr>
            </w:pPr>
            <w:ins w:id="2467" w:author="Xiaomi" w:date="2022-08-08T20:35:00Z">
              <w:r w:rsidRPr="009C5807">
                <w:t>-115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D04C2EA" w14:textId="77777777" w:rsidR="003913E9" w:rsidRPr="009C5807" w:rsidRDefault="003913E9" w:rsidP="00D366D0">
            <w:pPr>
              <w:pStyle w:val="TAC"/>
              <w:rPr>
                <w:ins w:id="2468" w:author="Xiaomi" w:date="2022-08-08T20:35:00Z"/>
              </w:rPr>
            </w:pPr>
            <w:ins w:id="2469" w:author="Xiaomi" w:date="2022-08-08T20:35: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AB66CA3" w14:textId="77777777" w:rsidR="003913E9" w:rsidRPr="009C5807" w:rsidRDefault="003913E9" w:rsidP="00D366D0">
            <w:pPr>
              <w:pStyle w:val="TAC"/>
              <w:rPr>
                <w:ins w:id="2470" w:author="Xiaomi" w:date="2022-08-08T20:35:00Z"/>
              </w:rPr>
            </w:pPr>
            <w:ins w:id="2471" w:author="Xiaomi" w:date="2022-08-08T20:35:00Z">
              <w:r w:rsidRPr="009C5807">
                <w:t>-70</w:t>
              </w:r>
            </w:ins>
          </w:p>
        </w:tc>
      </w:tr>
      <w:tr w:rsidR="003913E9" w:rsidRPr="009C5807" w14:paraId="73ECA704" w14:textId="77777777" w:rsidTr="00D366D0">
        <w:trPr>
          <w:jc w:val="center"/>
          <w:ins w:id="2472" w:author="Xiaomi" w:date="2022-08-08T20:35:00Z"/>
        </w:trPr>
        <w:tc>
          <w:tcPr>
            <w:tcW w:w="1036" w:type="dxa"/>
            <w:tcBorders>
              <w:left w:val="single" w:sz="4" w:space="0" w:color="auto"/>
              <w:right w:val="single" w:sz="6" w:space="0" w:color="auto"/>
            </w:tcBorders>
            <w:shd w:val="clear" w:color="auto" w:fill="auto"/>
          </w:tcPr>
          <w:p w14:paraId="1EFFF509" w14:textId="77777777" w:rsidR="003913E9" w:rsidRPr="009C5807" w:rsidRDefault="003913E9" w:rsidP="00D366D0">
            <w:pPr>
              <w:pStyle w:val="TAC"/>
              <w:rPr>
                <w:ins w:id="2473" w:author="Xiaomi" w:date="2022-08-08T20:35:00Z"/>
              </w:rPr>
            </w:pPr>
          </w:p>
        </w:tc>
        <w:tc>
          <w:tcPr>
            <w:tcW w:w="1126" w:type="dxa"/>
            <w:tcBorders>
              <w:left w:val="single" w:sz="6" w:space="0" w:color="auto"/>
              <w:right w:val="single" w:sz="6" w:space="0" w:color="auto"/>
            </w:tcBorders>
            <w:shd w:val="clear" w:color="auto" w:fill="auto"/>
          </w:tcPr>
          <w:p w14:paraId="5C6810AB" w14:textId="77777777" w:rsidR="003913E9" w:rsidRPr="009C5807" w:rsidRDefault="003913E9" w:rsidP="00D366D0">
            <w:pPr>
              <w:pStyle w:val="TAC"/>
              <w:rPr>
                <w:ins w:id="2474" w:author="Xiaomi" w:date="2022-08-08T20:35:00Z"/>
              </w:rPr>
            </w:pPr>
          </w:p>
        </w:tc>
        <w:tc>
          <w:tcPr>
            <w:tcW w:w="825" w:type="dxa"/>
            <w:tcBorders>
              <w:left w:val="single" w:sz="6" w:space="0" w:color="auto"/>
              <w:right w:val="single" w:sz="6" w:space="0" w:color="auto"/>
            </w:tcBorders>
            <w:shd w:val="clear" w:color="auto" w:fill="auto"/>
          </w:tcPr>
          <w:p w14:paraId="1F544504" w14:textId="77777777" w:rsidR="003913E9" w:rsidRPr="009C5807" w:rsidRDefault="003913E9" w:rsidP="00D366D0">
            <w:pPr>
              <w:pStyle w:val="TAC"/>
              <w:rPr>
                <w:ins w:id="2475" w:author="Xiaomi" w:date="2022-08-08T20:35:00Z"/>
              </w:rPr>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7EE87C92" w14:textId="77777777" w:rsidR="003913E9" w:rsidRPr="009C5807" w:rsidRDefault="003913E9" w:rsidP="00D366D0">
            <w:pPr>
              <w:pStyle w:val="TAC"/>
              <w:rPr>
                <w:ins w:id="2476" w:author="Xiaomi" w:date="2022-08-08T20:35:00Z"/>
                <w:lang w:eastAsia="zh-CN"/>
              </w:rPr>
            </w:pPr>
            <w:ins w:id="2477" w:author="Xiaomi" w:date="2022-08-08T20:35:00Z">
              <w:r w:rsidRPr="009C5807">
                <w:rPr>
                  <w:lang w:eastAsia="zh-CN"/>
                </w:rPr>
                <w:t>NR</w:t>
              </w:r>
              <w:r w:rsidRPr="009C5807">
                <w:t>_</w:t>
              </w:r>
              <w:r w:rsidRPr="009C5807">
                <w:rPr>
                  <w:lang w:eastAsia="zh-CN"/>
                </w:rPr>
                <w:t>FDD_FR1_H</w:t>
              </w:r>
            </w:ins>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37FFF03D" w14:textId="77777777" w:rsidR="003913E9" w:rsidRPr="009C5807" w:rsidRDefault="003913E9" w:rsidP="00D366D0">
            <w:pPr>
              <w:pStyle w:val="TAC"/>
              <w:rPr>
                <w:ins w:id="2478" w:author="Xiaomi" w:date="2022-08-08T20:35:00Z"/>
              </w:rPr>
            </w:pPr>
            <w:ins w:id="2479" w:author="Xiaomi" w:date="2022-08-08T20:35:00Z">
              <w:r w:rsidRPr="009C5807">
                <w:t>-117.5</w:t>
              </w:r>
            </w:ins>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70B03018" w14:textId="77777777" w:rsidR="003913E9" w:rsidRPr="009C5807" w:rsidRDefault="003913E9" w:rsidP="00D366D0">
            <w:pPr>
              <w:pStyle w:val="TAC"/>
              <w:rPr>
                <w:ins w:id="2480" w:author="Xiaomi" w:date="2022-08-08T20:35:00Z"/>
                <w:lang w:val="sv-SE"/>
              </w:rPr>
            </w:pPr>
            <w:ins w:id="2481" w:author="Xiaomi" w:date="2022-08-08T20:35:00Z">
              <w:r w:rsidRPr="009C5807">
                <w:t>-114.5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232040D" w14:textId="77777777" w:rsidR="003913E9" w:rsidRPr="009C5807" w:rsidRDefault="003913E9" w:rsidP="00D366D0">
            <w:pPr>
              <w:pStyle w:val="TAC"/>
              <w:rPr>
                <w:ins w:id="2482" w:author="Xiaomi" w:date="2022-08-08T20:35:00Z"/>
              </w:rPr>
            </w:pPr>
            <w:ins w:id="2483" w:author="Xiaomi" w:date="2022-08-08T20:35: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3D23FF6" w14:textId="77777777" w:rsidR="003913E9" w:rsidRPr="009C5807" w:rsidRDefault="003913E9" w:rsidP="00D366D0">
            <w:pPr>
              <w:pStyle w:val="TAC"/>
              <w:rPr>
                <w:ins w:id="2484" w:author="Xiaomi" w:date="2022-08-08T20:35:00Z"/>
              </w:rPr>
            </w:pPr>
            <w:ins w:id="2485" w:author="Xiaomi" w:date="2022-08-08T20:35:00Z">
              <w:r w:rsidRPr="009C5807">
                <w:t>-70</w:t>
              </w:r>
            </w:ins>
          </w:p>
        </w:tc>
      </w:tr>
      <w:tr w:rsidR="003913E9" w:rsidRPr="009C5807" w14:paraId="181D5AC7" w14:textId="77777777" w:rsidTr="00D366D0">
        <w:trPr>
          <w:jc w:val="center"/>
          <w:ins w:id="2486" w:author="Xiaomi" w:date="2022-08-08T20:35:00Z"/>
        </w:trPr>
        <w:tc>
          <w:tcPr>
            <w:tcW w:w="1036" w:type="dxa"/>
            <w:tcBorders>
              <w:top w:val="single" w:sz="6" w:space="0" w:color="auto"/>
              <w:left w:val="single" w:sz="4" w:space="0" w:color="auto"/>
              <w:bottom w:val="single" w:sz="6" w:space="0" w:color="auto"/>
              <w:right w:val="single" w:sz="6" w:space="0" w:color="auto"/>
            </w:tcBorders>
            <w:shd w:val="clear" w:color="auto" w:fill="auto"/>
          </w:tcPr>
          <w:p w14:paraId="58D03ECF" w14:textId="1EEBCB60" w:rsidR="003913E9" w:rsidRPr="009C5807" w:rsidRDefault="003913E9" w:rsidP="00365A1D">
            <w:pPr>
              <w:pStyle w:val="TAC"/>
              <w:rPr>
                <w:ins w:id="2487" w:author="Xiaomi" w:date="2022-08-08T20:35:00Z"/>
              </w:rPr>
            </w:pPr>
            <w:ins w:id="2488" w:author="Xiaomi" w:date="2022-08-08T20:35:00Z">
              <w:r w:rsidRPr="009C5807">
                <w:t>±</w:t>
              </w:r>
            </w:ins>
            <w:ins w:id="2489" w:author="Xiaomi" w:date="2022-08-08T20:37:00Z">
              <w:r w:rsidR="00365A1D">
                <w:t>[9]</w:t>
              </w:r>
            </w:ins>
          </w:p>
        </w:tc>
        <w:tc>
          <w:tcPr>
            <w:tcW w:w="1126" w:type="dxa"/>
            <w:tcBorders>
              <w:top w:val="single" w:sz="6" w:space="0" w:color="auto"/>
              <w:left w:val="single" w:sz="6" w:space="0" w:color="auto"/>
              <w:bottom w:val="single" w:sz="6" w:space="0" w:color="auto"/>
              <w:right w:val="single" w:sz="6" w:space="0" w:color="auto"/>
            </w:tcBorders>
            <w:shd w:val="clear" w:color="auto" w:fill="auto"/>
          </w:tcPr>
          <w:p w14:paraId="48067CDE" w14:textId="77777777" w:rsidR="003913E9" w:rsidRPr="009C5807" w:rsidRDefault="003913E9" w:rsidP="00D366D0">
            <w:pPr>
              <w:pStyle w:val="TAC"/>
              <w:rPr>
                <w:ins w:id="2490" w:author="Xiaomi" w:date="2022-08-08T20:35:00Z"/>
              </w:rPr>
            </w:pPr>
            <w:ins w:id="2491" w:author="Xiaomi" w:date="2022-08-08T20:35:00Z">
              <w:r w:rsidRPr="009C5807">
                <w:t>±11.5</w:t>
              </w:r>
            </w:ins>
          </w:p>
        </w:tc>
        <w:tc>
          <w:tcPr>
            <w:tcW w:w="825" w:type="dxa"/>
            <w:tcBorders>
              <w:top w:val="single" w:sz="6" w:space="0" w:color="auto"/>
              <w:left w:val="single" w:sz="6" w:space="0" w:color="auto"/>
              <w:bottom w:val="single" w:sz="6" w:space="0" w:color="auto"/>
              <w:right w:val="single" w:sz="6" w:space="0" w:color="auto"/>
            </w:tcBorders>
            <w:shd w:val="clear" w:color="auto" w:fill="auto"/>
          </w:tcPr>
          <w:p w14:paraId="3BF1192E" w14:textId="77777777" w:rsidR="003913E9" w:rsidRPr="009C5807" w:rsidRDefault="003913E9" w:rsidP="00D366D0">
            <w:pPr>
              <w:pStyle w:val="TAC"/>
              <w:rPr>
                <w:ins w:id="2492" w:author="Xiaomi" w:date="2022-08-08T20:35:00Z"/>
              </w:rPr>
            </w:pPr>
            <w:ins w:id="2493" w:author="Xiaomi" w:date="2022-08-08T20:35:00Z">
              <w:r w:rsidRPr="009C5807">
                <w:sym w:font="Symbol" w:char="F0B3"/>
              </w:r>
              <w:r w:rsidRPr="009C5807">
                <w:t>-3</w:t>
              </w:r>
            </w:ins>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2B5FCCF5" w14:textId="77777777" w:rsidR="003913E9" w:rsidRPr="00F47417" w:rsidRDefault="003913E9" w:rsidP="00D366D0">
            <w:pPr>
              <w:pStyle w:val="TAC"/>
              <w:rPr>
                <w:ins w:id="2494" w:author="Xiaomi" w:date="2022-08-08T20:35:00Z"/>
              </w:rPr>
            </w:pPr>
            <w:ins w:id="2495" w:author="Xiaomi" w:date="2022-08-08T20:35:00Z">
              <w:r w:rsidRPr="009C5807">
                <w:t>NR_FDD_FR1_A, NR_TDD_FR1_A,</w:t>
              </w:r>
              <w:r>
                <w:t xml:space="preserve"> </w:t>
              </w:r>
              <w:r w:rsidRPr="009C5807">
                <w:t>NR_SDL_FR1_A,</w:t>
              </w:r>
              <w:r>
                <w:t xml:space="preserve"> </w:t>
              </w:r>
              <w:r w:rsidRPr="009C5807">
                <w:t>NR_FDD_FR1_B, NR_TDD_FR1_C, NR_FDD_FR1_D, NR_TDD_FR1_D, NR_FDD_FR1_E, NR_TDD_FR1_E, NR_FDD_FR1_F,</w:t>
              </w:r>
              <w:r>
                <w:t xml:space="preserve"> </w:t>
              </w:r>
              <w:r w:rsidRPr="00F47417">
                <w:t>NR_FDD_FR1_G, NR_FDD_FR1_H,</w:t>
              </w:r>
            </w:ins>
          </w:p>
        </w:tc>
        <w:tc>
          <w:tcPr>
            <w:tcW w:w="982" w:type="dxa"/>
            <w:tcBorders>
              <w:top w:val="single" w:sz="6" w:space="0" w:color="auto"/>
              <w:left w:val="single" w:sz="4" w:space="0" w:color="auto"/>
              <w:bottom w:val="single" w:sz="4" w:space="0" w:color="auto"/>
              <w:right w:val="single" w:sz="6" w:space="0" w:color="auto"/>
            </w:tcBorders>
            <w:shd w:val="clear" w:color="auto" w:fill="auto"/>
          </w:tcPr>
          <w:p w14:paraId="1546A547" w14:textId="77777777" w:rsidR="003913E9" w:rsidRPr="009C5807" w:rsidRDefault="003913E9" w:rsidP="00D366D0">
            <w:pPr>
              <w:pStyle w:val="TAC"/>
              <w:rPr>
                <w:ins w:id="2496" w:author="Xiaomi" w:date="2022-08-08T20:35:00Z"/>
              </w:rPr>
            </w:pPr>
            <w:ins w:id="2497" w:author="Xiaomi" w:date="2022-08-08T20:35:00Z">
              <w:r w:rsidRPr="009C5807">
                <w:t>N/A</w:t>
              </w:r>
            </w:ins>
          </w:p>
        </w:tc>
        <w:tc>
          <w:tcPr>
            <w:tcW w:w="1056" w:type="dxa"/>
            <w:tcBorders>
              <w:top w:val="single" w:sz="6" w:space="0" w:color="auto"/>
              <w:left w:val="single" w:sz="4" w:space="0" w:color="auto"/>
              <w:bottom w:val="single" w:sz="4" w:space="0" w:color="auto"/>
              <w:right w:val="single" w:sz="6" w:space="0" w:color="auto"/>
            </w:tcBorders>
            <w:shd w:val="clear" w:color="auto" w:fill="auto"/>
          </w:tcPr>
          <w:p w14:paraId="523F5934" w14:textId="77777777" w:rsidR="003913E9" w:rsidRPr="009C5807" w:rsidRDefault="003913E9" w:rsidP="00D366D0">
            <w:pPr>
              <w:pStyle w:val="TAC"/>
              <w:rPr>
                <w:ins w:id="2498" w:author="Xiaomi" w:date="2022-08-08T20:35:00Z"/>
                <w:lang w:eastAsia="zh-CN"/>
              </w:rPr>
            </w:pPr>
            <w:ins w:id="2499" w:author="Xiaomi" w:date="2022-08-08T20:35:00Z">
              <w:r w:rsidRPr="009C5807">
                <w:rPr>
                  <w:lang w:eastAsia="zh-CN"/>
                </w:rPr>
                <w:t>N/A</w:t>
              </w:r>
            </w:ins>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634DF382" w14:textId="77777777" w:rsidR="003913E9" w:rsidRPr="009C5807" w:rsidRDefault="003913E9" w:rsidP="00D366D0">
            <w:pPr>
              <w:pStyle w:val="TAC"/>
              <w:rPr>
                <w:ins w:id="2500" w:author="Xiaomi" w:date="2022-08-08T20:35:00Z"/>
              </w:rPr>
            </w:pPr>
            <w:ins w:id="2501" w:author="Xiaomi" w:date="2022-08-08T20:35:00Z">
              <w:r w:rsidRPr="009C5807">
                <w:t>-70</w:t>
              </w:r>
            </w:ins>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4083B757" w14:textId="77777777" w:rsidR="003913E9" w:rsidRPr="009C5807" w:rsidRDefault="003913E9" w:rsidP="00D366D0">
            <w:pPr>
              <w:pStyle w:val="TAC"/>
              <w:rPr>
                <w:ins w:id="2502" w:author="Xiaomi" w:date="2022-08-08T20:35:00Z"/>
              </w:rPr>
            </w:pPr>
            <w:ins w:id="2503" w:author="Xiaomi" w:date="2022-08-08T20:35:00Z">
              <w:r w:rsidRPr="009C5807">
                <w:t>-50</w:t>
              </w:r>
            </w:ins>
          </w:p>
        </w:tc>
      </w:tr>
      <w:tr w:rsidR="003913E9" w:rsidRPr="009C5807" w14:paraId="4EE3C9E4" w14:textId="77777777" w:rsidTr="00D366D0">
        <w:trPr>
          <w:jc w:val="center"/>
          <w:ins w:id="2504" w:author="Xiaomi" w:date="2022-08-08T20:35:00Z"/>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3930336C" w14:textId="77777777" w:rsidR="003913E9" w:rsidRPr="009C5807" w:rsidRDefault="003913E9" w:rsidP="00D366D0">
            <w:pPr>
              <w:pStyle w:val="TAN"/>
              <w:rPr>
                <w:ins w:id="2505" w:author="Xiaomi" w:date="2022-08-08T20:35:00Z"/>
              </w:rPr>
            </w:pPr>
            <w:ins w:id="2506" w:author="Xiaomi" w:date="2022-08-08T20:35:00Z">
              <w:r w:rsidRPr="009C5807">
                <w:t>NOTE 1:</w:t>
              </w:r>
              <w:r w:rsidRPr="009C5807">
                <w:tab/>
                <w:t>Io is assumed to have constant EPRE across the bandwidth.</w:t>
              </w:r>
            </w:ins>
          </w:p>
          <w:p w14:paraId="093199BE" w14:textId="77777777" w:rsidR="003913E9" w:rsidRPr="009C5807" w:rsidRDefault="003913E9" w:rsidP="00D366D0">
            <w:pPr>
              <w:pStyle w:val="TAN"/>
              <w:rPr>
                <w:ins w:id="2507" w:author="Xiaomi" w:date="2022-08-08T20:35:00Z"/>
              </w:rPr>
            </w:pPr>
            <w:ins w:id="2508" w:author="Xiaomi" w:date="2022-08-08T20:35:00Z">
              <w:r w:rsidRPr="009C5807">
                <w:t>NOTE 2:</w:t>
              </w:r>
              <w:r w:rsidRPr="009C5807">
                <w:tab/>
                <w:t>NR operating band groups in FR1 are as defined in clause 3.5.2.</w:t>
              </w:r>
            </w:ins>
          </w:p>
        </w:tc>
      </w:tr>
    </w:tbl>
    <w:p w14:paraId="13C50EB1" w14:textId="77777777" w:rsidR="003913E9" w:rsidRPr="009C5807" w:rsidRDefault="003913E9" w:rsidP="003913E9">
      <w:pPr>
        <w:rPr>
          <w:ins w:id="2509" w:author="Xiaomi" w:date="2022-08-08T20:35:00Z"/>
          <w:lang w:eastAsia="zh-CN"/>
        </w:rPr>
      </w:pPr>
    </w:p>
    <w:p w14:paraId="09D14E22" w14:textId="51FFB43C" w:rsidR="003913E9" w:rsidRPr="009C5807" w:rsidRDefault="00365A1D" w:rsidP="003913E9">
      <w:pPr>
        <w:pStyle w:val="5"/>
        <w:rPr>
          <w:ins w:id="2510" w:author="Xiaomi" w:date="2022-08-08T20:35:00Z"/>
        </w:rPr>
      </w:pPr>
      <w:ins w:id="2511" w:author="Xiaomi" w:date="2022-08-08T20:35:00Z">
        <w:r>
          <w:t>10.1.</w:t>
        </w:r>
      </w:ins>
      <w:ins w:id="2512" w:author="Xiaomi" w:date="2022-08-08T20:36:00Z">
        <w:r>
          <w:t>44</w:t>
        </w:r>
      </w:ins>
      <w:ins w:id="2513" w:author="Xiaomi" w:date="2022-08-08T20:35:00Z">
        <w:r w:rsidR="003913E9" w:rsidRPr="009C5807">
          <w:t>.1.2</w:t>
        </w:r>
        <w:r w:rsidR="003913E9" w:rsidRPr="009C5807">
          <w:tab/>
          <w:t>Relative Accuracy</w:t>
        </w:r>
      </w:ins>
    </w:p>
    <w:p w14:paraId="3DAF19CF" w14:textId="77777777" w:rsidR="003913E9" w:rsidRPr="009C5807" w:rsidRDefault="003913E9" w:rsidP="003913E9">
      <w:pPr>
        <w:rPr>
          <w:ins w:id="2514" w:author="Xiaomi" w:date="2022-08-08T20:35:00Z"/>
          <w:rFonts w:cs="v4.2.0"/>
          <w:i/>
        </w:rPr>
      </w:pPr>
      <w:ins w:id="2515" w:author="Xiaomi" w:date="2022-08-08T20:35:00Z">
        <w:r w:rsidRPr="009C5807">
          <w:rPr>
            <w:rFonts w:cs="v4.2.0"/>
          </w:rPr>
          <w:t xml:space="preserve">The relative accuracy of </w:t>
        </w:r>
        <w:r w:rsidRPr="009C5807">
          <w:rPr>
            <w:rFonts w:cs="v4.2.0"/>
            <w:lang w:eastAsia="zh-CN"/>
          </w:rPr>
          <w:t>SSB based L1-</w:t>
        </w:r>
        <w:r w:rsidRPr="009C5807">
          <w:rPr>
            <w:rFonts w:cs="v4.2.0"/>
          </w:rPr>
          <w:t xml:space="preserve">RSRP is defined as the </w:t>
        </w:r>
        <w:r w:rsidRPr="009C5807">
          <w:rPr>
            <w:rFonts w:cs="v4.2.0"/>
            <w:lang w:eastAsia="zh-CN"/>
          </w:rPr>
          <w:t>L1-</w:t>
        </w:r>
        <w:r w:rsidRPr="009C5807">
          <w:rPr>
            <w:rFonts w:cs="v4.2.0"/>
          </w:rPr>
          <w:t xml:space="preserve">RSRP measured from one SSB compared to the </w:t>
        </w:r>
        <w:r w:rsidRPr="009C5807">
          <w:rPr>
            <w:lang w:val="en-US"/>
          </w:rPr>
          <w:t>largest measured value of L1-RSRP among all SSBs of the serving cell</w:t>
        </w:r>
        <w:r w:rsidRPr="009C5807">
          <w:rPr>
            <w:rFonts w:cs="v4.2.0"/>
          </w:rPr>
          <w:t>.</w:t>
        </w:r>
      </w:ins>
    </w:p>
    <w:p w14:paraId="017E0188" w14:textId="487B474E" w:rsidR="003913E9" w:rsidRPr="009C5807" w:rsidRDefault="003913E9" w:rsidP="003913E9">
      <w:pPr>
        <w:rPr>
          <w:ins w:id="2516" w:author="Xiaomi" w:date="2022-08-08T20:35:00Z"/>
          <w:rFonts w:cs="v4.2.0"/>
          <w:lang w:eastAsia="zh-CN"/>
        </w:rPr>
      </w:pPr>
      <w:ins w:id="2517" w:author="Xiaomi" w:date="2022-08-08T20:35:00Z">
        <w:r w:rsidRPr="009C5807">
          <w:rPr>
            <w:rFonts w:cs="v4.2.0"/>
          </w:rPr>
          <w:t xml:space="preserve">The accuracy requirements in Table </w:t>
        </w:r>
        <w:r w:rsidR="00365A1D">
          <w:rPr>
            <w:lang w:eastAsia="zh-CN"/>
          </w:rPr>
          <w:t>10.1.</w:t>
        </w:r>
      </w:ins>
      <w:ins w:id="2518" w:author="Xiaomi" w:date="2022-08-08T20:36:00Z">
        <w:r w:rsidR="00365A1D">
          <w:rPr>
            <w:lang w:eastAsia="zh-CN"/>
          </w:rPr>
          <w:t>44</w:t>
        </w:r>
      </w:ins>
      <w:ins w:id="2519" w:author="Xiaomi" w:date="2022-08-08T20:35:00Z">
        <w:r w:rsidRPr="009C5807">
          <w:t>.1</w:t>
        </w:r>
        <w:r w:rsidRPr="009C5807">
          <w:rPr>
            <w:lang w:eastAsia="zh-CN"/>
          </w:rPr>
          <w:t>.2</w:t>
        </w:r>
        <w:r w:rsidRPr="009C5807">
          <w:rPr>
            <w:rFonts w:cs="v4.2.0"/>
          </w:rPr>
          <w:t>-1 are valid under the following conditions:</w:t>
        </w:r>
      </w:ins>
    </w:p>
    <w:p w14:paraId="5A0D5E06" w14:textId="5FE20803" w:rsidR="003913E9" w:rsidRPr="009C5807" w:rsidRDefault="003913E9" w:rsidP="003913E9">
      <w:pPr>
        <w:pStyle w:val="B10"/>
        <w:rPr>
          <w:ins w:id="2520" w:author="Xiaomi" w:date="2022-08-08T20:35:00Z"/>
        </w:rPr>
      </w:pPr>
      <w:ins w:id="2521" w:author="Xiaomi" w:date="2022-08-08T20:35:00Z">
        <w:r w:rsidRPr="009C5807">
          <w:t>-</w:t>
        </w:r>
        <w:r w:rsidRPr="009C5807">
          <w:tab/>
          <w:t>Conditions defined in clause </w:t>
        </w:r>
      </w:ins>
      <w:ins w:id="2522" w:author="Xiaomi" w:date="2022-08-08T20:36:00Z">
        <w:r w:rsidR="00365A1D">
          <w:t>[</w:t>
        </w:r>
      </w:ins>
      <w:ins w:id="2523" w:author="Xiaomi" w:date="2022-08-08T20:35:00Z">
        <w:r w:rsidRPr="009C5807">
          <w:t>7.3 of TS 38.101-1</w:t>
        </w:r>
      </w:ins>
      <w:ins w:id="2524" w:author="Xiaomi" w:date="2022-08-08T20:36:00Z">
        <w:r w:rsidR="00365A1D">
          <w:t>]</w:t>
        </w:r>
      </w:ins>
      <w:ins w:id="2525" w:author="Xiaomi" w:date="2022-08-08T20:35:00Z">
        <w:r w:rsidRPr="009C5807">
          <w:t xml:space="preserve"> [</w:t>
        </w:r>
      </w:ins>
      <w:ins w:id="2526" w:author="Xiaomi" w:date="2022-08-08T20:36:00Z">
        <w:r w:rsidR="00365A1D">
          <w:t>TBD</w:t>
        </w:r>
      </w:ins>
      <w:ins w:id="2527" w:author="Xiaomi" w:date="2022-08-08T20:35:00Z">
        <w:r w:rsidRPr="009C5807">
          <w:t>] for reference sensitivity are fulfilled.</w:t>
        </w:r>
      </w:ins>
    </w:p>
    <w:p w14:paraId="4DDCFF0C" w14:textId="08EC9D4B" w:rsidR="003913E9" w:rsidRPr="009C5807" w:rsidRDefault="003913E9" w:rsidP="003913E9">
      <w:pPr>
        <w:pStyle w:val="B10"/>
        <w:rPr>
          <w:ins w:id="2528" w:author="Xiaomi" w:date="2022-08-08T20:35:00Z"/>
        </w:rPr>
      </w:pPr>
      <w:ins w:id="2529" w:author="Xiaomi" w:date="2022-08-08T20:35:00Z">
        <w:r w:rsidRPr="009C5807">
          <w:t>-</w:t>
        </w:r>
        <w:r w:rsidRPr="009C5807">
          <w:tab/>
          <w:t xml:space="preserve">Conditions for L1-RSRP measurements are fulfilled according to </w:t>
        </w:r>
      </w:ins>
      <w:ins w:id="2530" w:author="Xiaomi" w:date="2022-08-08T20:36:00Z">
        <w:r w:rsidR="00365A1D">
          <w:t>[</w:t>
        </w:r>
      </w:ins>
      <w:ins w:id="2531" w:author="Xiaomi" w:date="2022-08-08T20:35:00Z">
        <w:r w:rsidRPr="009C5807">
          <w:t>Annex B.2.4.1</w:t>
        </w:r>
      </w:ins>
      <w:ins w:id="2532" w:author="Xiaomi" w:date="2022-08-08T20:37:00Z">
        <w:r w:rsidR="00365A1D">
          <w:t>]</w:t>
        </w:r>
      </w:ins>
      <w:ins w:id="2533" w:author="Xiaomi" w:date="2022-08-08T20:35:00Z">
        <w:r w:rsidRPr="009C5807">
          <w:t xml:space="preserve"> for a corresponding Band for each relevant SSB.</w:t>
        </w:r>
      </w:ins>
    </w:p>
    <w:p w14:paraId="32313FC2" w14:textId="079D73A6" w:rsidR="003913E9" w:rsidRPr="009C5807" w:rsidRDefault="00365A1D" w:rsidP="003913E9">
      <w:pPr>
        <w:pStyle w:val="TH"/>
        <w:rPr>
          <w:ins w:id="2534" w:author="Xiaomi" w:date="2022-08-08T20:35:00Z"/>
        </w:rPr>
      </w:pPr>
      <w:ins w:id="2535" w:author="Xiaomi" w:date="2022-08-08T20:35:00Z">
        <w:r>
          <w:lastRenderedPageBreak/>
          <w:t>Table 10.1.</w:t>
        </w:r>
      </w:ins>
      <w:ins w:id="2536" w:author="Xiaomi" w:date="2022-08-08T20:37:00Z">
        <w:r>
          <w:t>44</w:t>
        </w:r>
      </w:ins>
      <w:ins w:id="2537" w:author="Xiaomi" w:date="2022-08-08T20:35:00Z">
        <w:r w:rsidR="003913E9" w:rsidRPr="009C5807">
          <w:t>.1.2-1: SSB based L1-RSRP relative accuracy in FR1</w:t>
        </w:r>
      </w:ins>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3913E9" w:rsidRPr="009C5807" w14:paraId="6BCD080C" w14:textId="77777777" w:rsidTr="00D366D0">
        <w:trPr>
          <w:jc w:val="center"/>
          <w:ins w:id="2538" w:author="Xiaomi" w:date="2022-08-08T20:35:00Z"/>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667CB7F" w14:textId="77777777" w:rsidR="003913E9" w:rsidRPr="009C5807" w:rsidRDefault="003913E9" w:rsidP="00D366D0">
            <w:pPr>
              <w:pStyle w:val="TAH"/>
              <w:rPr>
                <w:ins w:id="2539" w:author="Xiaomi" w:date="2022-08-08T20:35:00Z"/>
              </w:rPr>
            </w:pPr>
            <w:ins w:id="2540" w:author="Xiaomi" w:date="2022-08-08T20:35:00Z">
              <w:r w:rsidRPr="009C5807">
                <w:t>Accuracy</w:t>
              </w:r>
            </w:ins>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76F68EB1" w14:textId="77777777" w:rsidR="003913E9" w:rsidRPr="009C5807" w:rsidRDefault="003913E9" w:rsidP="00D366D0">
            <w:pPr>
              <w:pStyle w:val="TAH"/>
              <w:rPr>
                <w:ins w:id="2541" w:author="Xiaomi" w:date="2022-08-08T20:35:00Z"/>
              </w:rPr>
            </w:pPr>
            <w:ins w:id="2542" w:author="Xiaomi" w:date="2022-08-08T20:35:00Z">
              <w:r w:rsidRPr="009C5807">
                <w:t>Conditions</w:t>
              </w:r>
            </w:ins>
          </w:p>
        </w:tc>
      </w:tr>
      <w:tr w:rsidR="003913E9" w:rsidRPr="009C5807" w14:paraId="475CB9EA" w14:textId="77777777" w:rsidTr="00D366D0">
        <w:trPr>
          <w:jc w:val="center"/>
          <w:ins w:id="2543" w:author="Xiaomi" w:date="2022-08-08T20:35:00Z"/>
        </w:trPr>
        <w:tc>
          <w:tcPr>
            <w:tcW w:w="1033" w:type="dxa"/>
            <w:tcBorders>
              <w:top w:val="single" w:sz="6" w:space="0" w:color="auto"/>
              <w:left w:val="single" w:sz="4" w:space="0" w:color="auto"/>
              <w:right w:val="single" w:sz="6" w:space="0" w:color="auto"/>
            </w:tcBorders>
            <w:shd w:val="clear" w:color="auto" w:fill="auto"/>
            <w:vAlign w:val="center"/>
          </w:tcPr>
          <w:p w14:paraId="33BA95FE" w14:textId="77777777" w:rsidR="003913E9" w:rsidRPr="009C5807" w:rsidRDefault="003913E9" w:rsidP="00D366D0">
            <w:pPr>
              <w:pStyle w:val="TAH"/>
              <w:rPr>
                <w:ins w:id="2544" w:author="Xiaomi" w:date="2022-08-08T20:35:00Z"/>
              </w:rPr>
            </w:pPr>
            <w:ins w:id="2545" w:author="Xiaomi" w:date="2022-08-08T20:35:00Z">
              <w:r w:rsidRPr="009C5807">
                <w:t>Normal condition</w:t>
              </w:r>
            </w:ins>
          </w:p>
        </w:tc>
        <w:tc>
          <w:tcPr>
            <w:tcW w:w="1049" w:type="dxa"/>
            <w:tcBorders>
              <w:top w:val="single" w:sz="6" w:space="0" w:color="auto"/>
              <w:left w:val="single" w:sz="6" w:space="0" w:color="auto"/>
              <w:right w:val="single" w:sz="6" w:space="0" w:color="auto"/>
            </w:tcBorders>
            <w:shd w:val="clear" w:color="auto" w:fill="auto"/>
            <w:vAlign w:val="center"/>
          </w:tcPr>
          <w:p w14:paraId="1818FED4" w14:textId="77777777" w:rsidR="003913E9" w:rsidRPr="009C5807" w:rsidRDefault="003913E9" w:rsidP="00D366D0">
            <w:pPr>
              <w:pStyle w:val="TAH"/>
              <w:rPr>
                <w:ins w:id="2546" w:author="Xiaomi" w:date="2022-08-08T20:35:00Z"/>
              </w:rPr>
            </w:pPr>
            <w:ins w:id="2547" w:author="Xiaomi" w:date="2022-08-08T20:35:00Z">
              <w:r w:rsidRPr="009C5807">
                <w:t>Extreme condition</w:t>
              </w:r>
            </w:ins>
          </w:p>
        </w:tc>
        <w:tc>
          <w:tcPr>
            <w:tcW w:w="807" w:type="dxa"/>
            <w:tcBorders>
              <w:top w:val="single" w:sz="6" w:space="0" w:color="auto"/>
              <w:left w:val="single" w:sz="6" w:space="0" w:color="auto"/>
              <w:right w:val="single" w:sz="6" w:space="0" w:color="auto"/>
            </w:tcBorders>
            <w:shd w:val="clear" w:color="auto" w:fill="auto"/>
            <w:vAlign w:val="center"/>
          </w:tcPr>
          <w:p w14:paraId="11F4BE6B" w14:textId="77777777" w:rsidR="003913E9" w:rsidRPr="009C5807" w:rsidRDefault="003913E9" w:rsidP="00D366D0">
            <w:pPr>
              <w:pStyle w:val="TAH"/>
              <w:rPr>
                <w:ins w:id="2548" w:author="Xiaomi" w:date="2022-08-08T20:35:00Z"/>
              </w:rPr>
            </w:pPr>
            <w:ins w:id="2549" w:author="Xiaomi" w:date="2022-08-08T20:35:00Z">
              <w:r w:rsidRPr="009C5807">
                <w:t>SSB Ês/Iot</w:t>
              </w:r>
              <w:r w:rsidRPr="009C5807">
                <w:rPr>
                  <w:vertAlign w:val="superscript"/>
                </w:rPr>
                <w:t xml:space="preserve"> Note 2</w:t>
              </w:r>
            </w:ins>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539D992" w14:textId="77777777" w:rsidR="003913E9" w:rsidRPr="009C5807" w:rsidRDefault="003913E9" w:rsidP="00D366D0">
            <w:pPr>
              <w:pStyle w:val="TAH"/>
              <w:rPr>
                <w:ins w:id="2550" w:author="Xiaomi" w:date="2022-08-08T20:35:00Z"/>
              </w:rPr>
            </w:pPr>
            <w:ins w:id="2551" w:author="Xiaomi" w:date="2022-08-08T20:35:00Z">
              <w:r w:rsidRPr="009C5807">
                <w:t>Io</w:t>
              </w:r>
              <w:r w:rsidRPr="009C5807">
                <w:rPr>
                  <w:vertAlign w:val="superscript"/>
                </w:rPr>
                <w:t xml:space="preserve"> Note 1</w:t>
              </w:r>
              <w:r w:rsidRPr="009C5807">
                <w:t xml:space="preserve"> range</w:t>
              </w:r>
            </w:ins>
          </w:p>
        </w:tc>
      </w:tr>
      <w:tr w:rsidR="003913E9" w:rsidRPr="009C5807" w14:paraId="3BC85BE0" w14:textId="77777777" w:rsidTr="00D366D0">
        <w:trPr>
          <w:jc w:val="center"/>
          <w:ins w:id="2552" w:author="Xiaomi" w:date="2022-08-08T20:35:00Z"/>
        </w:trPr>
        <w:tc>
          <w:tcPr>
            <w:tcW w:w="1033" w:type="dxa"/>
            <w:tcBorders>
              <w:left w:val="single" w:sz="4" w:space="0" w:color="auto"/>
              <w:bottom w:val="single" w:sz="6" w:space="0" w:color="auto"/>
              <w:right w:val="single" w:sz="6" w:space="0" w:color="auto"/>
            </w:tcBorders>
            <w:shd w:val="clear" w:color="auto" w:fill="auto"/>
            <w:vAlign w:val="center"/>
          </w:tcPr>
          <w:p w14:paraId="4B5513DC" w14:textId="77777777" w:rsidR="003913E9" w:rsidRPr="009C5807" w:rsidRDefault="003913E9" w:rsidP="00D366D0">
            <w:pPr>
              <w:pStyle w:val="TAH"/>
              <w:rPr>
                <w:ins w:id="2553" w:author="Xiaomi" w:date="2022-08-08T20:35:00Z"/>
              </w:rPr>
            </w:pPr>
          </w:p>
        </w:tc>
        <w:tc>
          <w:tcPr>
            <w:tcW w:w="1049" w:type="dxa"/>
            <w:tcBorders>
              <w:left w:val="single" w:sz="6" w:space="0" w:color="auto"/>
              <w:bottom w:val="single" w:sz="6" w:space="0" w:color="auto"/>
              <w:right w:val="single" w:sz="6" w:space="0" w:color="auto"/>
            </w:tcBorders>
            <w:shd w:val="clear" w:color="auto" w:fill="auto"/>
            <w:vAlign w:val="center"/>
          </w:tcPr>
          <w:p w14:paraId="19E7AE33" w14:textId="77777777" w:rsidR="003913E9" w:rsidRPr="009C5807" w:rsidRDefault="003913E9" w:rsidP="00D366D0">
            <w:pPr>
              <w:pStyle w:val="TAH"/>
              <w:rPr>
                <w:ins w:id="2554" w:author="Xiaomi" w:date="2022-08-08T20:35:00Z"/>
              </w:rPr>
            </w:pPr>
          </w:p>
        </w:tc>
        <w:tc>
          <w:tcPr>
            <w:tcW w:w="807" w:type="dxa"/>
            <w:tcBorders>
              <w:left w:val="single" w:sz="6" w:space="0" w:color="auto"/>
              <w:bottom w:val="single" w:sz="6" w:space="0" w:color="auto"/>
              <w:right w:val="single" w:sz="6" w:space="0" w:color="auto"/>
            </w:tcBorders>
            <w:shd w:val="clear" w:color="auto" w:fill="auto"/>
            <w:vAlign w:val="center"/>
          </w:tcPr>
          <w:p w14:paraId="681294BF" w14:textId="77777777" w:rsidR="003913E9" w:rsidRPr="009C5807" w:rsidRDefault="003913E9" w:rsidP="00D366D0">
            <w:pPr>
              <w:pStyle w:val="TAH"/>
              <w:rPr>
                <w:ins w:id="2555" w:author="Xiaomi" w:date="2022-08-08T20:35:00Z"/>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2BE14266" w14:textId="77777777" w:rsidR="003913E9" w:rsidRPr="009C5807" w:rsidRDefault="003913E9" w:rsidP="00D366D0">
            <w:pPr>
              <w:pStyle w:val="TAH"/>
              <w:rPr>
                <w:ins w:id="2556" w:author="Xiaomi" w:date="2022-08-08T20:35:00Z"/>
              </w:rPr>
            </w:pPr>
            <w:ins w:id="2557" w:author="Xiaomi" w:date="2022-08-08T20:35:00Z">
              <w:r w:rsidRPr="009C5807">
                <w:t>NR operating band groups</w:t>
              </w:r>
              <w:r w:rsidRPr="009C5807">
                <w:rPr>
                  <w:vertAlign w:val="superscript"/>
                </w:rPr>
                <w:t xml:space="preserve"> Note 4</w:t>
              </w:r>
            </w:ins>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7BBD02D1" w14:textId="77777777" w:rsidR="003913E9" w:rsidRPr="009C5807" w:rsidRDefault="003913E9" w:rsidP="00D366D0">
            <w:pPr>
              <w:pStyle w:val="TAH"/>
              <w:rPr>
                <w:ins w:id="2558" w:author="Xiaomi" w:date="2022-08-08T20:35:00Z"/>
              </w:rPr>
            </w:pPr>
            <w:ins w:id="2559" w:author="Xiaomi" w:date="2022-08-08T20:35:00Z">
              <w:r w:rsidRPr="009C5807">
                <w:t>Minimum Io</w:t>
              </w:r>
            </w:ins>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D21FBDF" w14:textId="77777777" w:rsidR="003913E9" w:rsidRPr="009C5807" w:rsidRDefault="003913E9" w:rsidP="00D366D0">
            <w:pPr>
              <w:pStyle w:val="TAH"/>
              <w:rPr>
                <w:ins w:id="2560" w:author="Xiaomi" w:date="2022-08-08T20:35:00Z"/>
              </w:rPr>
            </w:pPr>
            <w:ins w:id="2561" w:author="Xiaomi" w:date="2022-08-08T20:35:00Z">
              <w:r w:rsidRPr="009C5807">
                <w:t>Maximum Io</w:t>
              </w:r>
            </w:ins>
          </w:p>
        </w:tc>
      </w:tr>
      <w:tr w:rsidR="003913E9" w:rsidRPr="009C5807" w14:paraId="61865138" w14:textId="77777777" w:rsidTr="00D366D0">
        <w:trPr>
          <w:trHeight w:val="308"/>
          <w:jc w:val="center"/>
          <w:ins w:id="2562" w:author="Xiaomi" w:date="2022-08-08T20:35:00Z"/>
        </w:trPr>
        <w:tc>
          <w:tcPr>
            <w:tcW w:w="1033" w:type="dxa"/>
            <w:tcBorders>
              <w:top w:val="single" w:sz="6" w:space="0" w:color="auto"/>
              <w:left w:val="single" w:sz="4" w:space="0" w:color="auto"/>
              <w:right w:val="single" w:sz="6" w:space="0" w:color="auto"/>
            </w:tcBorders>
            <w:shd w:val="clear" w:color="auto" w:fill="auto"/>
            <w:vAlign w:val="center"/>
          </w:tcPr>
          <w:p w14:paraId="10796D41" w14:textId="77777777" w:rsidR="003913E9" w:rsidRPr="009C5807" w:rsidRDefault="003913E9" w:rsidP="00D366D0">
            <w:pPr>
              <w:pStyle w:val="TAH"/>
              <w:rPr>
                <w:ins w:id="2563" w:author="Xiaomi" w:date="2022-08-08T20:35:00Z"/>
              </w:rPr>
            </w:pPr>
            <w:ins w:id="2564" w:author="Xiaomi" w:date="2022-08-08T20:35:00Z">
              <w:r w:rsidRPr="009C5807">
                <w:t>dB</w:t>
              </w:r>
            </w:ins>
          </w:p>
        </w:tc>
        <w:tc>
          <w:tcPr>
            <w:tcW w:w="1049" w:type="dxa"/>
            <w:tcBorders>
              <w:top w:val="single" w:sz="6" w:space="0" w:color="auto"/>
              <w:left w:val="single" w:sz="6" w:space="0" w:color="auto"/>
              <w:right w:val="single" w:sz="6" w:space="0" w:color="auto"/>
            </w:tcBorders>
            <w:shd w:val="clear" w:color="auto" w:fill="auto"/>
            <w:vAlign w:val="center"/>
          </w:tcPr>
          <w:p w14:paraId="1D611807" w14:textId="77777777" w:rsidR="003913E9" w:rsidRPr="009C5807" w:rsidRDefault="003913E9" w:rsidP="00D366D0">
            <w:pPr>
              <w:pStyle w:val="TAH"/>
              <w:rPr>
                <w:ins w:id="2565" w:author="Xiaomi" w:date="2022-08-08T20:35:00Z"/>
              </w:rPr>
            </w:pPr>
            <w:ins w:id="2566" w:author="Xiaomi" w:date="2022-08-08T20:35:00Z">
              <w:r w:rsidRPr="009C5807">
                <w:t>dB</w:t>
              </w:r>
            </w:ins>
          </w:p>
        </w:tc>
        <w:tc>
          <w:tcPr>
            <w:tcW w:w="807" w:type="dxa"/>
            <w:tcBorders>
              <w:top w:val="single" w:sz="6" w:space="0" w:color="auto"/>
              <w:left w:val="single" w:sz="6" w:space="0" w:color="auto"/>
              <w:right w:val="single" w:sz="6" w:space="0" w:color="auto"/>
            </w:tcBorders>
            <w:shd w:val="clear" w:color="auto" w:fill="auto"/>
            <w:vAlign w:val="center"/>
          </w:tcPr>
          <w:p w14:paraId="30E38DF9" w14:textId="77777777" w:rsidR="003913E9" w:rsidRPr="009C5807" w:rsidRDefault="003913E9" w:rsidP="00D366D0">
            <w:pPr>
              <w:pStyle w:val="TAH"/>
              <w:rPr>
                <w:ins w:id="2567" w:author="Xiaomi" w:date="2022-08-08T20:35:00Z"/>
              </w:rPr>
            </w:pPr>
            <w:ins w:id="2568" w:author="Xiaomi" w:date="2022-08-08T20:35:00Z">
              <w:r w:rsidRPr="009C5807">
                <w:t>dB</w:t>
              </w:r>
            </w:ins>
          </w:p>
        </w:tc>
        <w:tc>
          <w:tcPr>
            <w:tcW w:w="2349" w:type="dxa"/>
            <w:tcBorders>
              <w:top w:val="single" w:sz="6" w:space="0" w:color="auto"/>
              <w:left w:val="single" w:sz="6" w:space="0" w:color="auto"/>
              <w:right w:val="single" w:sz="4" w:space="0" w:color="auto"/>
            </w:tcBorders>
            <w:shd w:val="clear" w:color="auto" w:fill="auto"/>
            <w:vAlign w:val="center"/>
          </w:tcPr>
          <w:p w14:paraId="24CA6399" w14:textId="77777777" w:rsidR="003913E9" w:rsidRPr="009C5807" w:rsidRDefault="003913E9" w:rsidP="00D366D0">
            <w:pPr>
              <w:pStyle w:val="TAH"/>
              <w:rPr>
                <w:ins w:id="2569" w:author="Xiaomi" w:date="2022-08-08T20:35:00Z"/>
              </w:rP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35BABC5" w14:textId="77777777" w:rsidR="003913E9" w:rsidRPr="009C5807" w:rsidRDefault="003913E9" w:rsidP="00D366D0">
            <w:pPr>
              <w:pStyle w:val="TAH"/>
              <w:rPr>
                <w:ins w:id="2570" w:author="Xiaomi" w:date="2022-08-08T20:35:00Z"/>
              </w:rPr>
            </w:pPr>
            <w:ins w:id="2571" w:author="Xiaomi" w:date="2022-08-08T20:35:00Z">
              <w:r w:rsidRPr="009C5807">
                <w:rPr>
                  <w:rFonts w:cs="Arial"/>
                </w:rPr>
                <w:t xml:space="preserve">dBm / </w:t>
              </w:r>
              <w:r w:rsidRPr="009C5807">
                <w:t>SCS</w:t>
              </w:r>
              <w:r w:rsidRPr="009C5807">
                <w:rPr>
                  <w:vertAlign w:val="subscript"/>
                </w:rPr>
                <w:t>SSB</w:t>
              </w:r>
            </w:ins>
          </w:p>
        </w:tc>
        <w:tc>
          <w:tcPr>
            <w:tcW w:w="1440" w:type="dxa"/>
            <w:tcBorders>
              <w:top w:val="single" w:sz="6" w:space="0" w:color="auto"/>
              <w:left w:val="single" w:sz="6" w:space="0" w:color="auto"/>
              <w:right w:val="single" w:sz="6" w:space="0" w:color="auto"/>
            </w:tcBorders>
            <w:shd w:val="clear" w:color="auto" w:fill="auto"/>
            <w:vAlign w:val="center"/>
          </w:tcPr>
          <w:p w14:paraId="6ED9471B" w14:textId="77777777" w:rsidR="003913E9" w:rsidRPr="009C5807" w:rsidRDefault="003913E9" w:rsidP="00D366D0">
            <w:pPr>
              <w:pStyle w:val="TAH"/>
              <w:rPr>
                <w:ins w:id="2572" w:author="Xiaomi" w:date="2022-08-08T20:35:00Z"/>
              </w:rPr>
            </w:pPr>
            <w:ins w:id="2573" w:author="Xiaomi" w:date="2022-08-08T20:35:00Z">
              <w:r w:rsidRPr="009C5807">
                <w:t>dBm/BW</w:t>
              </w:r>
              <w:r w:rsidRPr="009C5807">
                <w:rPr>
                  <w:vertAlign w:val="subscript"/>
                </w:rPr>
                <w:t>Channel</w:t>
              </w:r>
            </w:ins>
          </w:p>
        </w:tc>
        <w:tc>
          <w:tcPr>
            <w:tcW w:w="1440" w:type="dxa"/>
            <w:tcBorders>
              <w:top w:val="single" w:sz="6" w:space="0" w:color="auto"/>
              <w:left w:val="single" w:sz="6" w:space="0" w:color="auto"/>
              <w:right w:val="single" w:sz="4" w:space="0" w:color="auto"/>
            </w:tcBorders>
            <w:shd w:val="clear" w:color="auto" w:fill="auto"/>
            <w:vAlign w:val="center"/>
          </w:tcPr>
          <w:p w14:paraId="2089CCE6" w14:textId="77777777" w:rsidR="003913E9" w:rsidRPr="009C5807" w:rsidRDefault="003913E9" w:rsidP="00D366D0">
            <w:pPr>
              <w:pStyle w:val="TAH"/>
              <w:rPr>
                <w:ins w:id="2574" w:author="Xiaomi" w:date="2022-08-08T20:35:00Z"/>
              </w:rPr>
            </w:pPr>
            <w:ins w:id="2575" w:author="Xiaomi" w:date="2022-08-08T20:35:00Z">
              <w:r w:rsidRPr="009C5807">
                <w:t>dBm/BW</w:t>
              </w:r>
              <w:r w:rsidRPr="009C5807">
                <w:rPr>
                  <w:vertAlign w:val="subscript"/>
                </w:rPr>
                <w:t>Channel</w:t>
              </w:r>
            </w:ins>
          </w:p>
        </w:tc>
      </w:tr>
      <w:tr w:rsidR="003913E9" w:rsidRPr="009C5807" w14:paraId="1BA2BE6F" w14:textId="77777777" w:rsidTr="00D366D0">
        <w:trPr>
          <w:trHeight w:val="307"/>
          <w:jc w:val="center"/>
          <w:ins w:id="2576" w:author="Xiaomi" w:date="2022-08-08T20:35:00Z"/>
        </w:trPr>
        <w:tc>
          <w:tcPr>
            <w:tcW w:w="1033" w:type="dxa"/>
            <w:tcBorders>
              <w:left w:val="single" w:sz="4" w:space="0" w:color="auto"/>
              <w:bottom w:val="single" w:sz="6" w:space="0" w:color="auto"/>
              <w:right w:val="single" w:sz="6" w:space="0" w:color="auto"/>
            </w:tcBorders>
            <w:shd w:val="clear" w:color="auto" w:fill="auto"/>
            <w:vAlign w:val="center"/>
          </w:tcPr>
          <w:p w14:paraId="78E6BDFD" w14:textId="77777777" w:rsidR="003913E9" w:rsidRPr="009C5807" w:rsidRDefault="003913E9" w:rsidP="00D366D0">
            <w:pPr>
              <w:pStyle w:val="TAH"/>
              <w:rPr>
                <w:ins w:id="2577" w:author="Xiaomi" w:date="2022-08-08T20:35:00Z"/>
              </w:rPr>
            </w:pPr>
          </w:p>
        </w:tc>
        <w:tc>
          <w:tcPr>
            <w:tcW w:w="1049" w:type="dxa"/>
            <w:tcBorders>
              <w:left w:val="single" w:sz="6" w:space="0" w:color="auto"/>
              <w:bottom w:val="single" w:sz="6" w:space="0" w:color="auto"/>
              <w:right w:val="single" w:sz="6" w:space="0" w:color="auto"/>
            </w:tcBorders>
            <w:shd w:val="clear" w:color="auto" w:fill="auto"/>
            <w:vAlign w:val="center"/>
          </w:tcPr>
          <w:p w14:paraId="47137B49" w14:textId="77777777" w:rsidR="003913E9" w:rsidRPr="009C5807" w:rsidRDefault="003913E9" w:rsidP="00D366D0">
            <w:pPr>
              <w:pStyle w:val="TAH"/>
              <w:rPr>
                <w:ins w:id="2578" w:author="Xiaomi" w:date="2022-08-08T20:35:00Z"/>
              </w:rPr>
            </w:pPr>
          </w:p>
        </w:tc>
        <w:tc>
          <w:tcPr>
            <w:tcW w:w="807" w:type="dxa"/>
            <w:tcBorders>
              <w:left w:val="single" w:sz="6" w:space="0" w:color="auto"/>
              <w:bottom w:val="single" w:sz="6" w:space="0" w:color="auto"/>
              <w:right w:val="single" w:sz="6" w:space="0" w:color="auto"/>
            </w:tcBorders>
            <w:shd w:val="clear" w:color="auto" w:fill="auto"/>
            <w:vAlign w:val="center"/>
          </w:tcPr>
          <w:p w14:paraId="516D7A68" w14:textId="77777777" w:rsidR="003913E9" w:rsidRPr="009C5807" w:rsidRDefault="003913E9" w:rsidP="00D366D0">
            <w:pPr>
              <w:pStyle w:val="TAH"/>
              <w:rPr>
                <w:ins w:id="2579" w:author="Xiaomi" w:date="2022-08-08T20:35:00Z"/>
              </w:rPr>
            </w:pPr>
          </w:p>
        </w:tc>
        <w:tc>
          <w:tcPr>
            <w:tcW w:w="2349" w:type="dxa"/>
            <w:tcBorders>
              <w:left w:val="single" w:sz="6" w:space="0" w:color="auto"/>
              <w:bottom w:val="single" w:sz="6" w:space="0" w:color="auto"/>
              <w:right w:val="single" w:sz="4" w:space="0" w:color="auto"/>
            </w:tcBorders>
            <w:shd w:val="clear" w:color="auto" w:fill="auto"/>
            <w:vAlign w:val="center"/>
          </w:tcPr>
          <w:p w14:paraId="6FFDCE48" w14:textId="77777777" w:rsidR="003913E9" w:rsidRPr="009C5807" w:rsidRDefault="003913E9" w:rsidP="00D366D0">
            <w:pPr>
              <w:pStyle w:val="TAH"/>
              <w:rPr>
                <w:ins w:id="2580" w:author="Xiaomi" w:date="2022-08-08T20:35:00Z"/>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6DF8C93" w14:textId="77777777" w:rsidR="003913E9" w:rsidRPr="009C5807" w:rsidRDefault="003913E9" w:rsidP="00D366D0">
            <w:pPr>
              <w:pStyle w:val="TAH"/>
              <w:rPr>
                <w:ins w:id="2581" w:author="Xiaomi" w:date="2022-08-08T20:35:00Z"/>
                <w:rFonts w:cs="Arial"/>
              </w:rPr>
            </w:pPr>
            <w:ins w:id="2582" w:author="Xiaomi" w:date="2022-08-08T20:35:00Z">
              <w:r w:rsidRPr="009C5807">
                <w:t>SCS</w:t>
              </w:r>
              <w:r w:rsidRPr="009C5807">
                <w:rPr>
                  <w:vertAlign w:val="subscript"/>
                </w:rPr>
                <w:t>SSB</w:t>
              </w:r>
              <w:r w:rsidRPr="009C5807">
                <w:rPr>
                  <w:rFonts w:cs="Arial"/>
                </w:rPr>
                <w:t xml:space="preserve"> = 15 kHz</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920DD4F" w14:textId="77777777" w:rsidR="003913E9" w:rsidRPr="009C5807" w:rsidRDefault="003913E9" w:rsidP="00D366D0">
            <w:pPr>
              <w:pStyle w:val="TAH"/>
              <w:rPr>
                <w:ins w:id="2583" w:author="Xiaomi" w:date="2022-08-08T20:35:00Z"/>
                <w:rFonts w:cs="Arial"/>
              </w:rPr>
            </w:pPr>
            <w:ins w:id="2584" w:author="Xiaomi" w:date="2022-08-08T20:35:00Z">
              <w:r w:rsidRPr="009C5807">
                <w:t>SCS</w:t>
              </w:r>
              <w:r w:rsidRPr="009C5807">
                <w:rPr>
                  <w:vertAlign w:val="subscript"/>
                </w:rPr>
                <w:t>SSB</w:t>
              </w:r>
              <w:r w:rsidRPr="009C5807">
                <w:rPr>
                  <w:rFonts w:cs="Arial"/>
                </w:rPr>
                <w:t xml:space="preserve"> = 30 kHz</w:t>
              </w:r>
            </w:ins>
          </w:p>
        </w:tc>
        <w:tc>
          <w:tcPr>
            <w:tcW w:w="1440" w:type="dxa"/>
            <w:tcBorders>
              <w:left w:val="single" w:sz="6" w:space="0" w:color="auto"/>
              <w:bottom w:val="single" w:sz="6" w:space="0" w:color="auto"/>
              <w:right w:val="single" w:sz="6" w:space="0" w:color="auto"/>
            </w:tcBorders>
            <w:shd w:val="clear" w:color="auto" w:fill="auto"/>
            <w:vAlign w:val="center"/>
          </w:tcPr>
          <w:p w14:paraId="7CD70DEA" w14:textId="77777777" w:rsidR="003913E9" w:rsidRPr="009C5807" w:rsidRDefault="003913E9" w:rsidP="00D366D0">
            <w:pPr>
              <w:pStyle w:val="TAH"/>
              <w:rPr>
                <w:ins w:id="2585" w:author="Xiaomi" w:date="2022-08-08T20:35:00Z"/>
              </w:rPr>
            </w:pPr>
          </w:p>
        </w:tc>
        <w:tc>
          <w:tcPr>
            <w:tcW w:w="1440" w:type="dxa"/>
            <w:tcBorders>
              <w:left w:val="single" w:sz="6" w:space="0" w:color="auto"/>
              <w:bottom w:val="single" w:sz="6" w:space="0" w:color="auto"/>
              <w:right w:val="single" w:sz="4" w:space="0" w:color="auto"/>
            </w:tcBorders>
            <w:shd w:val="clear" w:color="auto" w:fill="auto"/>
            <w:vAlign w:val="center"/>
          </w:tcPr>
          <w:p w14:paraId="613DD1B4" w14:textId="77777777" w:rsidR="003913E9" w:rsidRPr="009C5807" w:rsidRDefault="003913E9" w:rsidP="00D366D0">
            <w:pPr>
              <w:pStyle w:val="TAH"/>
              <w:rPr>
                <w:ins w:id="2586" w:author="Xiaomi" w:date="2022-08-08T20:35:00Z"/>
              </w:rPr>
            </w:pPr>
          </w:p>
        </w:tc>
      </w:tr>
      <w:tr w:rsidR="003913E9" w:rsidRPr="009C5807" w14:paraId="08C078B0" w14:textId="77777777" w:rsidTr="00D366D0">
        <w:trPr>
          <w:jc w:val="center"/>
          <w:ins w:id="2587" w:author="Xiaomi" w:date="2022-08-08T20:35:00Z"/>
        </w:trPr>
        <w:tc>
          <w:tcPr>
            <w:tcW w:w="1033" w:type="dxa"/>
            <w:tcBorders>
              <w:top w:val="single" w:sz="6" w:space="0" w:color="auto"/>
              <w:left w:val="single" w:sz="4" w:space="0" w:color="auto"/>
              <w:right w:val="single" w:sz="6" w:space="0" w:color="auto"/>
            </w:tcBorders>
            <w:shd w:val="clear" w:color="auto" w:fill="auto"/>
          </w:tcPr>
          <w:p w14:paraId="4D706C35" w14:textId="77777777" w:rsidR="003913E9" w:rsidRPr="009C5807" w:rsidRDefault="003913E9" w:rsidP="00D366D0">
            <w:pPr>
              <w:pStyle w:val="TAC"/>
              <w:rPr>
                <w:ins w:id="2588" w:author="Xiaomi" w:date="2022-08-08T20:35:00Z"/>
              </w:rPr>
            </w:pPr>
          </w:p>
        </w:tc>
        <w:tc>
          <w:tcPr>
            <w:tcW w:w="1049" w:type="dxa"/>
            <w:tcBorders>
              <w:top w:val="single" w:sz="6" w:space="0" w:color="auto"/>
              <w:left w:val="single" w:sz="6" w:space="0" w:color="auto"/>
              <w:right w:val="single" w:sz="6" w:space="0" w:color="auto"/>
            </w:tcBorders>
            <w:shd w:val="clear" w:color="auto" w:fill="auto"/>
          </w:tcPr>
          <w:p w14:paraId="6CF41CD2" w14:textId="77777777" w:rsidR="003913E9" w:rsidRPr="009C5807" w:rsidRDefault="003913E9" w:rsidP="00D366D0">
            <w:pPr>
              <w:pStyle w:val="TAC"/>
              <w:rPr>
                <w:ins w:id="2589" w:author="Xiaomi" w:date="2022-08-08T20:35:00Z"/>
              </w:rPr>
            </w:pPr>
          </w:p>
        </w:tc>
        <w:tc>
          <w:tcPr>
            <w:tcW w:w="807" w:type="dxa"/>
            <w:tcBorders>
              <w:top w:val="single" w:sz="6" w:space="0" w:color="auto"/>
              <w:left w:val="single" w:sz="6" w:space="0" w:color="auto"/>
              <w:right w:val="single" w:sz="6" w:space="0" w:color="auto"/>
            </w:tcBorders>
            <w:shd w:val="clear" w:color="auto" w:fill="auto"/>
          </w:tcPr>
          <w:p w14:paraId="6C028FE2" w14:textId="77777777" w:rsidR="003913E9" w:rsidRPr="009C5807" w:rsidRDefault="003913E9" w:rsidP="00D366D0">
            <w:pPr>
              <w:pStyle w:val="TAC"/>
              <w:rPr>
                <w:ins w:id="2590" w:author="Xiaomi" w:date="2022-08-08T20:35:00Z"/>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3956CB03" w14:textId="77777777" w:rsidR="003913E9" w:rsidRPr="009C5807" w:rsidRDefault="003913E9" w:rsidP="00D366D0">
            <w:pPr>
              <w:pStyle w:val="TAC"/>
              <w:rPr>
                <w:ins w:id="2591" w:author="Xiaomi" w:date="2022-08-08T20:35:00Z"/>
              </w:rPr>
            </w:pPr>
            <w:ins w:id="2592" w:author="Xiaomi" w:date="2022-08-08T20:35:00Z">
              <w:r w:rsidRPr="009C5807">
                <w:t>NR_FDD_FR1_A, NR_TDD_FR1_A,</w:t>
              </w:r>
            </w:ins>
          </w:p>
          <w:p w14:paraId="51B6F9F2" w14:textId="77777777" w:rsidR="003913E9" w:rsidRPr="009C5807" w:rsidRDefault="003913E9" w:rsidP="00D366D0">
            <w:pPr>
              <w:pStyle w:val="TAC"/>
              <w:rPr>
                <w:ins w:id="2593" w:author="Xiaomi" w:date="2022-08-08T20:35:00Z"/>
              </w:rPr>
            </w:pPr>
            <w:ins w:id="2594" w:author="Xiaomi" w:date="2022-08-08T20:35:00Z">
              <w:r w:rsidRPr="009C5807">
                <w:t>NR_SDL_FR1_A</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39F9A2B" w14:textId="77777777" w:rsidR="003913E9" w:rsidRPr="009C5807" w:rsidRDefault="003913E9" w:rsidP="00D366D0">
            <w:pPr>
              <w:pStyle w:val="TAC"/>
              <w:rPr>
                <w:ins w:id="2595" w:author="Xiaomi" w:date="2022-08-08T20:35:00Z"/>
              </w:rPr>
            </w:pPr>
            <w:ins w:id="2596" w:author="Xiaomi" w:date="2022-08-08T20:35:00Z">
              <w:r w:rsidRPr="009C5807">
                <w:t>-121</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CEA5AFB" w14:textId="77777777" w:rsidR="003913E9" w:rsidRPr="009C5807" w:rsidRDefault="003913E9" w:rsidP="00D366D0">
            <w:pPr>
              <w:pStyle w:val="TAC"/>
              <w:rPr>
                <w:ins w:id="2597" w:author="Xiaomi" w:date="2022-08-08T20:35:00Z"/>
              </w:rPr>
            </w:pPr>
            <w:ins w:id="2598" w:author="Xiaomi" w:date="2022-08-08T20:35:00Z">
              <w:r w:rsidRPr="009C5807">
                <w:t>-118</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5B136A9" w14:textId="77777777" w:rsidR="003913E9" w:rsidRPr="009C5807" w:rsidRDefault="003913E9" w:rsidP="00D366D0">
            <w:pPr>
              <w:pStyle w:val="TAC"/>
              <w:rPr>
                <w:ins w:id="2599" w:author="Xiaomi" w:date="2022-08-08T20:35:00Z"/>
              </w:rPr>
            </w:pPr>
            <w:ins w:id="2600" w:author="Xiaomi" w:date="2022-08-08T20:35: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A8AC551" w14:textId="77777777" w:rsidR="003913E9" w:rsidRPr="009C5807" w:rsidRDefault="003913E9" w:rsidP="00D366D0">
            <w:pPr>
              <w:pStyle w:val="TAC"/>
              <w:rPr>
                <w:ins w:id="2601" w:author="Xiaomi" w:date="2022-08-08T20:35:00Z"/>
              </w:rPr>
            </w:pPr>
            <w:ins w:id="2602" w:author="Xiaomi" w:date="2022-08-08T20:35:00Z">
              <w:r w:rsidRPr="009C5807">
                <w:t>-50</w:t>
              </w:r>
            </w:ins>
          </w:p>
        </w:tc>
      </w:tr>
      <w:tr w:rsidR="003913E9" w:rsidRPr="009C5807" w14:paraId="654222F5" w14:textId="77777777" w:rsidTr="00D366D0">
        <w:trPr>
          <w:jc w:val="center"/>
          <w:ins w:id="2603" w:author="Xiaomi" w:date="2022-08-08T20:35:00Z"/>
        </w:trPr>
        <w:tc>
          <w:tcPr>
            <w:tcW w:w="1033" w:type="dxa"/>
            <w:tcBorders>
              <w:left w:val="single" w:sz="4" w:space="0" w:color="auto"/>
              <w:right w:val="single" w:sz="6" w:space="0" w:color="auto"/>
            </w:tcBorders>
            <w:shd w:val="clear" w:color="auto" w:fill="auto"/>
          </w:tcPr>
          <w:p w14:paraId="5AE2BD9F" w14:textId="77777777" w:rsidR="003913E9" w:rsidRPr="009C5807" w:rsidRDefault="003913E9" w:rsidP="00D366D0">
            <w:pPr>
              <w:pStyle w:val="TAC"/>
              <w:rPr>
                <w:ins w:id="2604" w:author="Xiaomi" w:date="2022-08-08T20:35:00Z"/>
              </w:rPr>
            </w:pPr>
          </w:p>
        </w:tc>
        <w:tc>
          <w:tcPr>
            <w:tcW w:w="1049" w:type="dxa"/>
            <w:tcBorders>
              <w:left w:val="single" w:sz="6" w:space="0" w:color="auto"/>
              <w:right w:val="single" w:sz="6" w:space="0" w:color="auto"/>
            </w:tcBorders>
            <w:shd w:val="clear" w:color="auto" w:fill="auto"/>
          </w:tcPr>
          <w:p w14:paraId="479153C1" w14:textId="77777777" w:rsidR="003913E9" w:rsidRPr="009C5807" w:rsidRDefault="003913E9" w:rsidP="00D366D0">
            <w:pPr>
              <w:pStyle w:val="TAC"/>
              <w:rPr>
                <w:ins w:id="2605" w:author="Xiaomi" w:date="2022-08-08T20:35:00Z"/>
              </w:rPr>
            </w:pPr>
          </w:p>
        </w:tc>
        <w:tc>
          <w:tcPr>
            <w:tcW w:w="807" w:type="dxa"/>
            <w:tcBorders>
              <w:left w:val="single" w:sz="6" w:space="0" w:color="auto"/>
              <w:right w:val="single" w:sz="6" w:space="0" w:color="auto"/>
            </w:tcBorders>
            <w:shd w:val="clear" w:color="auto" w:fill="auto"/>
          </w:tcPr>
          <w:p w14:paraId="2D46E888" w14:textId="77777777" w:rsidR="003913E9" w:rsidRPr="009C5807" w:rsidRDefault="003913E9" w:rsidP="00D366D0">
            <w:pPr>
              <w:pStyle w:val="TAC"/>
              <w:rPr>
                <w:ins w:id="2606" w:author="Xiaomi" w:date="2022-08-08T20:35:00Z"/>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145385F2" w14:textId="77777777" w:rsidR="003913E9" w:rsidRPr="009C5807" w:rsidRDefault="003913E9" w:rsidP="00D366D0">
            <w:pPr>
              <w:pStyle w:val="TAC"/>
              <w:rPr>
                <w:ins w:id="2607" w:author="Xiaomi" w:date="2022-08-08T20:35:00Z"/>
              </w:rPr>
            </w:pPr>
            <w:ins w:id="2608" w:author="Xiaomi" w:date="2022-08-08T20:35:00Z">
              <w:r w:rsidRPr="009C5807">
                <w:t>NR_FDD_FR1_B</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34654E7" w14:textId="77777777" w:rsidR="003913E9" w:rsidRPr="009C5807" w:rsidRDefault="003913E9" w:rsidP="00D366D0">
            <w:pPr>
              <w:pStyle w:val="TAC"/>
              <w:rPr>
                <w:ins w:id="2609" w:author="Xiaomi" w:date="2022-08-08T20:35:00Z"/>
              </w:rPr>
            </w:pPr>
            <w:ins w:id="2610" w:author="Xiaomi" w:date="2022-08-08T20:35:00Z">
              <w:r w:rsidRPr="009C5807">
                <w:t>-120.5</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C340068" w14:textId="77777777" w:rsidR="003913E9" w:rsidRPr="009C5807" w:rsidRDefault="003913E9" w:rsidP="00D366D0">
            <w:pPr>
              <w:pStyle w:val="TAC"/>
              <w:rPr>
                <w:ins w:id="2611" w:author="Xiaomi" w:date="2022-08-08T20:35:00Z"/>
                <w:lang w:val="sv-SE"/>
              </w:rPr>
            </w:pPr>
            <w:ins w:id="2612" w:author="Xiaomi" w:date="2022-08-08T20:35:00Z">
              <w:r w:rsidRPr="009C5807">
                <w:t>-117.5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2004B22" w14:textId="77777777" w:rsidR="003913E9" w:rsidRPr="009C5807" w:rsidRDefault="003913E9" w:rsidP="00D366D0">
            <w:pPr>
              <w:pStyle w:val="TAC"/>
              <w:rPr>
                <w:ins w:id="2613" w:author="Xiaomi" w:date="2022-08-08T20:35:00Z"/>
              </w:rPr>
            </w:pPr>
            <w:ins w:id="2614" w:author="Xiaomi" w:date="2022-08-08T20:35:00Z">
              <w:r w:rsidRPr="009C5807">
                <w:rPr>
                  <w:lang w:eastAsia="ja-JP"/>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04F176B" w14:textId="77777777" w:rsidR="003913E9" w:rsidRPr="009C5807" w:rsidRDefault="003913E9" w:rsidP="00D366D0">
            <w:pPr>
              <w:pStyle w:val="TAC"/>
              <w:rPr>
                <w:ins w:id="2615" w:author="Xiaomi" w:date="2022-08-08T20:35:00Z"/>
              </w:rPr>
            </w:pPr>
            <w:ins w:id="2616" w:author="Xiaomi" w:date="2022-08-08T20:35:00Z">
              <w:r w:rsidRPr="009C5807">
                <w:t>-50</w:t>
              </w:r>
            </w:ins>
          </w:p>
        </w:tc>
      </w:tr>
      <w:tr w:rsidR="003913E9" w:rsidRPr="009C5807" w14:paraId="67E860F8" w14:textId="77777777" w:rsidTr="00D366D0">
        <w:trPr>
          <w:jc w:val="center"/>
          <w:ins w:id="2617" w:author="Xiaomi" w:date="2022-08-08T20:35:00Z"/>
        </w:trPr>
        <w:tc>
          <w:tcPr>
            <w:tcW w:w="1033" w:type="dxa"/>
            <w:tcBorders>
              <w:left w:val="single" w:sz="4" w:space="0" w:color="auto"/>
              <w:right w:val="single" w:sz="6" w:space="0" w:color="auto"/>
            </w:tcBorders>
            <w:shd w:val="clear" w:color="auto" w:fill="auto"/>
          </w:tcPr>
          <w:p w14:paraId="35440EF6" w14:textId="77777777" w:rsidR="003913E9" w:rsidRPr="009C5807" w:rsidRDefault="003913E9" w:rsidP="00D366D0">
            <w:pPr>
              <w:pStyle w:val="TAC"/>
              <w:rPr>
                <w:ins w:id="2618" w:author="Xiaomi" w:date="2022-08-08T20:35:00Z"/>
              </w:rPr>
            </w:pPr>
          </w:p>
        </w:tc>
        <w:tc>
          <w:tcPr>
            <w:tcW w:w="1049" w:type="dxa"/>
            <w:tcBorders>
              <w:left w:val="single" w:sz="6" w:space="0" w:color="auto"/>
              <w:right w:val="single" w:sz="6" w:space="0" w:color="auto"/>
            </w:tcBorders>
            <w:shd w:val="clear" w:color="auto" w:fill="auto"/>
          </w:tcPr>
          <w:p w14:paraId="0EFEB3CF" w14:textId="77777777" w:rsidR="003913E9" w:rsidRPr="009C5807" w:rsidRDefault="003913E9" w:rsidP="00D366D0">
            <w:pPr>
              <w:pStyle w:val="TAC"/>
              <w:rPr>
                <w:ins w:id="2619" w:author="Xiaomi" w:date="2022-08-08T20:35:00Z"/>
              </w:rPr>
            </w:pPr>
          </w:p>
        </w:tc>
        <w:tc>
          <w:tcPr>
            <w:tcW w:w="807" w:type="dxa"/>
            <w:tcBorders>
              <w:left w:val="single" w:sz="6" w:space="0" w:color="auto"/>
              <w:right w:val="single" w:sz="6" w:space="0" w:color="auto"/>
            </w:tcBorders>
            <w:shd w:val="clear" w:color="auto" w:fill="auto"/>
          </w:tcPr>
          <w:p w14:paraId="5C44C7C4" w14:textId="77777777" w:rsidR="003913E9" w:rsidRPr="009C5807" w:rsidRDefault="003913E9" w:rsidP="00D366D0">
            <w:pPr>
              <w:pStyle w:val="TAC"/>
              <w:rPr>
                <w:ins w:id="2620" w:author="Xiaomi" w:date="2022-08-08T20:35:00Z"/>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55B0938D" w14:textId="77777777" w:rsidR="003913E9" w:rsidRPr="009C5807" w:rsidRDefault="003913E9" w:rsidP="00D366D0">
            <w:pPr>
              <w:pStyle w:val="TAC"/>
              <w:rPr>
                <w:ins w:id="2621" w:author="Xiaomi" w:date="2022-08-08T20:35:00Z"/>
              </w:rPr>
            </w:pPr>
            <w:ins w:id="2622" w:author="Xiaomi" w:date="2022-08-08T20:35:00Z">
              <w:r w:rsidRPr="009C5807">
                <w:t>NR_TDD_FR1_C</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21970E5" w14:textId="77777777" w:rsidR="003913E9" w:rsidRPr="009C5807" w:rsidRDefault="003913E9" w:rsidP="00D366D0">
            <w:pPr>
              <w:pStyle w:val="TAC"/>
              <w:rPr>
                <w:ins w:id="2623" w:author="Xiaomi" w:date="2022-08-08T20:35:00Z"/>
              </w:rPr>
            </w:pPr>
            <w:ins w:id="2624" w:author="Xiaomi" w:date="2022-08-08T20:35:00Z">
              <w:r w:rsidRPr="009C5807">
                <w:t>-120</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50CF7E0" w14:textId="77777777" w:rsidR="003913E9" w:rsidRPr="009C5807" w:rsidRDefault="003913E9" w:rsidP="00D366D0">
            <w:pPr>
              <w:pStyle w:val="TAC"/>
              <w:rPr>
                <w:ins w:id="2625" w:author="Xiaomi" w:date="2022-08-08T20:35:00Z"/>
                <w:lang w:val="sv-SE"/>
              </w:rPr>
            </w:pPr>
            <w:ins w:id="2626" w:author="Xiaomi" w:date="2022-08-08T20:35:00Z">
              <w:r w:rsidRPr="009C5807">
                <w:t>-117</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D8E41C9" w14:textId="77777777" w:rsidR="003913E9" w:rsidRPr="009C5807" w:rsidRDefault="003913E9" w:rsidP="00D366D0">
            <w:pPr>
              <w:pStyle w:val="TAC"/>
              <w:rPr>
                <w:ins w:id="2627" w:author="Xiaomi" w:date="2022-08-08T20:35:00Z"/>
              </w:rPr>
            </w:pPr>
            <w:ins w:id="2628" w:author="Xiaomi" w:date="2022-08-08T20:35: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57EAE10" w14:textId="77777777" w:rsidR="003913E9" w:rsidRPr="009C5807" w:rsidRDefault="003913E9" w:rsidP="00D366D0">
            <w:pPr>
              <w:pStyle w:val="TAC"/>
              <w:rPr>
                <w:ins w:id="2629" w:author="Xiaomi" w:date="2022-08-08T20:35:00Z"/>
              </w:rPr>
            </w:pPr>
            <w:ins w:id="2630" w:author="Xiaomi" w:date="2022-08-08T20:35:00Z">
              <w:r w:rsidRPr="009C5807">
                <w:t>-50</w:t>
              </w:r>
            </w:ins>
          </w:p>
        </w:tc>
      </w:tr>
      <w:tr w:rsidR="003913E9" w:rsidRPr="009C5807" w14:paraId="41EF7C01" w14:textId="77777777" w:rsidTr="00D366D0">
        <w:trPr>
          <w:jc w:val="center"/>
          <w:ins w:id="2631" w:author="Xiaomi" w:date="2022-08-08T20:35:00Z"/>
        </w:trPr>
        <w:tc>
          <w:tcPr>
            <w:tcW w:w="1033" w:type="dxa"/>
            <w:tcBorders>
              <w:left w:val="single" w:sz="4" w:space="0" w:color="auto"/>
              <w:right w:val="single" w:sz="6" w:space="0" w:color="auto"/>
            </w:tcBorders>
            <w:shd w:val="clear" w:color="auto" w:fill="auto"/>
          </w:tcPr>
          <w:p w14:paraId="58DCFD08" w14:textId="42490013" w:rsidR="003913E9" w:rsidRPr="009C5807" w:rsidRDefault="003913E9" w:rsidP="00D366D0">
            <w:pPr>
              <w:pStyle w:val="TAC"/>
              <w:rPr>
                <w:ins w:id="2632" w:author="Xiaomi" w:date="2022-08-08T20:35:00Z"/>
              </w:rPr>
            </w:pPr>
            <w:ins w:id="2633" w:author="Xiaomi" w:date="2022-08-08T20:35:00Z">
              <w:r w:rsidRPr="009C5807">
                <w:rPr>
                  <w:rFonts w:cs="Arial"/>
                </w:rPr>
                <w:t>±</w:t>
              </w:r>
            </w:ins>
            <w:ins w:id="2634" w:author="Xiaomi" w:date="2022-08-08T20:38:00Z">
              <w:r w:rsidR="00365A1D">
                <w:rPr>
                  <w:rFonts w:cs="Arial"/>
                </w:rPr>
                <w:t>[</w:t>
              </w:r>
            </w:ins>
            <w:ins w:id="2635" w:author="Xiaomi" w:date="2022-08-08T20:35:00Z">
              <w:r w:rsidRPr="009C5807">
                <w:t>3</w:t>
              </w:r>
            </w:ins>
            <w:ins w:id="2636" w:author="Xiaomi" w:date="2022-08-08T20:38:00Z">
              <w:r w:rsidR="00365A1D">
                <w:t>.5]</w:t>
              </w:r>
            </w:ins>
          </w:p>
        </w:tc>
        <w:tc>
          <w:tcPr>
            <w:tcW w:w="1049" w:type="dxa"/>
            <w:tcBorders>
              <w:left w:val="single" w:sz="6" w:space="0" w:color="auto"/>
              <w:right w:val="single" w:sz="6" w:space="0" w:color="auto"/>
            </w:tcBorders>
            <w:shd w:val="clear" w:color="auto" w:fill="auto"/>
          </w:tcPr>
          <w:p w14:paraId="30E40E2C" w14:textId="77777777" w:rsidR="003913E9" w:rsidRPr="009C5807" w:rsidRDefault="003913E9" w:rsidP="00D366D0">
            <w:pPr>
              <w:pStyle w:val="TAC"/>
              <w:rPr>
                <w:ins w:id="2637" w:author="Xiaomi" w:date="2022-08-08T20:35:00Z"/>
              </w:rPr>
            </w:pPr>
            <w:ins w:id="2638" w:author="Xiaomi" w:date="2022-08-08T20:35:00Z">
              <w:r w:rsidRPr="009C5807">
                <w:rPr>
                  <w:rFonts w:cs="Arial"/>
                </w:rPr>
                <w:t>±</w:t>
              </w:r>
              <w:r w:rsidRPr="009C5807">
                <w:t>4</w:t>
              </w:r>
            </w:ins>
          </w:p>
        </w:tc>
        <w:tc>
          <w:tcPr>
            <w:tcW w:w="807" w:type="dxa"/>
            <w:tcBorders>
              <w:left w:val="single" w:sz="6" w:space="0" w:color="auto"/>
              <w:right w:val="single" w:sz="6" w:space="0" w:color="auto"/>
            </w:tcBorders>
            <w:shd w:val="clear" w:color="auto" w:fill="auto"/>
          </w:tcPr>
          <w:p w14:paraId="380087E6" w14:textId="77777777" w:rsidR="003913E9" w:rsidRPr="009C5807" w:rsidRDefault="003913E9" w:rsidP="00D366D0">
            <w:pPr>
              <w:pStyle w:val="TAC"/>
              <w:rPr>
                <w:ins w:id="2639" w:author="Xiaomi" w:date="2022-08-08T20:35:00Z"/>
              </w:rPr>
            </w:pPr>
            <w:ins w:id="2640" w:author="Xiaomi" w:date="2022-08-08T20:35:00Z">
              <w:r w:rsidRPr="009C5807">
                <w:sym w:font="Symbol" w:char="F0B3"/>
              </w:r>
              <w:r w:rsidRPr="009C5807">
                <w:t>-3</w:t>
              </w:r>
            </w:ins>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076A5B33" w14:textId="77777777" w:rsidR="003913E9" w:rsidRPr="009C5807" w:rsidRDefault="003913E9" w:rsidP="00D366D0">
            <w:pPr>
              <w:pStyle w:val="TAC"/>
              <w:rPr>
                <w:ins w:id="2641" w:author="Xiaomi" w:date="2022-08-08T20:35:00Z"/>
                <w:lang w:val="sv-SE"/>
              </w:rPr>
            </w:pPr>
            <w:ins w:id="2642" w:author="Xiaomi" w:date="2022-08-08T20:35:00Z">
              <w:r w:rsidRPr="009C5807">
                <w:rPr>
                  <w:lang w:val="sv-SE"/>
                </w:rPr>
                <w:t>NR_FDD_FR1_D, NR_TDD_FR1_D</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639626F" w14:textId="77777777" w:rsidR="003913E9" w:rsidRPr="009C5807" w:rsidRDefault="003913E9" w:rsidP="00D366D0">
            <w:pPr>
              <w:pStyle w:val="TAC"/>
              <w:rPr>
                <w:ins w:id="2643" w:author="Xiaomi" w:date="2022-08-08T20:35:00Z"/>
              </w:rPr>
            </w:pPr>
            <w:ins w:id="2644" w:author="Xiaomi" w:date="2022-08-08T20:35:00Z">
              <w:r w:rsidRPr="009C5807">
                <w:t>-119.5</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2820AED" w14:textId="77777777" w:rsidR="003913E9" w:rsidRPr="009C5807" w:rsidRDefault="003913E9" w:rsidP="00D366D0">
            <w:pPr>
              <w:pStyle w:val="TAC"/>
              <w:rPr>
                <w:ins w:id="2645" w:author="Xiaomi" w:date="2022-08-08T20:35:00Z"/>
              </w:rPr>
            </w:pPr>
            <w:ins w:id="2646" w:author="Xiaomi" w:date="2022-08-08T20:35:00Z">
              <w:r w:rsidRPr="009C5807">
                <w:t>-116.5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1E9EE54" w14:textId="77777777" w:rsidR="003913E9" w:rsidRPr="009C5807" w:rsidRDefault="003913E9" w:rsidP="00D366D0">
            <w:pPr>
              <w:pStyle w:val="TAC"/>
              <w:rPr>
                <w:ins w:id="2647" w:author="Xiaomi" w:date="2022-08-08T20:35:00Z"/>
              </w:rPr>
            </w:pPr>
            <w:ins w:id="2648" w:author="Xiaomi" w:date="2022-08-08T20:35: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668EA40" w14:textId="77777777" w:rsidR="003913E9" w:rsidRPr="009C5807" w:rsidRDefault="003913E9" w:rsidP="00D366D0">
            <w:pPr>
              <w:pStyle w:val="TAC"/>
              <w:rPr>
                <w:ins w:id="2649" w:author="Xiaomi" w:date="2022-08-08T20:35:00Z"/>
              </w:rPr>
            </w:pPr>
            <w:ins w:id="2650" w:author="Xiaomi" w:date="2022-08-08T20:35:00Z">
              <w:r w:rsidRPr="009C5807">
                <w:t>-50</w:t>
              </w:r>
            </w:ins>
          </w:p>
        </w:tc>
      </w:tr>
      <w:tr w:rsidR="003913E9" w:rsidRPr="009C5807" w14:paraId="5710688D" w14:textId="77777777" w:rsidTr="00D366D0">
        <w:trPr>
          <w:jc w:val="center"/>
          <w:ins w:id="2651" w:author="Xiaomi" w:date="2022-08-08T20:35:00Z"/>
        </w:trPr>
        <w:tc>
          <w:tcPr>
            <w:tcW w:w="1033" w:type="dxa"/>
            <w:tcBorders>
              <w:left w:val="single" w:sz="4" w:space="0" w:color="auto"/>
              <w:right w:val="single" w:sz="6" w:space="0" w:color="auto"/>
            </w:tcBorders>
            <w:shd w:val="clear" w:color="auto" w:fill="auto"/>
          </w:tcPr>
          <w:p w14:paraId="1B751BA4" w14:textId="77777777" w:rsidR="003913E9" w:rsidRPr="009C5807" w:rsidRDefault="003913E9" w:rsidP="00D366D0">
            <w:pPr>
              <w:pStyle w:val="TAC"/>
              <w:rPr>
                <w:ins w:id="2652" w:author="Xiaomi" w:date="2022-08-08T20:35:00Z"/>
              </w:rPr>
            </w:pPr>
          </w:p>
        </w:tc>
        <w:tc>
          <w:tcPr>
            <w:tcW w:w="1049" w:type="dxa"/>
            <w:tcBorders>
              <w:left w:val="single" w:sz="6" w:space="0" w:color="auto"/>
              <w:right w:val="single" w:sz="6" w:space="0" w:color="auto"/>
            </w:tcBorders>
            <w:shd w:val="clear" w:color="auto" w:fill="auto"/>
          </w:tcPr>
          <w:p w14:paraId="76B21DEB" w14:textId="77777777" w:rsidR="003913E9" w:rsidRPr="009C5807" w:rsidRDefault="003913E9" w:rsidP="00D366D0">
            <w:pPr>
              <w:pStyle w:val="TAC"/>
              <w:rPr>
                <w:ins w:id="2653" w:author="Xiaomi" w:date="2022-08-08T20:35:00Z"/>
              </w:rPr>
            </w:pPr>
          </w:p>
        </w:tc>
        <w:tc>
          <w:tcPr>
            <w:tcW w:w="807" w:type="dxa"/>
            <w:tcBorders>
              <w:left w:val="single" w:sz="6" w:space="0" w:color="auto"/>
              <w:right w:val="single" w:sz="6" w:space="0" w:color="auto"/>
            </w:tcBorders>
            <w:shd w:val="clear" w:color="auto" w:fill="auto"/>
          </w:tcPr>
          <w:p w14:paraId="2A32BB2E" w14:textId="77777777" w:rsidR="003913E9" w:rsidRPr="009C5807" w:rsidRDefault="003913E9" w:rsidP="00D366D0">
            <w:pPr>
              <w:pStyle w:val="TAC"/>
              <w:rPr>
                <w:ins w:id="2654" w:author="Xiaomi" w:date="2022-08-08T20:35:00Z"/>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7743A275" w14:textId="77777777" w:rsidR="003913E9" w:rsidRPr="009C5807" w:rsidDel="00836998" w:rsidRDefault="003913E9" w:rsidP="00D366D0">
            <w:pPr>
              <w:pStyle w:val="TAC"/>
              <w:rPr>
                <w:ins w:id="2655" w:author="Xiaomi" w:date="2022-08-08T20:35:00Z"/>
                <w:lang w:val="sv-SE"/>
              </w:rPr>
            </w:pPr>
            <w:ins w:id="2656" w:author="Xiaomi" w:date="2022-08-08T20:35:00Z">
              <w:r w:rsidRPr="009C5807">
                <w:rPr>
                  <w:lang w:val="sv-SE"/>
                </w:rPr>
                <w:t>NR_FDD_FR1_E, NR_TDD_FR1_E</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8BC5F08" w14:textId="77777777" w:rsidR="003913E9" w:rsidRPr="009C5807" w:rsidRDefault="003913E9" w:rsidP="00D366D0">
            <w:pPr>
              <w:pStyle w:val="TAC"/>
              <w:rPr>
                <w:ins w:id="2657" w:author="Xiaomi" w:date="2022-08-08T20:35:00Z"/>
              </w:rPr>
            </w:pPr>
            <w:ins w:id="2658" w:author="Xiaomi" w:date="2022-08-08T20:35:00Z">
              <w:r w:rsidRPr="009C5807">
                <w:t>-119</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D96B1E9" w14:textId="77777777" w:rsidR="003913E9" w:rsidRPr="009C5807" w:rsidRDefault="003913E9" w:rsidP="00D366D0">
            <w:pPr>
              <w:pStyle w:val="TAC"/>
              <w:rPr>
                <w:ins w:id="2659" w:author="Xiaomi" w:date="2022-08-08T20:35:00Z"/>
                <w:lang w:val="sv-SE"/>
              </w:rPr>
            </w:pPr>
            <w:ins w:id="2660" w:author="Xiaomi" w:date="2022-08-08T20:35:00Z">
              <w:r w:rsidRPr="009C5807">
                <w:t>-116</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9342929" w14:textId="77777777" w:rsidR="003913E9" w:rsidRPr="009C5807" w:rsidRDefault="003913E9" w:rsidP="00D366D0">
            <w:pPr>
              <w:pStyle w:val="TAC"/>
              <w:rPr>
                <w:ins w:id="2661" w:author="Xiaomi" w:date="2022-08-08T20:35:00Z"/>
              </w:rPr>
            </w:pPr>
            <w:ins w:id="2662" w:author="Xiaomi" w:date="2022-08-08T20:35: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11BEAED" w14:textId="77777777" w:rsidR="003913E9" w:rsidRPr="009C5807" w:rsidRDefault="003913E9" w:rsidP="00D366D0">
            <w:pPr>
              <w:pStyle w:val="TAC"/>
              <w:rPr>
                <w:ins w:id="2663" w:author="Xiaomi" w:date="2022-08-08T20:35:00Z"/>
              </w:rPr>
            </w:pPr>
            <w:ins w:id="2664" w:author="Xiaomi" w:date="2022-08-08T20:35:00Z">
              <w:r w:rsidRPr="009C5807">
                <w:t>-50</w:t>
              </w:r>
            </w:ins>
          </w:p>
        </w:tc>
      </w:tr>
      <w:tr w:rsidR="003913E9" w:rsidRPr="009C5807" w14:paraId="39DD3301" w14:textId="77777777" w:rsidTr="00D366D0">
        <w:trPr>
          <w:jc w:val="center"/>
          <w:ins w:id="2665" w:author="Xiaomi" w:date="2022-08-08T20:35:00Z"/>
        </w:trPr>
        <w:tc>
          <w:tcPr>
            <w:tcW w:w="1033" w:type="dxa"/>
            <w:tcBorders>
              <w:left w:val="single" w:sz="4" w:space="0" w:color="auto"/>
              <w:right w:val="single" w:sz="6" w:space="0" w:color="auto"/>
            </w:tcBorders>
            <w:shd w:val="clear" w:color="auto" w:fill="auto"/>
          </w:tcPr>
          <w:p w14:paraId="2B87DD23" w14:textId="77777777" w:rsidR="003913E9" w:rsidRPr="009C5807" w:rsidRDefault="003913E9" w:rsidP="00D366D0">
            <w:pPr>
              <w:pStyle w:val="TAC"/>
              <w:rPr>
                <w:ins w:id="2666" w:author="Xiaomi" w:date="2022-08-08T20:35:00Z"/>
              </w:rPr>
            </w:pPr>
          </w:p>
        </w:tc>
        <w:tc>
          <w:tcPr>
            <w:tcW w:w="1049" w:type="dxa"/>
            <w:tcBorders>
              <w:left w:val="single" w:sz="6" w:space="0" w:color="auto"/>
              <w:right w:val="single" w:sz="6" w:space="0" w:color="auto"/>
            </w:tcBorders>
            <w:shd w:val="clear" w:color="auto" w:fill="auto"/>
          </w:tcPr>
          <w:p w14:paraId="163B617B" w14:textId="77777777" w:rsidR="003913E9" w:rsidRPr="009C5807" w:rsidRDefault="003913E9" w:rsidP="00D366D0">
            <w:pPr>
              <w:pStyle w:val="TAC"/>
              <w:rPr>
                <w:ins w:id="2667" w:author="Xiaomi" w:date="2022-08-08T20:35:00Z"/>
              </w:rPr>
            </w:pPr>
          </w:p>
        </w:tc>
        <w:tc>
          <w:tcPr>
            <w:tcW w:w="807" w:type="dxa"/>
            <w:tcBorders>
              <w:left w:val="single" w:sz="6" w:space="0" w:color="auto"/>
              <w:right w:val="single" w:sz="6" w:space="0" w:color="auto"/>
            </w:tcBorders>
            <w:shd w:val="clear" w:color="auto" w:fill="auto"/>
          </w:tcPr>
          <w:p w14:paraId="7F177662" w14:textId="77777777" w:rsidR="003913E9" w:rsidRPr="009C5807" w:rsidRDefault="003913E9" w:rsidP="00D366D0">
            <w:pPr>
              <w:pStyle w:val="TAC"/>
              <w:rPr>
                <w:ins w:id="2668" w:author="Xiaomi" w:date="2022-08-08T20:35:00Z"/>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4225917A" w14:textId="77777777" w:rsidR="003913E9" w:rsidRPr="009C5807" w:rsidRDefault="003913E9" w:rsidP="00D366D0">
            <w:pPr>
              <w:pStyle w:val="TAC"/>
              <w:rPr>
                <w:ins w:id="2669" w:author="Xiaomi" w:date="2022-08-08T20:35:00Z"/>
                <w:lang w:val="sv-SE"/>
              </w:rPr>
            </w:pPr>
            <w:ins w:id="2670" w:author="Xiaomi" w:date="2022-08-08T20:35:00Z">
              <w:r w:rsidRPr="009C5807">
                <w:rPr>
                  <w:lang w:eastAsia="zh-CN"/>
                </w:rPr>
                <w:t>NR_FDD_FR1_F</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64AC32C" w14:textId="77777777" w:rsidR="003913E9" w:rsidRPr="009C5807" w:rsidRDefault="003913E9" w:rsidP="00D366D0">
            <w:pPr>
              <w:pStyle w:val="TAC"/>
              <w:rPr>
                <w:ins w:id="2671" w:author="Xiaomi" w:date="2022-08-08T20:35:00Z"/>
              </w:rPr>
            </w:pPr>
            <w:ins w:id="2672" w:author="Xiaomi" w:date="2022-08-08T20:35:00Z">
              <w:r w:rsidRPr="009C5807">
                <w:t>-118.5</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D2E3E42" w14:textId="77777777" w:rsidR="003913E9" w:rsidRPr="009C5807" w:rsidRDefault="003913E9" w:rsidP="00D366D0">
            <w:pPr>
              <w:pStyle w:val="TAC"/>
              <w:rPr>
                <w:ins w:id="2673" w:author="Xiaomi" w:date="2022-08-08T20:35:00Z"/>
              </w:rPr>
            </w:pPr>
            <w:ins w:id="2674" w:author="Xiaomi" w:date="2022-08-08T20:35:00Z">
              <w:r w:rsidRPr="009C5807">
                <w:rPr>
                  <w:rFonts w:cs="Arial"/>
                </w:rPr>
                <w:t>-115.5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2174A90" w14:textId="77777777" w:rsidR="003913E9" w:rsidRPr="009C5807" w:rsidRDefault="003913E9" w:rsidP="00D366D0">
            <w:pPr>
              <w:pStyle w:val="TAC"/>
              <w:rPr>
                <w:ins w:id="2675" w:author="Xiaomi" w:date="2022-08-08T20:35:00Z"/>
              </w:rPr>
            </w:pPr>
            <w:ins w:id="2676" w:author="Xiaomi" w:date="2022-08-08T20:35: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2942F08" w14:textId="77777777" w:rsidR="003913E9" w:rsidRPr="009C5807" w:rsidRDefault="003913E9" w:rsidP="00D366D0">
            <w:pPr>
              <w:pStyle w:val="TAC"/>
              <w:rPr>
                <w:ins w:id="2677" w:author="Xiaomi" w:date="2022-08-08T20:35:00Z"/>
              </w:rPr>
            </w:pPr>
            <w:ins w:id="2678" w:author="Xiaomi" w:date="2022-08-08T20:35:00Z">
              <w:r w:rsidRPr="009C5807">
                <w:t>-50</w:t>
              </w:r>
            </w:ins>
          </w:p>
        </w:tc>
      </w:tr>
      <w:tr w:rsidR="003913E9" w:rsidRPr="009C5807" w14:paraId="6337036D" w14:textId="77777777" w:rsidTr="00D366D0">
        <w:trPr>
          <w:jc w:val="center"/>
          <w:ins w:id="2679" w:author="Xiaomi" w:date="2022-08-08T20:35:00Z"/>
        </w:trPr>
        <w:tc>
          <w:tcPr>
            <w:tcW w:w="1033" w:type="dxa"/>
            <w:tcBorders>
              <w:left w:val="single" w:sz="4" w:space="0" w:color="auto"/>
              <w:right w:val="single" w:sz="6" w:space="0" w:color="auto"/>
            </w:tcBorders>
            <w:shd w:val="clear" w:color="auto" w:fill="auto"/>
          </w:tcPr>
          <w:p w14:paraId="75FA72D2" w14:textId="77777777" w:rsidR="003913E9" w:rsidRPr="009C5807" w:rsidRDefault="003913E9" w:rsidP="00D366D0">
            <w:pPr>
              <w:pStyle w:val="TAC"/>
              <w:rPr>
                <w:ins w:id="2680" w:author="Xiaomi" w:date="2022-08-08T20:35:00Z"/>
              </w:rPr>
            </w:pPr>
          </w:p>
        </w:tc>
        <w:tc>
          <w:tcPr>
            <w:tcW w:w="1049" w:type="dxa"/>
            <w:tcBorders>
              <w:left w:val="single" w:sz="6" w:space="0" w:color="auto"/>
              <w:right w:val="single" w:sz="6" w:space="0" w:color="auto"/>
            </w:tcBorders>
            <w:shd w:val="clear" w:color="auto" w:fill="auto"/>
          </w:tcPr>
          <w:p w14:paraId="2413CABE" w14:textId="77777777" w:rsidR="003913E9" w:rsidRPr="009C5807" w:rsidRDefault="003913E9" w:rsidP="00D366D0">
            <w:pPr>
              <w:pStyle w:val="TAC"/>
              <w:rPr>
                <w:ins w:id="2681" w:author="Xiaomi" w:date="2022-08-08T20:35:00Z"/>
              </w:rPr>
            </w:pPr>
          </w:p>
        </w:tc>
        <w:tc>
          <w:tcPr>
            <w:tcW w:w="807" w:type="dxa"/>
            <w:tcBorders>
              <w:left w:val="single" w:sz="6" w:space="0" w:color="auto"/>
              <w:right w:val="single" w:sz="6" w:space="0" w:color="auto"/>
            </w:tcBorders>
            <w:shd w:val="clear" w:color="auto" w:fill="auto"/>
          </w:tcPr>
          <w:p w14:paraId="26559698" w14:textId="77777777" w:rsidR="003913E9" w:rsidRPr="009C5807" w:rsidRDefault="003913E9" w:rsidP="00D366D0">
            <w:pPr>
              <w:pStyle w:val="TAC"/>
              <w:rPr>
                <w:ins w:id="2682" w:author="Xiaomi" w:date="2022-08-08T20:35:00Z"/>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3C7F0835" w14:textId="77777777" w:rsidR="003913E9" w:rsidRPr="009C5807" w:rsidDel="00836998" w:rsidRDefault="003913E9" w:rsidP="00D366D0">
            <w:pPr>
              <w:pStyle w:val="TAC"/>
              <w:rPr>
                <w:ins w:id="2683" w:author="Xiaomi" w:date="2022-08-08T20:35:00Z"/>
                <w:lang w:eastAsia="zh-CN"/>
              </w:rPr>
            </w:pPr>
            <w:ins w:id="2684" w:author="Xiaomi" w:date="2022-08-08T20:35:00Z">
              <w:r w:rsidRPr="009C5807">
                <w:rPr>
                  <w:lang w:eastAsia="zh-CN"/>
                </w:rPr>
                <w:t>NR</w:t>
              </w:r>
              <w:r w:rsidRPr="009C5807">
                <w:t>_</w:t>
              </w:r>
              <w:r w:rsidRPr="009C5807">
                <w:rPr>
                  <w:lang w:eastAsia="zh-CN"/>
                </w:rPr>
                <w:t>FDD_FR1_G</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06A9B90" w14:textId="77777777" w:rsidR="003913E9" w:rsidRPr="009C5807" w:rsidRDefault="003913E9" w:rsidP="00D366D0">
            <w:pPr>
              <w:pStyle w:val="TAC"/>
              <w:rPr>
                <w:ins w:id="2685" w:author="Xiaomi" w:date="2022-08-08T20:35:00Z"/>
              </w:rPr>
            </w:pPr>
            <w:ins w:id="2686" w:author="Xiaomi" w:date="2022-08-08T20:35:00Z">
              <w:r w:rsidRPr="009C5807">
                <w:t>-118</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4DEDA00" w14:textId="77777777" w:rsidR="003913E9" w:rsidRPr="009C5807" w:rsidRDefault="003913E9" w:rsidP="00D366D0">
            <w:pPr>
              <w:pStyle w:val="TAC"/>
              <w:rPr>
                <w:ins w:id="2687" w:author="Xiaomi" w:date="2022-08-08T20:35:00Z"/>
                <w:rFonts w:cs="Arial"/>
                <w:lang w:val="sv-SE"/>
              </w:rPr>
            </w:pPr>
            <w:ins w:id="2688" w:author="Xiaomi" w:date="2022-08-08T20:35:00Z">
              <w:r w:rsidRPr="009C5807">
                <w:rPr>
                  <w:rFonts w:cs="Arial"/>
                </w:rPr>
                <w:t>-115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45E010D" w14:textId="77777777" w:rsidR="003913E9" w:rsidRPr="009C5807" w:rsidRDefault="003913E9" w:rsidP="00D366D0">
            <w:pPr>
              <w:pStyle w:val="TAC"/>
              <w:rPr>
                <w:ins w:id="2689" w:author="Xiaomi" w:date="2022-08-08T20:35:00Z"/>
              </w:rPr>
            </w:pPr>
            <w:ins w:id="2690" w:author="Xiaomi" w:date="2022-08-08T20:35: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55B1B67" w14:textId="77777777" w:rsidR="003913E9" w:rsidRPr="009C5807" w:rsidRDefault="003913E9" w:rsidP="00D366D0">
            <w:pPr>
              <w:pStyle w:val="TAC"/>
              <w:rPr>
                <w:ins w:id="2691" w:author="Xiaomi" w:date="2022-08-08T20:35:00Z"/>
              </w:rPr>
            </w:pPr>
            <w:ins w:id="2692" w:author="Xiaomi" w:date="2022-08-08T20:35:00Z">
              <w:r w:rsidRPr="009C5807">
                <w:t>-50</w:t>
              </w:r>
            </w:ins>
          </w:p>
        </w:tc>
      </w:tr>
      <w:tr w:rsidR="003913E9" w:rsidRPr="009C5807" w14:paraId="541250BD" w14:textId="77777777" w:rsidTr="00D366D0">
        <w:trPr>
          <w:jc w:val="center"/>
          <w:ins w:id="2693" w:author="Xiaomi" w:date="2022-08-08T20:35:00Z"/>
        </w:trPr>
        <w:tc>
          <w:tcPr>
            <w:tcW w:w="1033" w:type="dxa"/>
            <w:tcBorders>
              <w:left w:val="single" w:sz="4" w:space="0" w:color="auto"/>
              <w:right w:val="single" w:sz="6" w:space="0" w:color="auto"/>
            </w:tcBorders>
            <w:shd w:val="clear" w:color="auto" w:fill="auto"/>
          </w:tcPr>
          <w:p w14:paraId="508B519A" w14:textId="77777777" w:rsidR="003913E9" w:rsidRPr="009C5807" w:rsidRDefault="003913E9" w:rsidP="00D366D0">
            <w:pPr>
              <w:pStyle w:val="TAC"/>
              <w:rPr>
                <w:ins w:id="2694" w:author="Xiaomi" w:date="2022-08-08T20:35:00Z"/>
              </w:rPr>
            </w:pPr>
          </w:p>
        </w:tc>
        <w:tc>
          <w:tcPr>
            <w:tcW w:w="1049" w:type="dxa"/>
            <w:tcBorders>
              <w:left w:val="single" w:sz="6" w:space="0" w:color="auto"/>
              <w:right w:val="single" w:sz="6" w:space="0" w:color="auto"/>
            </w:tcBorders>
            <w:shd w:val="clear" w:color="auto" w:fill="auto"/>
          </w:tcPr>
          <w:p w14:paraId="0BC65518" w14:textId="77777777" w:rsidR="003913E9" w:rsidRPr="009C5807" w:rsidRDefault="003913E9" w:rsidP="00D366D0">
            <w:pPr>
              <w:pStyle w:val="TAC"/>
              <w:rPr>
                <w:ins w:id="2695" w:author="Xiaomi" w:date="2022-08-08T20:35:00Z"/>
              </w:rPr>
            </w:pPr>
          </w:p>
        </w:tc>
        <w:tc>
          <w:tcPr>
            <w:tcW w:w="807" w:type="dxa"/>
            <w:tcBorders>
              <w:left w:val="single" w:sz="6" w:space="0" w:color="auto"/>
              <w:right w:val="single" w:sz="6" w:space="0" w:color="auto"/>
            </w:tcBorders>
            <w:shd w:val="clear" w:color="auto" w:fill="auto"/>
          </w:tcPr>
          <w:p w14:paraId="52BB2C85" w14:textId="77777777" w:rsidR="003913E9" w:rsidRPr="009C5807" w:rsidRDefault="003913E9" w:rsidP="00D366D0">
            <w:pPr>
              <w:pStyle w:val="TAC"/>
              <w:rPr>
                <w:ins w:id="2696" w:author="Xiaomi" w:date="2022-08-08T20:35:00Z"/>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71A7C9FF" w14:textId="77777777" w:rsidR="003913E9" w:rsidRPr="009C5807" w:rsidRDefault="003913E9" w:rsidP="00D366D0">
            <w:pPr>
              <w:pStyle w:val="TAC"/>
              <w:rPr>
                <w:ins w:id="2697" w:author="Xiaomi" w:date="2022-08-08T20:35:00Z"/>
                <w:lang w:eastAsia="zh-CN"/>
              </w:rPr>
            </w:pPr>
            <w:ins w:id="2698" w:author="Xiaomi" w:date="2022-08-08T20:35:00Z">
              <w:r w:rsidRPr="009C5807">
                <w:rPr>
                  <w:lang w:eastAsia="zh-CN"/>
                </w:rPr>
                <w:t>NR</w:t>
              </w:r>
              <w:r w:rsidRPr="009C5807">
                <w:t>_</w:t>
              </w:r>
              <w:r w:rsidRPr="009C5807">
                <w:rPr>
                  <w:lang w:eastAsia="zh-CN"/>
                </w:rPr>
                <w:t>FDD_FR1_H</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CFD3A1D" w14:textId="77777777" w:rsidR="003913E9" w:rsidRPr="009C5807" w:rsidRDefault="003913E9" w:rsidP="00D366D0">
            <w:pPr>
              <w:pStyle w:val="TAC"/>
              <w:rPr>
                <w:ins w:id="2699" w:author="Xiaomi" w:date="2022-08-08T20:35:00Z"/>
              </w:rPr>
            </w:pPr>
            <w:ins w:id="2700" w:author="Xiaomi" w:date="2022-08-08T20:35:00Z">
              <w:r w:rsidRPr="009C5807">
                <w:t>-117.5</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9AB5BC1" w14:textId="77777777" w:rsidR="003913E9" w:rsidRPr="009C5807" w:rsidRDefault="003913E9" w:rsidP="00D366D0">
            <w:pPr>
              <w:pStyle w:val="TAC"/>
              <w:rPr>
                <w:ins w:id="2701" w:author="Xiaomi" w:date="2022-08-08T20:35:00Z"/>
                <w:rFonts w:cs="Arial"/>
                <w:lang w:val="sv-SE"/>
              </w:rPr>
            </w:pPr>
            <w:ins w:id="2702" w:author="Xiaomi" w:date="2022-08-08T20:35:00Z">
              <w:r w:rsidRPr="009C5807">
                <w:rPr>
                  <w:rFonts w:cs="Arial"/>
                </w:rPr>
                <w:t>-114.5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DEBC033" w14:textId="77777777" w:rsidR="003913E9" w:rsidRPr="009C5807" w:rsidRDefault="003913E9" w:rsidP="00D366D0">
            <w:pPr>
              <w:pStyle w:val="TAC"/>
              <w:rPr>
                <w:ins w:id="2703" w:author="Xiaomi" w:date="2022-08-08T20:35:00Z"/>
              </w:rPr>
            </w:pPr>
            <w:ins w:id="2704" w:author="Xiaomi" w:date="2022-08-08T20:35: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8392A23" w14:textId="77777777" w:rsidR="003913E9" w:rsidRPr="009C5807" w:rsidRDefault="003913E9" w:rsidP="00D366D0">
            <w:pPr>
              <w:pStyle w:val="TAC"/>
              <w:rPr>
                <w:ins w:id="2705" w:author="Xiaomi" w:date="2022-08-08T20:35:00Z"/>
              </w:rPr>
            </w:pPr>
            <w:ins w:id="2706" w:author="Xiaomi" w:date="2022-08-08T20:35:00Z">
              <w:r w:rsidRPr="009C5807">
                <w:t>-50</w:t>
              </w:r>
            </w:ins>
          </w:p>
        </w:tc>
      </w:tr>
      <w:tr w:rsidR="003913E9" w:rsidRPr="009C5807" w14:paraId="3B09D5B9" w14:textId="77777777" w:rsidTr="00D366D0">
        <w:trPr>
          <w:jc w:val="center"/>
          <w:ins w:id="2707" w:author="Xiaomi" w:date="2022-08-08T20:35:00Z"/>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DB03C33" w14:textId="77777777" w:rsidR="003913E9" w:rsidRPr="009C5807" w:rsidRDefault="003913E9" w:rsidP="00D366D0">
            <w:pPr>
              <w:pStyle w:val="TAN"/>
              <w:rPr>
                <w:ins w:id="2708" w:author="Xiaomi" w:date="2022-08-08T20:35:00Z"/>
              </w:rPr>
            </w:pPr>
            <w:ins w:id="2709" w:author="Xiaomi" w:date="2022-08-08T20:35:00Z">
              <w:r w:rsidRPr="009C5807">
                <w:t>NOTE 1:</w:t>
              </w:r>
              <w:r w:rsidRPr="009C5807">
                <w:tab/>
                <w:t>Io is assumed to have constant EPRE across the bandwidth.</w:t>
              </w:r>
            </w:ins>
          </w:p>
          <w:p w14:paraId="4D024CB0" w14:textId="77777777" w:rsidR="003913E9" w:rsidRPr="009C5807" w:rsidRDefault="003913E9" w:rsidP="00D366D0">
            <w:pPr>
              <w:pStyle w:val="TAN"/>
              <w:rPr>
                <w:ins w:id="2710" w:author="Xiaomi" w:date="2022-08-08T20:35:00Z"/>
              </w:rPr>
            </w:pPr>
            <w:ins w:id="2711" w:author="Xiaomi" w:date="2022-08-08T20:35:00Z">
              <w:r w:rsidRPr="009C5807">
                <w:t>NOTE 2:</w:t>
              </w:r>
              <w:r w:rsidRPr="009C5807">
                <w:tab/>
                <w:t>The parameter SSB Ês/Iot is the minimum SSB Ês/Iot of the pair of SSBs to which the requirement applies.</w:t>
              </w:r>
            </w:ins>
          </w:p>
          <w:p w14:paraId="6C44E5CF" w14:textId="77777777" w:rsidR="003913E9" w:rsidRPr="009C5807" w:rsidRDefault="003913E9" w:rsidP="00D366D0">
            <w:pPr>
              <w:pStyle w:val="TAN"/>
              <w:rPr>
                <w:ins w:id="2712" w:author="Xiaomi" w:date="2022-08-08T20:35:00Z"/>
              </w:rPr>
            </w:pPr>
            <w:ins w:id="2713" w:author="Xiaomi" w:date="2022-08-08T20:35:00Z">
              <w:r w:rsidRPr="009C5807">
                <w:t>NOTE 3:</w:t>
              </w:r>
              <w:r w:rsidRPr="009C5807">
                <w:tab/>
                <w:t>Void</w:t>
              </w:r>
            </w:ins>
          </w:p>
          <w:p w14:paraId="2A31294A" w14:textId="77777777" w:rsidR="003913E9" w:rsidRPr="009C5807" w:rsidRDefault="003913E9" w:rsidP="00D366D0">
            <w:pPr>
              <w:pStyle w:val="TAN"/>
              <w:rPr>
                <w:ins w:id="2714" w:author="Xiaomi" w:date="2022-08-08T20:35:00Z"/>
              </w:rPr>
            </w:pPr>
            <w:ins w:id="2715" w:author="Xiaomi" w:date="2022-08-08T20:35:00Z">
              <w:r w:rsidRPr="009C5807">
                <w:t>NOTE 4:</w:t>
              </w:r>
              <w:r w:rsidRPr="009C5807">
                <w:tab/>
                <w:t>NR operating band groups in FR1 are as defined in clause 3.5.2.</w:t>
              </w:r>
            </w:ins>
          </w:p>
        </w:tc>
      </w:tr>
    </w:tbl>
    <w:p w14:paraId="0358EBE2" w14:textId="77777777" w:rsidR="003913E9" w:rsidRPr="009C5807" w:rsidRDefault="003913E9" w:rsidP="003913E9">
      <w:pPr>
        <w:rPr>
          <w:ins w:id="2716" w:author="Xiaomi" w:date="2022-08-08T20:35:00Z"/>
          <w:lang w:eastAsia="ko-KR"/>
        </w:rPr>
      </w:pPr>
    </w:p>
    <w:p w14:paraId="055DF022" w14:textId="73C52EE1" w:rsidR="003913E9" w:rsidRPr="009C5807" w:rsidRDefault="00365A1D" w:rsidP="003913E9">
      <w:pPr>
        <w:pStyle w:val="40"/>
        <w:rPr>
          <w:ins w:id="2717" w:author="Xiaomi" w:date="2022-08-08T20:35:00Z"/>
          <w:lang w:val="en-US"/>
        </w:rPr>
      </w:pPr>
      <w:ins w:id="2718" w:author="Xiaomi" w:date="2022-08-08T20:35:00Z">
        <w:r>
          <w:rPr>
            <w:lang w:val="en-US"/>
          </w:rPr>
          <w:t>10.1.</w:t>
        </w:r>
      </w:ins>
      <w:ins w:id="2719" w:author="Xiaomi" w:date="2022-08-08T20:38:00Z">
        <w:r>
          <w:rPr>
            <w:lang w:val="en-US"/>
          </w:rPr>
          <w:t>44</w:t>
        </w:r>
      </w:ins>
      <w:ins w:id="2720" w:author="Xiaomi" w:date="2022-08-08T20:35:00Z">
        <w:r w:rsidR="003913E9" w:rsidRPr="009C5807">
          <w:rPr>
            <w:lang w:val="en-US"/>
          </w:rPr>
          <w:t>.2</w:t>
        </w:r>
        <w:r w:rsidR="003913E9" w:rsidRPr="009C5807">
          <w:rPr>
            <w:lang w:val="en-US"/>
          </w:rPr>
          <w:tab/>
          <w:t>CSI-RS based L1-RSRP accuracy requirements</w:t>
        </w:r>
      </w:ins>
    </w:p>
    <w:p w14:paraId="7FD1F036" w14:textId="516C2A6C" w:rsidR="003913E9" w:rsidRPr="009C5807" w:rsidRDefault="00365A1D" w:rsidP="003913E9">
      <w:pPr>
        <w:pStyle w:val="5"/>
        <w:rPr>
          <w:ins w:id="2721" w:author="Xiaomi" w:date="2022-08-08T20:35:00Z"/>
        </w:rPr>
      </w:pPr>
      <w:ins w:id="2722" w:author="Xiaomi" w:date="2022-08-08T20:35:00Z">
        <w:r>
          <w:t>10.1.</w:t>
        </w:r>
      </w:ins>
      <w:ins w:id="2723" w:author="Xiaomi" w:date="2022-08-08T20:38:00Z">
        <w:r>
          <w:t>44</w:t>
        </w:r>
      </w:ins>
      <w:ins w:id="2724" w:author="Xiaomi" w:date="2022-08-08T20:35:00Z">
        <w:r w:rsidR="003913E9" w:rsidRPr="009C5807">
          <w:t>.2.1</w:t>
        </w:r>
        <w:r w:rsidR="003913E9" w:rsidRPr="009C5807">
          <w:tab/>
          <w:t>Absolute Accuracy</w:t>
        </w:r>
      </w:ins>
    </w:p>
    <w:p w14:paraId="33F939BC" w14:textId="77777777" w:rsidR="003913E9" w:rsidRPr="009C5807" w:rsidRDefault="003913E9" w:rsidP="003913E9">
      <w:pPr>
        <w:rPr>
          <w:ins w:id="2725" w:author="Xiaomi" w:date="2022-08-08T20:35:00Z"/>
          <w:rFonts w:cs="v4.2.0"/>
          <w:i/>
        </w:rPr>
      </w:pPr>
      <w:ins w:id="2726" w:author="Xiaomi" w:date="2022-08-08T20:35:00Z">
        <w:r w:rsidRPr="009C5807">
          <w:rPr>
            <w:rFonts w:cs="v4.2.0"/>
          </w:rPr>
          <w:t xml:space="preserve">Unless otherwise specified, the requirements for absolute accuracy of </w:t>
        </w:r>
        <w:r w:rsidRPr="009C5807">
          <w:rPr>
            <w:rFonts w:cs="v4.2.0"/>
            <w:lang w:eastAsia="zh-CN"/>
          </w:rPr>
          <w:t>CSI-RS based L1-</w:t>
        </w:r>
        <w:r w:rsidRPr="009C5807">
          <w:rPr>
            <w:rFonts w:cs="v4.2.0"/>
          </w:rPr>
          <w:t>RSRP in this clause apply to all CSI-RS resources of the serving cell configured for L1-RSRP measurement.</w:t>
        </w:r>
      </w:ins>
    </w:p>
    <w:p w14:paraId="7B28AD59" w14:textId="29F87B9A" w:rsidR="003913E9" w:rsidRPr="009C5807" w:rsidRDefault="003913E9" w:rsidP="003913E9">
      <w:pPr>
        <w:rPr>
          <w:ins w:id="2727" w:author="Xiaomi" w:date="2022-08-08T20:35:00Z"/>
          <w:rFonts w:cs="v4.2.0"/>
        </w:rPr>
      </w:pPr>
      <w:ins w:id="2728" w:author="Xiaomi" w:date="2022-08-08T20:35:00Z">
        <w:r w:rsidRPr="009C5807">
          <w:rPr>
            <w:rFonts w:cs="v4.2.0"/>
          </w:rPr>
          <w:t xml:space="preserve">The accuracy requirements in Table </w:t>
        </w:r>
        <w:r w:rsidR="00365A1D">
          <w:rPr>
            <w:rFonts w:cs="v4.2.0"/>
            <w:lang w:eastAsia="zh-CN"/>
          </w:rPr>
          <w:t>10.1.</w:t>
        </w:r>
      </w:ins>
      <w:ins w:id="2729" w:author="Xiaomi" w:date="2022-08-08T20:38:00Z">
        <w:r w:rsidR="00365A1D">
          <w:rPr>
            <w:rFonts w:cs="v4.2.0"/>
            <w:lang w:eastAsia="zh-CN"/>
          </w:rPr>
          <w:t>44</w:t>
        </w:r>
      </w:ins>
      <w:ins w:id="2730" w:author="Xiaomi" w:date="2022-08-08T20:35:00Z">
        <w:r w:rsidRPr="009C5807">
          <w:rPr>
            <w:rFonts w:cs="v4.2.0"/>
            <w:lang w:eastAsia="zh-CN"/>
          </w:rPr>
          <w:t>.2.1</w:t>
        </w:r>
        <w:r w:rsidRPr="009C5807">
          <w:rPr>
            <w:rFonts w:cs="v4.2.0"/>
          </w:rPr>
          <w:t>-1 are valid under the following conditions:</w:t>
        </w:r>
      </w:ins>
    </w:p>
    <w:p w14:paraId="628F172E" w14:textId="55DCE802" w:rsidR="003913E9" w:rsidRPr="009C5807" w:rsidRDefault="003913E9" w:rsidP="003913E9">
      <w:pPr>
        <w:pStyle w:val="B10"/>
        <w:rPr>
          <w:ins w:id="2731" w:author="Xiaomi" w:date="2022-08-08T20:35:00Z"/>
          <w:rFonts w:ascii="Arial" w:hAnsi="Arial"/>
          <w:sz w:val="28"/>
        </w:rPr>
      </w:pPr>
      <w:ins w:id="2732" w:author="Xiaomi" w:date="2022-08-08T20:35:00Z">
        <w:r w:rsidRPr="009C5807">
          <w:t>-</w:t>
        </w:r>
        <w:r w:rsidRPr="009C5807">
          <w:tab/>
          <w:t>Conditions defined in clause </w:t>
        </w:r>
      </w:ins>
      <w:ins w:id="2733" w:author="Xiaomi" w:date="2022-08-08T20:38:00Z">
        <w:r w:rsidR="00365A1D">
          <w:t>[</w:t>
        </w:r>
      </w:ins>
      <w:ins w:id="2734" w:author="Xiaomi" w:date="2022-08-08T20:35:00Z">
        <w:r w:rsidRPr="009C5807">
          <w:t>7.3 of TS 38.101-1</w:t>
        </w:r>
      </w:ins>
      <w:ins w:id="2735" w:author="Xiaomi" w:date="2022-08-08T20:38:00Z">
        <w:r w:rsidR="00365A1D">
          <w:t>]</w:t>
        </w:r>
      </w:ins>
      <w:ins w:id="2736" w:author="Xiaomi" w:date="2022-08-08T20:35:00Z">
        <w:r w:rsidRPr="009C5807">
          <w:t xml:space="preserve"> [</w:t>
        </w:r>
      </w:ins>
      <w:ins w:id="2737" w:author="Xiaomi" w:date="2022-08-08T20:38:00Z">
        <w:r w:rsidR="00365A1D">
          <w:t>TBD</w:t>
        </w:r>
      </w:ins>
      <w:ins w:id="2738" w:author="Xiaomi" w:date="2022-08-08T20:35:00Z">
        <w:r w:rsidRPr="009C5807">
          <w:t>] for reference sensitivity are fulfilled.</w:t>
        </w:r>
      </w:ins>
    </w:p>
    <w:p w14:paraId="267936A0" w14:textId="7B44CDFC" w:rsidR="003913E9" w:rsidRPr="009C5807" w:rsidRDefault="003913E9" w:rsidP="003913E9">
      <w:pPr>
        <w:pStyle w:val="B10"/>
        <w:rPr>
          <w:ins w:id="2739" w:author="Xiaomi" w:date="2022-08-08T20:35:00Z"/>
          <w:lang w:eastAsia="zh-CN"/>
        </w:rPr>
      </w:pPr>
      <w:ins w:id="2740" w:author="Xiaomi" w:date="2022-08-08T20:35:00Z">
        <w:r w:rsidRPr="009C5807">
          <w:t>-</w:t>
        </w:r>
        <w:r w:rsidRPr="009C5807">
          <w:rPr>
            <w:rFonts w:ascii="Arial" w:hAnsi="Arial"/>
            <w:sz w:val="28"/>
            <w:lang w:val="en-US"/>
          </w:rPr>
          <w:tab/>
        </w:r>
        <w:r w:rsidRPr="009C5807">
          <w:t xml:space="preserve">Conditions for L1-RSRP measurements are fulfilled according to </w:t>
        </w:r>
      </w:ins>
      <w:ins w:id="2741" w:author="Xiaomi" w:date="2022-08-08T20:38:00Z">
        <w:r w:rsidR="00365A1D">
          <w:t>[</w:t>
        </w:r>
      </w:ins>
      <w:ins w:id="2742" w:author="Xiaomi" w:date="2022-08-08T20:35:00Z">
        <w:r w:rsidRPr="009C5807">
          <w:t>Annex B.2.4.2</w:t>
        </w:r>
      </w:ins>
      <w:ins w:id="2743" w:author="Xiaomi" w:date="2022-08-08T20:38:00Z">
        <w:r w:rsidR="00365A1D">
          <w:t>]</w:t>
        </w:r>
      </w:ins>
      <w:ins w:id="2744" w:author="Xiaomi" w:date="2022-08-08T20:35:00Z">
        <w:r w:rsidRPr="009C5807">
          <w:t xml:space="preserve"> for a corresponding Band </w:t>
        </w:r>
        <w:r w:rsidRPr="009C5807">
          <w:rPr>
            <w:rFonts w:cs="v4.2.0"/>
            <w:lang w:eastAsia="ko-KR"/>
          </w:rPr>
          <w:t>for each relevant CSI-RS</w:t>
        </w:r>
        <w:r w:rsidRPr="009C5807">
          <w:rPr>
            <w:lang w:eastAsia="zh-CN"/>
          </w:rPr>
          <w:t>.</w:t>
        </w:r>
      </w:ins>
    </w:p>
    <w:p w14:paraId="133155B8" w14:textId="77777777" w:rsidR="003913E9" w:rsidRPr="009C5807" w:rsidRDefault="003913E9" w:rsidP="003913E9">
      <w:pPr>
        <w:pStyle w:val="B10"/>
        <w:rPr>
          <w:ins w:id="2745" w:author="Xiaomi" w:date="2022-08-08T20:35:00Z"/>
          <w:lang w:eastAsia="zh-CN"/>
        </w:rPr>
      </w:pPr>
      <w:ins w:id="2746" w:author="Xiaomi" w:date="2022-08-08T20:35:00Z">
        <w:r w:rsidRPr="009C5807">
          <w:rPr>
            <w:lang w:eastAsia="zh-CN"/>
          </w:rPr>
          <w:t>-</w:t>
        </w:r>
        <w:r w:rsidRPr="009C5807">
          <w:rPr>
            <w:lang w:eastAsia="zh-CN"/>
          </w:rPr>
          <w:tab/>
          <w:t>The bandwidth of CSI-RS is 48 PRBs and the density is 3.</w:t>
        </w:r>
      </w:ins>
    </w:p>
    <w:p w14:paraId="66B23328" w14:textId="51370A97" w:rsidR="003913E9" w:rsidRPr="009C5807" w:rsidRDefault="003913E9" w:rsidP="003913E9">
      <w:pPr>
        <w:tabs>
          <w:tab w:val="left" w:pos="851"/>
        </w:tabs>
        <w:rPr>
          <w:ins w:id="2747" w:author="Xiaomi" w:date="2022-08-08T20:35:00Z"/>
          <w:lang w:eastAsia="zh-CN"/>
        </w:rPr>
      </w:pPr>
      <w:ins w:id="2748" w:author="Xiaomi" w:date="2022-08-08T20:35:00Z">
        <w:r w:rsidRPr="009C5807">
          <w:rPr>
            <w:lang w:eastAsia="zh-CN"/>
          </w:rPr>
          <w:t>The performance with larger bandwidth of CSI-RS is equal to or better than the accura</w:t>
        </w:r>
        <w:r w:rsidR="00365A1D">
          <w:rPr>
            <w:lang w:eastAsia="zh-CN"/>
          </w:rPr>
          <w:t>cy requirements in Table 10.1.</w:t>
        </w:r>
      </w:ins>
      <w:ins w:id="2749" w:author="Xiaomi" w:date="2022-08-08T20:38:00Z">
        <w:r w:rsidR="00365A1D">
          <w:rPr>
            <w:lang w:eastAsia="zh-CN"/>
          </w:rPr>
          <w:t>44</w:t>
        </w:r>
      </w:ins>
      <w:ins w:id="2750" w:author="Xiaomi" w:date="2022-08-08T20:35:00Z">
        <w:r w:rsidRPr="009C5807">
          <w:rPr>
            <w:lang w:eastAsia="zh-CN"/>
          </w:rPr>
          <w:t>.2.1-1.</w:t>
        </w:r>
      </w:ins>
    </w:p>
    <w:p w14:paraId="5D617207" w14:textId="77777777" w:rsidR="003913E9" w:rsidRPr="00365A1D" w:rsidRDefault="003913E9" w:rsidP="003913E9">
      <w:pPr>
        <w:rPr>
          <w:ins w:id="2751" w:author="Xiaomi" w:date="2022-08-08T20:35:00Z"/>
          <w:lang w:eastAsia="zh-CN"/>
        </w:rPr>
      </w:pPr>
    </w:p>
    <w:p w14:paraId="7E6050FA" w14:textId="1D944C45" w:rsidR="003913E9" w:rsidRPr="009C5807" w:rsidRDefault="00365A1D" w:rsidP="003913E9">
      <w:pPr>
        <w:pStyle w:val="TH"/>
        <w:rPr>
          <w:ins w:id="2752" w:author="Xiaomi" w:date="2022-08-08T20:35:00Z"/>
        </w:rPr>
      </w:pPr>
      <w:ins w:id="2753" w:author="Xiaomi" w:date="2022-08-08T20:35:00Z">
        <w:r>
          <w:lastRenderedPageBreak/>
          <w:t>Table 10.1.</w:t>
        </w:r>
      </w:ins>
      <w:ins w:id="2754" w:author="Xiaomi" w:date="2022-08-08T20:39:00Z">
        <w:r>
          <w:t>44</w:t>
        </w:r>
      </w:ins>
      <w:ins w:id="2755" w:author="Xiaomi" w:date="2022-08-08T20:35:00Z">
        <w:r w:rsidR="003913E9" w:rsidRPr="009C5807">
          <w:t>.2.1-1: CSI-RS based L1-RSRP absolute accuracy in FR1</w:t>
        </w:r>
      </w:ins>
    </w:p>
    <w:tbl>
      <w:tblPr>
        <w:tblW w:w="10172" w:type="dxa"/>
        <w:jc w:val="center"/>
        <w:tblLook w:val="01E0" w:firstRow="1" w:lastRow="1" w:firstColumn="1" w:lastColumn="1" w:noHBand="0" w:noVBand="0"/>
      </w:tblPr>
      <w:tblGrid>
        <w:gridCol w:w="1031"/>
        <w:gridCol w:w="1043"/>
        <w:gridCol w:w="780"/>
        <w:gridCol w:w="1957"/>
        <w:gridCol w:w="827"/>
        <w:gridCol w:w="827"/>
        <w:gridCol w:w="827"/>
        <w:gridCol w:w="1440"/>
        <w:gridCol w:w="1440"/>
      </w:tblGrid>
      <w:tr w:rsidR="003913E9" w:rsidRPr="009C5807" w14:paraId="00099EE2" w14:textId="77777777" w:rsidTr="00D366D0">
        <w:trPr>
          <w:jc w:val="center"/>
          <w:ins w:id="2756" w:author="Xiaomi" w:date="2022-08-08T20:35:00Z"/>
        </w:trPr>
        <w:tc>
          <w:tcPr>
            <w:tcW w:w="207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00F903D" w14:textId="77777777" w:rsidR="003913E9" w:rsidRPr="009C5807" w:rsidRDefault="003913E9" w:rsidP="00D366D0">
            <w:pPr>
              <w:pStyle w:val="TAH"/>
              <w:rPr>
                <w:ins w:id="2757" w:author="Xiaomi" w:date="2022-08-08T20:35:00Z"/>
              </w:rPr>
            </w:pPr>
            <w:ins w:id="2758" w:author="Xiaomi" w:date="2022-08-08T20:35:00Z">
              <w:r w:rsidRPr="009C5807">
                <w:t>Accuracy</w:t>
              </w:r>
            </w:ins>
          </w:p>
        </w:tc>
        <w:tc>
          <w:tcPr>
            <w:tcW w:w="8098"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001D5319" w14:textId="77777777" w:rsidR="003913E9" w:rsidRPr="009C5807" w:rsidRDefault="003913E9" w:rsidP="00D366D0">
            <w:pPr>
              <w:pStyle w:val="TAH"/>
              <w:rPr>
                <w:ins w:id="2759" w:author="Xiaomi" w:date="2022-08-08T20:35:00Z"/>
              </w:rPr>
            </w:pPr>
            <w:ins w:id="2760" w:author="Xiaomi" w:date="2022-08-08T20:35:00Z">
              <w:r w:rsidRPr="009C5807">
                <w:t>Conditions</w:t>
              </w:r>
            </w:ins>
          </w:p>
        </w:tc>
      </w:tr>
      <w:tr w:rsidR="003913E9" w:rsidRPr="009C5807" w14:paraId="78BC3819" w14:textId="77777777" w:rsidTr="00D366D0">
        <w:trPr>
          <w:jc w:val="center"/>
          <w:ins w:id="2761" w:author="Xiaomi" w:date="2022-08-08T20:35:00Z"/>
        </w:trPr>
        <w:tc>
          <w:tcPr>
            <w:tcW w:w="1031" w:type="dxa"/>
            <w:tcBorders>
              <w:top w:val="single" w:sz="6" w:space="0" w:color="auto"/>
              <w:left w:val="single" w:sz="4" w:space="0" w:color="auto"/>
              <w:right w:val="single" w:sz="6" w:space="0" w:color="auto"/>
            </w:tcBorders>
            <w:shd w:val="clear" w:color="auto" w:fill="auto"/>
            <w:vAlign w:val="center"/>
          </w:tcPr>
          <w:p w14:paraId="0C20EB72" w14:textId="77777777" w:rsidR="003913E9" w:rsidRPr="009C5807" w:rsidRDefault="003913E9" w:rsidP="00D366D0">
            <w:pPr>
              <w:pStyle w:val="TAH"/>
              <w:rPr>
                <w:ins w:id="2762" w:author="Xiaomi" w:date="2022-08-08T20:35:00Z"/>
              </w:rPr>
            </w:pPr>
            <w:ins w:id="2763" w:author="Xiaomi" w:date="2022-08-08T20:35:00Z">
              <w:r w:rsidRPr="009C5807">
                <w:t>Normal condition</w:t>
              </w:r>
            </w:ins>
          </w:p>
        </w:tc>
        <w:tc>
          <w:tcPr>
            <w:tcW w:w="1043" w:type="dxa"/>
            <w:tcBorders>
              <w:top w:val="single" w:sz="6" w:space="0" w:color="auto"/>
              <w:left w:val="single" w:sz="6" w:space="0" w:color="auto"/>
              <w:right w:val="single" w:sz="6" w:space="0" w:color="auto"/>
            </w:tcBorders>
            <w:shd w:val="clear" w:color="auto" w:fill="auto"/>
            <w:vAlign w:val="center"/>
          </w:tcPr>
          <w:p w14:paraId="65F51DC3" w14:textId="77777777" w:rsidR="003913E9" w:rsidRPr="009C5807" w:rsidRDefault="003913E9" w:rsidP="00D366D0">
            <w:pPr>
              <w:pStyle w:val="TAH"/>
              <w:rPr>
                <w:ins w:id="2764" w:author="Xiaomi" w:date="2022-08-08T20:35:00Z"/>
              </w:rPr>
            </w:pPr>
            <w:ins w:id="2765" w:author="Xiaomi" w:date="2022-08-08T20:35:00Z">
              <w:r w:rsidRPr="009C5807">
                <w:t>Extreme condition</w:t>
              </w:r>
            </w:ins>
          </w:p>
        </w:tc>
        <w:tc>
          <w:tcPr>
            <w:tcW w:w="780" w:type="dxa"/>
            <w:tcBorders>
              <w:top w:val="single" w:sz="6" w:space="0" w:color="auto"/>
              <w:left w:val="single" w:sz="6" w:space="0" w:color="auto"/>
              <w:right w:val="single" w:sz="6" w:space="0" w:color="auto"/>
            </w:tcBorders>
            <w:shd w:val="clear" w:color="auto" w:fill="auto"/>
            <w:vAlign w:val="center"/>
          </w:tcPr>
          <w:p w14:paraId="07839F83" w14:textId="77777777" w:rsidR="003913E9" w:rsidRPr="009C5807" w:rsidRDefault="003913E9" w:rsidP="00D366D0">
            <w:pPr>
              <w:pStyle w:val="TAH"/>
              <w:rPr>
                <w:ins w:id="2766" w:author="Xiaomi" w:date="2022-08-08T20:35:00Z"/>
              </w:rPr>
            </w:pPr>
            <w:ins w:id="2767" w:author="Xiaomi" w:date="2022-08-08T20:35:00Z">
              <w:r w:rsidRPr="009C5807">
                <w:t>CSI-RS Ês/Iot</w:t>
              </w:r>
            </w:ins>
          </w:p>
        </w:tc>
        <w:tc>
          <w:tcPr>
            <w:tcW w:w="7318"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5F8B294C" w14:textId="77777777" w:rsidR="003913E9" w:rsidRPr="009C5807" w:rsidRDefault="003913E9" w:rsidP="00D366D0">
            <w:pPr>
              <w:pStyle w:val="TAH"/>
              <w:rPr>
                <w:ins w:id="2768" w:author="Xiaomi" w:date="2022-08-08T20:35:00Z"/>
              </w:rPr>
            </w:pPr>
            <w:ins w:id="2769" w:author="Xiaomi" w:date="2022-08-08T20:35:00Z">
              <w:r w:rsidRPr="009C5807">
                <w:t>Io</w:t>
              </w:r>
              <w:r w:rsidRPr="009C5807">
                <w:rPr>
                  <w:vertAlign w:val="superscript"/>
                </w:rPr>
                <w:t xml:space="preserve"> Note 1</w:t>
              </w:r>
              <w:r w:rsidRPr="009C5807">
                <w:t xml:space="preserve"> range</w:t>
              </w:r>
            </w:ins>
          </w:p>
        </w:tc>
      </w:tr>
      <w:tr w:rsidR="003913E9" w:rsidRPr="009C5807" w14:paraId="003197EF" w14:textId="77777777" w:rsidTr="00D366D0">
        <w:trPr>
          <w:jc w:val="center"/>
          <w:ins w:id="2770" w:author="Xiaomi" w:date="2022-08-08T20:35:00Z"/>
        </w:trPr>
        <w:tc>
          <w:tcPr>
            <w:tcW w:w="1031" w:type="dxa"/>
            <w:tcBorders>
              <w:left w:val="single" w:sz="4" w:space="0" w:color="auto"/>
              <w:bottom w:val="single" w:sz="6" w:space="0" w:color="auto"/>
              <w:right w:val="single" w:sz="6" w:space="0" w:color="auto"/>
            </w:tcBorders>
            <w:shd w:val="clear" w:color="auto" w:fill="auto"/>
            <w:vAlign w:val="center"/>
          </w:tcPr>
          <w:p w14:paraId="67C12212" w14:textId="77777777" w:rsidR="003913E9" w:rsidRPr="009C5807" w:rsidRDefault="003913E9" w:rsidP="00D366D0">
            <w:pPr>
              <w:pStyle w:val="TAH"/>
              <w:rPr>
                <w:ins w:id="2771" w:author="Xiaomi" w:date="2022-08-08T20:35:00Z"/>
              </w:rPr>
            </w:pPr>
          </w:p>
        </w:tc>
        <w:tc>
          <w:tcPr>
            <w:tcW w:w="1043" w:type="dxa"/>
            <w:tcBorders>
              <w:left w:val="single" w:sz="6" w:space="0" w:color="auto"/>
              <w:bottom w:val="single" w:sz="6" w:space="0" w:color="auto"/>
              <w:right w:val="single" w:sz="6" w:space="0" w:color="auto"/>
            </w:tcBorders>
            <w:shd w:val="clear" w:color="auto" w:fill="auto"/>
            <w:vAlign w:val="center"/>
          </w:tcPr>
          <w:p w14:paraId="77450AA4" w14:textId="77777777" w:rsidR="003913E9" w:rsidRPr="009C5807" w:rsidRDefault="003913E9" w:rsidP="00D366D0">
            <w:pPr>
              <w:pStyle w:val="TAH"/>
              <w:rPr>
                <w:ins w:id="2772" w:author="Xiaomi" w:date="2022-08-08T20:35:00Z"/>
              </w:rPr>
            </w:pPr>
          </w:p>
        </w:tc>
        <w:tc>
          <w:tcPr>
            <w:tcW w:w="780" w:type="dxa"/>
            <w:tcBorders>
              <w:left w:val="single" w:sz="6" w:space="0" w:color="auto"/>
              <w:bottom w:val="single" w:sz="6" w:space="0" w:color="auto"/>
              <w:right w:val="single" w:sz="6" w:space="0" w:color="auto"/>
            </w:tcBorders>
            <w:shd w:val="clear" w:color="auto" w:fill="auto"/>
            <w:vAlign w:val="center"/>
          </w:tcPr>
          <w:p w14:paraId="2EB62A51" w14:textId="77777777" w:rsidR="003913E9" w:rsidRPr="009C5807" w:rsidRDefault="003913E9" w:rsidP="00D366D0">
            <w:pPr>
              <w:pStyle w:val="TAH"/>
              <w:rPr>
                <w:ins w:id="2773" w:author="Xiaomi" w:date="2022-08-08T20:35:00Z"/>
              </w:rP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1D823F44" w14:textId="77777777" w:rsidR="003913E9" w:rsidRPr="009C5807" w:rsidRDefault="003913E9" w:rsidP="00D366D0">
            <w:pPr>
              <w:pStyle w:val="TAH"/>
              <w:rPr>
                <w:ins w:id="2774" w:author="Xiaomi" w:date="2022-08-08T20:35:00Z"/>
              </w:rPr>
            </w:pPr>
            <w:ins w:id="2775" w:author="Xiaomi" w:date="2022-08-08T20:35:00Z">
              <w:r w:rsidRPr="009C5807">
                <w:t>NR operating band groups</w:t>
              </w:r>
              <w:r w:rsidRPr="009C5807">
                <w:rPr>
                  <w:vertAlign w:val="superscript"/>
                </w:rPr>
                <w:t xml:space="preserve"> Note 2</w:t>
              </w:r>
            </w:ins>
          </w:p>
        </w:tc>
        <w:tc>
          <w:tcPr>
            <w:tcW w:w="3921"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28C1E560" w14:textId="77777777" w:rsidR="003913E9" w:rsidRPr="009C5807" w:rsidRDefault="003913E9" w:rsidP="00D366D0">
            <w:pPr>
              <w:pStyle w:val="TAH"/>
              <w:rPr>
                <w:ins w:id="2776" w:author="Xiaomi" w:date="2022-08-08T20:35:00Z"/>
              </w:rPr>
            </w:pPr>
            <w:ins w:id="2777" w:author="Xiaomi" w:date="2022-08-08T20:35:00Z">
              <w:r w:rsidRPr="009C5807">
                <w:t>Minimum Io</w:t>
              </w:r>
            </w:ins>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31896D44" w14:textId="77777777" w:rsidR="003913E9" w:rsidRPr="009C5807" w:rsidRDefault="003913E9" w:rsidP="00D366D0">
            <w:pPr>
              <w:pStyle w:val="TAH"/>
              <w:rPr>
                <w:ins w:id="2778" w:author="Xiaomi" w:date="2022-08-08T20:35:00Z"/>
              </w:rPr>
            </w:pPr>
            <w:ins w:id="2779" w:author="Xiaomi" w:date="2022-08-08T20:35:00Z">
              <w:r w:rsidRPr="009C5807">
                <w:t>Maximum Io</w:t>
              </w:r>
            </w:ins>
          </w:p>
        </w:tc>
      </w:tr>
      <w:tr w:rsidR="003913E9" w:rsidRPr="009C5807" w14:paraId="1706271F" w14:textId="77777777" w:rsidTr="00D366D0">
        <w:trPr>
          <w:trHeight w:val="308"/>
          <w:jc w:val="center"/>
          <w:ins w:id="2780" w:author="Xiaomi" w:date="2022-08-08T20:35:00Z"/>
        </w:trPr>
        <w:tc>
          <w:tcPr>
            <w:tcW w:w="1031" w:type="dxa"/>
            <w:tcBorders>
              <w:top w:val="single" w:sz="6" w:space="0" w:color="auto"/>
              <w:left w:val="single" w:sz="4" w:space="0" w:color="auto"/>
              <w:right w:val="single" w:sz="6" w:space="0" w:color="auto"/>
            </w:tcBorders>
            <w:shd w:val="clear" w:color="auto" w:fill="auto"/>
            <w:vAlign w:val="center"/>
          </w:tcPr>
          <w:p w14:paraId="099E5138" w14:textId="77777777" w:rsidR="003913E9" w:rsidRPr="009C5807" w:rsidRDefault="003913E9" w:rsidP="00D366D0">
            <w:pPr>
              <w:pStyle w:val="TAH"/>
              <w:rPr>
                <w:ins w:id="2781" w:author="Xiaomi" w:date="2022-08-08T20:35:00Z"/>
              </w:rPr>
            </w:pPr>
            <w:ins w:id="2782" w:author="Xiaomi" w:date="2022-08-08T20:35:00Z">
              <w:r w:rsidRPr="009C5807">
                <w:t>dB</w:t>
              </w:r>
            </w:ins>
          </w:p>
        </w:tc>
        <w:tc>
          <w:tcPr>
            <w:tcW w:w="1043" w:type="dxa"/>
            <w:tcBorders>
              <w:top w:val="single" w:sz="6" w:space="0" w:color="auto"/>
              <w:left w:val="single" w:sz="6" w:space="0" w:color="auto"/>
              <w:right w:val="single" w:sz="6" w:space="0" w:color="auto"/>
            </w:tcBorders>
            <w:shd w:val="clear" w:color="auto" w:fill="auto"/>
            <w:vAlign w:val="center"/>
          </w:tcPr>
          <w:p w14:paraId="199E76F6" w14:textId="77777777" w:rsidR="003913E9" w:rsidRPr="009C5807" w:rsidRDefault="003913E9" w:rsidP="00D366D0">
            <w:pPr>
              <w:pStyle w:val="TAH"/>
              <w:rPr>
                <w:ins w:id="2783" w:author="Xiaomi" w:date="2022-08-08T20:35:00Z"/>
              </w:rPr>
            </w:pPr>
            <w:ins w:id="2784" w:author="Xiaomi" w:date="2022-08-08T20:35:00Z">
              <w:r w:rsidRPr="009C5807">
                <w:t>dB</w:t>
              </w:r>
            </w:ins>
          </w:p>
        </w:tc>
        <w:tc>
          <w:tcPr>
            <w:tcW w:w="780" w:type="dxa"/>
            <w:tcBorders>
              <w:top w:val="single" w:sz="6" w:space="0" w:color="auto"/>
              <w:left w:val="single" w:sz="6" w:space="0" w:color="auto"/>
              <w:right w:val="single" w:sz="6" w:space="0" w:color="auto"/>
            </w:tcBorders>
            <w:shd w:val="clear" w:color="auto" w:fill="auto"/>
            <w:vAlign w:val="center"/>
          </w:tcPr>
          <w:p w14:paraId="6F468443" w14:textId="77777777" w:rsidR="003913E9" w:rsidRPr="009C5807" w:rsidRDefault="003913E9" w:rsidP="00D366D0">
            <w:pPr>
              <w:pStyle w:val="TAH"/>
              <w:rPr>
                <w:ins w:id="2785" w:author="Xiaomi" w:date="2022-08-08T20:35:00Z"/>
              </w:rPr>
            </w:pPr>
            <w:ins w:id="2786" w:author="Xiaomi" w:date="2022-08-08T20:35:00Z">
              <w:r w:rsidRPr="009C5807">
                <w:t>dB</w:t>
              </w:r>
            </w:ins>
          </w:p>
        </w:tc>
        <w:tc>
          <w:tcPr>
            <w:tcW w:w="1957" w:type="dxa"/>
            <w:tcBorders>
              <w:top w:val="single" w:sz="6" w:space="0" w:color="auto"/>
              <w:left w:val="single" w:sz="6" w:space="0" w:color="auto"/>
              <w:right w:val="single" w:sz="4" w:space="0" w:color="auto"/>
            </w:tcBorders>
            <w:shd w:val="clear" w:color="auto" w:fill="auto"/>
            <w:vAlign w:val="center"/>
          </w:tcPr>
          <w:p w14:paraId="7F4CE52D" w14:textId="77777777" w:rsidR="003913E9" w:rsidRPr="009C5807" w:rsidRDefault="003913E9" w:rsidP="00D366D0">
            <w:pPr>
              <w:pStyle w:val="TAH"/>
              <w:rPr>
                <w:ins w:id="2787" w:author="Xiaomi" w:date="2022-08-08T20:35:00Z"/>
              </w:rPr>
            </w:pPr>
          </w:p>
        </w:tc>
        <w:tc>
          <w:tcPr>
            <w:tcW w:w="2481"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4400E80F" w14:textId="77777777" w:rsidR="003913E9" w:rsidRPr="009C5807" w:rsidRDefault="003913E9" w:rsidP="00D366D0">
            <w:pPr>
              <w:pStyle w:val="TAH"/>
              <w:rPr>
                <w:ins w:id="2788" w:author="Xiaomi" w:date="2022-08-08T20:35:00Z"/>
              </w:rPr>
            </w:pPr>
            <w:ins w:id="2789" w:author="Xiaomi" w:date="2022-08-08T20:35:00Z">
              <w:r w:rsidRPr="009C5807">
                <w:rPr>
                  <w:rFonts w:cs="Arial"/>
                </w:rPr>
                <w:t xml:space="preserve">dBm / </w:t>
              </w:r>
              <w:r w:rsidRPr="009C5807">
                <w:t>SCS</w:t>
              </w:r>
              <w:r w:rsidRPr="009C5807">
                <w:rPr>
                  <w:vertAlign w:val="subscript"/>
                </w:rPr>
                <w:t>CSI-RS</w:t>
              </w:r>
            </w:ins>
          </w:p>
        </w:tc>
        <w:tc>
          <w:tcPr>
            <w:tcW w:w="1440" w:type="dxa"/>
            <w:tcBorders>
              <w:top w:val="single" w:sz="6" w:space="0" w:color="auto"/>
              <w:left w:val="single" w:sz="6" w:space="0" w:color="auto"/>
              <w:right w:val="single" w:sz="6" w:space="0" w:color="auto"/>
            </w:tcBorders>
            <w:shd w:val="clear" w:color="auto" w:fill="auto"/>
            <w:vAlign w:val="center"/>
          </w:tcPr>
          <w:p w14:paraId="71D352E6" w14:textId="77777777" w:rsidR="003913E9" w:rsidRPr="009C5807" w:rsidRDefault="003913E9" w:rsidP="00D366D0">
            <w:pPr>
              <w:pStyle w:val="TAH"/>
              <w:rPr>
                <w:ins w:id="2790" w:author="Xiaomi" w:date="2022-08-08T20:35:00Z"/>
              </w:rPr>
            </w:pPr>
            <w:ins w:id="2791" w:author="Xiaomi" w:date="2022-08-08T20:35:00Z">
              <w:r w:rsidRPr="009C5807">
                <w:t>dBm/BW</w:t>
              </w:r>
              <w:r w:rsidRPr="009C5807">
                <w:rPr>
                  <w:vertAlign w:val="subscript"/>
                </w:rPr>
                <w:t>Channel</w:t>
              </w:r>
            </w:ins>
          </w:p>
        </w:tc>
        <w:tc>
          <w:tcPr>
            <w:tcW w:w="1440" w:type="dxa"/>
            <w:tcBorders>
              <w:top w:val="single" w:sz="6" w:space="0" w:color="auto"/>
              <w:left w:val="single" w:sz="6" w:space="0" w:color="auto"/>
              <w:right w:val="single" w:sz="4" w:space="0" w:color="auto"/>
            </w:tcBorders>
            <w:shd w:val="clear" w:color="auto" w:fill="auto"/>
            <w:vAlign w:val="center"/>
          </w:tcPr>
          <w:p w14:paraId="53203E62" w14:textId="77777777" w:rsidR="003913E9" w:rsidRPr="009C5807" w:rsidRDefault="003913E9" w:rsidP="00D366D0">
            <w:pPr>
              <w:pStyle w:val="TAH"/>
              <w:rPr>
                <w:ins w:id="2792" w:author="Xiaomi" w:date="2022-08-08T20:35:00Z"/>
              </w:rPr>
            </w:pPr>
            <w:ins w:id="2793" w:author="Xiaomi" w:date="2022-08-08T20:35:00Z">
              <w:r w:rsidRPr="009C5807">
                <w:t>dBm/BW</w:t>
              </w:r>
              <w:r w:rsidRPr="009C5807">
                <w:rPr>
                  <w:vertAlign w:val="subscript"/>
                </w:rPr>
                <w:t>Channel</w:t>
              </w:r>
            </w:ins>
          </w:p>
        </w:tc>
      </w:tr>
      <w:tr w:rsidR="003913E9" w:rsidRPr="009C5807" w14:paraId="6441C120" w14:textId="77777777" w:rsidTr="00D366D0">
        <w:trPr>
          <w:trHeight w:val="307"/>
          <w:jc w:val="center"/>
          <w:ins w:id="2794" w:author="Xiaomi" w:date="2022-08-08T20:35:00Z"/>
        </w:trPr>
        <w:tc>
          <w:tcPr>
            <w:tcW w:w="1031" w:type="dxa"/>
            <w:tcBorders>
              <w:left w:val="single" w:sz="4" w:space="0" w:color="auto"/>
              <w:bottom w:val="single" w:sz="6" w:space="0" w:color="auto"/>
              <w:right w:val="single" w:sz="6" w:space="0" w:color="auto"/>
            </w:tcBorders>
            <w:shd w:val="clear" w:color="auto" w:fill="auto"/>
            <w:vAlign w:val="center"/>
          </w:tcPr>
          <w:p w14:paraId="62178ADB" w14:textId="77777777" w:rsidR="003913E9" w:rsidRPr="009C5807" w:rsidRDefault="003913E9" w:rsidP="00D366D0">
            <w:pPr>
              <w:pStyle w:val="TAH"/>
              <w:rPr>
                <w:ins w:id="2795" w:author="Xiaomi" w:date="2022-08-08T20:35:00Z"/>
              </w:rPr>
            </w:pPr>
          </w:p>
        </w:tc>
        <w:tc>
          <w:tcPr>
            <w:tcW w:w="1043" w:type="dxa"/>
            <w:tcBorders>
              <w:left w:val="single" w:sz="6" w:space="0" w:color="auto"/>
              <w:bottom w:val="single" w:sz="6" w:space="0" w:color="auto"/>
              <w:right w:val="single" w:sz="6" w:space="0" w:color="auto"/>
            </w:tcBorders>
            <w:shd w:val="clear" w:color="auto" w:fill="auto"/>
            <w:vAlign w:val="center"/>
          </w:tcPr>
          <w:p w14:paraId="3C36CF0C" w14:textId="77777777" w:rsidR="003913E9" w:rsidRPr="009C5807" w:rsidRDefault="003913E9" w:rsidP="00D366D0">
            <w:pPr>
              <w:pStyle w:val="TAH"/>
              <w:rPr>
                <w:ins w:id="2796" w:author="Xiaomi" w:date="2022-08-08T20:35:00Z"/>
              </w:rPr>
            </w:pPr>
          </w:p>
        </w:tc>
        <w:tc>
          <w:tcPr>
            <w:tcW w:w="780" w:type="dxa"/>
            <w:tcBorders>
              <w:left w:val="single" w:sz="6" w:space="0" w:color="auto"/>
              <w:bottom w:val="single" w:sz="6" w:space="0" w:color="auto"/>
              <w:right w:val="single" w:sz="6" w:space="0" w:color="auto"/>
            </w:tcBorders>
            <w:shd w:val="clear" w:color="auto" w:fill="auto"/>
            <w:vAlign w:val="center"/>
          </w:tcPr>
          <w:p w14:paraId="1DB1D0E2" w14:textId="77777777" w:rsidR="003913E9" w:rsidRPr="009C5807" w:rsidRDefault="003913E9" w:rsidP="00D366D0">
            <w:pPr>
              <w:pStyle w:val="TAH"/>
              <w:rPr>
                <w:ins w:id="2797" w:author="Xiaomi" w:date="2022-08-08T20:35:00Z"/>
              </w:rPr>
            </w:pPr>
          </w:p>
        </w:tc>
        <w:tc>
          <w:tcPr>
            <w:tcW w:w="1957" w:type="dxa"/>
            <w:tcBorders>
              <w:left w:val="single" w:sz="6" w:space="0" w:color="auto"/>
              <w:bottom w:val="single" w:sz="6" w:space="0" w:color="auto"/>
              <w:right w:val="single" w:sz="4" w:space="0" w:color="auto"/>
            </w:tcBorders>
            <w:shd w:val="clear" w:color="auto" w:fill="auto"/>
            <w:vAlign w:val="center"/>
          </w:tcPr>
          <w:p w14:paraId="49A7398E" w14:textId="77777777" w:rsidR="003913E9" w:rsidRPr="009C5807" w:rsidRDefault="003913E9" w:rsidP="00D366D0">
            <w:pPr>
              <w:pStyle w:val="TAH"/>
              <w:rPr>
                <w:ins w:id="2798" w:author="Xiaomi" w:date="2022-08-08T20:35:00Z"/>
              </w:rPr>
            </w:pP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F57D30E" w14:textId="77777777" w:rsidR="003913E9" w:rsidRPr="009C5807" w:rsidRDefault="003913E9" w:rsidP="00D366D0">
            <w:pPr>
              <w:pStyle w:val="TAH"/>
              <w:rPr>
                <w:ins w:id="2799" w:author="Xiaomi" w:date="2022-08-08T20:35:00Z"/>
                <w:rFonts w:cs="Arial"/>
              </w:rPr>
            </w:pPr>
            <w:ins w:id="2800" w:author="Xiaomi" w:date="2022-08-08T20:35:00Z">
              <w:r w:rsidRPr="009C5807">
                <w:t>SCS</w:t>
              </w:r>
              <w:r w:rsidRPr="009C5807">
                <w:rPr>
                  <w:vertAlign w:val="subscript"/>
                </w:rPr>
                <w:t>CSI-RS</w:t>
              </w:r>
              <w:r w:rsidRPr="009C5807">
                <w:rPr>
                  <w:rFonts w:cs="Arial"/>
                </w:rPr>
                <w:t xml:space="preserve"> = 15 kHz</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7488B17" w14:textId="77777777" w:rsidR="003913E9" w:rsidRPr="009C5807" w:rsidRDefault="003913E9" w:rsidP="00D366D0">
            <w:pPr>
              <w:pStyle w:val="TAH"/>
              <w:rPr>
                <w:ins w:id="2801" w:author="Xiaomi" w:date="2022-08-08T20:35:00Z"/>
                <w:rFonts w:cs="Arial"/>
              </w:rPr>
            </w:pPr>
            <w:ins w:id="2802" w:author="Xiaomi" w:date="2022-08-08T20:35:00Z">
              <w:r w:rsidRPr="009C5807">
                <w:t>SCS</w:t>
              </w:r>
              <w:r w:rsidRPr="009C5807">
                <w:rPr>
                  <w:vertAlign w:val="subscript"/>
                </w:rPr>
                <w:t>CSI-RS</w:t>
              </w:r>
              <w:r w:rsidRPr="009C5807">
                <w:rPr>
                  <w:rFonts w:cs="Arial"/>
                </w:rPr>
                <w:t xml:space="preserve"> = 30 kHz</w:t>
              </w:r>
            </w:ins>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150CC461" w14:textId="77777777" w:rsidR="003913E9" w:rsidRPr="009C5807" w:rsidRDefault="003913E9" w:rsidP="00D366D0">
            <w:pPr>
              <w:pStyle w:val="TAH"/>
              <w:rPr>
                <w:ins w:id="2803" w:author="Xiaomi" w:date="2022-08-08T20:35:00Z"/>
                <w:rFonts w:cs="Arial"/>
              </w:rPr>
            </w:pPr>
            <w:ins w:id="2804" w:author="Xiaomi" w:date="2022-08-08T20:35:00Z">
              <w:r w:rsidRPr="009C5807">
                <w:t>SCS</w:t>
              </w:r>
              <w:r w:rsidRPr="009C5807">
                <w:rPr>
                  <w:vertAlign w:val="subscript"/>
                </w:rPr>
                <w:t>CSI-RS</w:t>
              </w:r>
              <w:r w:rsidRPr="009C5807">
                <w:rPr>
                  <w:rFonts w:cs="Arial"/>
                </w:rPr>
                <w:t xml:space="preserve"> = 60 kHz</w:t>
              </w:r>
            </w:ins>
          </w:p>
        </w:tc>
        <w:tc>
          <w:tcPr>
            <w:tcW w:w="1440" w:type="dxa"/>
            <w:tcBorders>
              <w:left w:val="single" w:sz="6" w:space="0" w:color="auto"/>
              <w:bottom w:val="single" w:sz="6" w:space="0" w:color="auto"/>
              <w:right w:val="single" w:sz="6" w:space="0" w:color="auto"/>
            </w:tcBorders>
            <w:shd w:val="clear" w:color="auto" w:fill="auto"/>
            <w:vAlign w:val="center"/>
          </w:tcPr>
          <w:p w14:paraId="25D67A9B" w14:textId="77777777" w:rsidR="003913E9" w:rsidRPr="009C5807" w:rsidRDefault="003913E9" w:rsidP="00D366D0">
            <w:pPr>
              <w:pStyle w:val="TAH"/>
              <w:rPr>
                <w:ins w:id="2805" w:author="Xiaomi" w:date="2022-08-08T20:35:00Z"/>
              </w:rPr>
            </w:pPr>
          </w:p>
        </w:tc>
        <w:tc>
          <w:tcPr>
            <w:tcW w:w="1440" w:type="dxa"/>
            <w:tcBorders>
              <w:left w:val="single" w:sz="6" w:space="0" w:color="auto"/>
              <w:bottom w:val="single" w:sz="6" w:space="0" w:color="auto"/>
              <w:right w:val="single" w:sz="4" w:space="0" w:color="auto"/>
            </w:tcBorders>
            <w:shd w:val="clear" w:color="auto" w:fill="auto"/>
            <w:vAlign w:val="center"/>
          </w:tcPr>
          <w:p w14:paraId="302A5D15" w14:textId="77777777" w:rsidR="003913E9" w:rsidRPr="009C5807" w:rsidRDefault="003913E9" w:rsidP="00D366D0">
            <w:pPr>
              <w:pStyle w:val="TAH"/>
              <w:rPr>
                <w:ins w:id="2806" w:author="Xiaomi" w:date="2022-08-08T20:35:00Z"/>
              </w:rPr>
            </w:pPr>
          </w:p>
        </w:tc>
      </w:tr>
      <w:tr w:rsidR="003913E9" w:rsidRPr="009C5807" w14:paraId="6F956AF8" w14:textId="77777777" w:rsidTr="00D366D0">
        <w:trPr>
          <w:jc w:val="center"/>
          <w:ins w:id="2807" w:author="Xiaomi" w:date="2022-08-08T20:35:00Z"/>
        </w:trPr>
        <w:tc>
          <w:tcPr>
            <w:tcW w:w="1031" w:type="dxa"/>
            <w:tcBorders>
              <w:top w:val="single" w:sz="6" w:space="0" w:color="auto"/>
              <w:left w:val="single" w:sz="4" w:space="0" w:color="auto"/>
              <w:right w:val="single" w:sz="6" w:space="0" w:color="auto"/>
            </w:tcBorders>
            <w:shd w:val="clear" w:color="auto" w:fill="auto"/>
          </w:tcPr>
          <w:p w14:paraId="499AC1F0" w14:textId="77777777" w:rsidR="003913E9" w:rsidRPr="009C5807" w:rsidRDefault="003913E9" w:rsidP="00D366D0">
            <w:pPr>
              <w:pStyle w:val="TAC"/>
              <w:rPr>
                <w:ins w:id="2808" w:author="Xiaomi" w:date="2022-08-08T20:35:00Z"/>
              </w:rPr>
            </w:pPr>
          </w:p>
        </w:tc>
        <w:tc>
          <w:tcPr>
            <w:tcW w:w="1043" w:type="dxa"/>
            <w:tcBorders>
              <w:top w:val="single" w:sz="6" w:space="0" w:color="auto"/>
              <w:left w:val="single" w:sz="6" w:space="0" w:color="auto"/>
              <w:right w:val="single" w:sz="6" w:space="0" w:color="auto"/>
            </w:tcBorders>
            <w:shd w:val="clear" w:color="auto" w:fill="auto"/>
          </w:tcPr>
          <w:p w14:paraId="510F01CF" w14:textId="77777777" w:rsidR="003913E9" w:rsidRPr="009C5807" w:rsidRDefault="003913E9" w:rsidP="00D366D0">
            <w:pPr>
              <w:pStyle w:val="TAC"/>
              <w:rPr>
                <w:ins w:id="2809" w:author="Xiaomi" w:date="2022-08-08T20:35:00Z"/>
              </w:rPr>
            </w:pPr>
          </w:p>
        </w:tc>
        <w:tc>
          <w:tcPr>
            <w:tcW w:w="780" w:type="dxa"/>
            <w:tcBorders>
              <w:top w:val="single" w:sz="6" w:space="0" w:color="auto"/>
              <w:left w:val="single" w:sz="6" w:space="0" w:color="auto"/>
              <w:right w:val="single" w:sz="6" w:space="0" w:color="auto"/>
            </w:tcBorders>
            <w:shd w:val="clear" w:color="auto" w:fill="auto"/>
          </w:tcPr>
          <w:p w14:paraId="47C53213" w14:textId="77777777" w:rsidR="003913E9" w:rsidRPr="009C5807" w:rsidRDefault="003913E9" w:rsidP="00D366D0">
            <w:pPr>
              <w:pStyle w:val="TAC"/>
              <w:rPr>
                <w:ins w:id="2810" w:author="Xiaomi" w:date="2022-08-08T20:35:00Z"/>
              </w:rPr>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731ECE81" w14:textId="77777777" w:rsidR="003913E9" w:rsidRPr="009C5807" w:rsidRDefault="003913E9" w:rsidP="00D366D0">
            <w:pPr>
              <w:pStyle w:val="TAC"/>
              <w:rPr>
                <w:ins w:id="2811" w:author="Xiaomi" w:date="2022-08-08T20:35:00Z"/>
              </w:rPr>
            </w:pPr>
            <w:ins w:id="2812" w:author="Xiaomi" w:date="2022-08-08T20:35:00Z">
              <w:r w:rsidRPr="009C5807">
                <w:t>NR_FDD_FR1_A, NR_TDD_FR1_A,</w:t>
              </w:r>
            </w:ins>
          </w:p>
          <w:p w14:paraId="7FE50F43" w14:textId="77777777" w:rsidR="003913E9" w:rsidRPr="009C5807" w:rsidRDefault="003913E9" w:rsidP="00D366D0">
            <w:pPr>
              <w:pStyle w:val="TAC"/>
              <w:rPr>
                <w:ins w:id="2813" w:author="Xiaomi" w:date="2022-08-08T20:35:00Z"/>
              </w:rPr>
            </w:pPr>
            <w:ins w:id="2814" w:author="Xiaomi" w:date="2022-08-08T20:35:00Z">
              <w:r w:rsidRPr="009C5807">
                <w:t>NR_SDL_FR1_A</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1878CD5" w14:textId="77777777" w:rsidR="003913E9" w:rsidRPr="009C5807" w:rsidRDefault="003913E9" w:rsidP="00D366D0">
            <w:pPr>
              <w:pStyle w:val="TAC"/>
              <w:rPr>
                <w:ins w:id="2815" w:author="Xiaomi" w:date="2022-08-08T20:35:00Z"/>
              </w:rPr>
            </w:pPr>
            <w:ins w:id="2816" w:author="Xiaomi" w:date="2022-08-08T20:35:00Z">
              <w:r w:rsidRPr="009C5807">
                <w:t>-121</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83274DD" w14:textId="77777777" w:rsidR="003913E9" w:rsidRPr="009C5807" w:rsidRDefault="003913E9" w:rsidP="00D366D0">
            <w:pPr>
              <w:pStyle w:val="TAC"/>
              <w:rPr>
                <w:ins w:id="2817" w:author="Xiaomi" w:date="2022-08-08T20:35:00Z"/>
              </w:rPr>
            </w:pPr>
            <w:ins w:id="2818" w:author="Xiaomi" w:date="2022-08-08T20:35:00Z">
              <w:r w:rsidRPr="009C5807">
                <w:t>-118</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2B9FF93" w14:textId="77777777" w:rsidR="003913E9" w:rsidRPr="009C5807" w:rsidRDefault="003913E9" w:rsidP="00D366D0">
            <w:pPr>
              <w:pStyle w:val="TAC"/>
              <w:rPr>
                <w:ins w:id="2819" w:author="Xiaomi" w:date="2022-08-08T20:35:00Z"/>
              </w:rPr>
            </w:pPr>
            <w:ins w:id="2820" w:author="Xiaomi" w:date="2022-08-08T20:35:00Z">
              <w:r w:rsidRPr="009C5807">
                <w:t>-115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48E9A93" w14:textId="77777777" w:rsidR="003913E9" w:rsidRPr="009C5807" w:rsidRDefault="003913E9" w:rsidP="00D366D0">
            <w:pPr>
              <w:pStyle w:val="TAC"/>
              <w:rPr>
                <w:ins w:id="2821" w:author="Xiaomi" w:date="2022-08-08T20:35:00Z"/>
              </w:rPr>
            </w:pPr>
            <w:ins w:id="2822" w:author="Xiaomi" w:date="2022-08-08T20:35: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DCCA9A8" w14:textId="77777777" w:rsidR="003913E9" w:rsidRPr="009C5807" w:rsidRDefault="003913E9" w:rsidP="00D366D0">
            <w:pPr>
              <w:pStyle w:val="TAC"/>
              <w:rPr>
                <w:ins w:id="2823" w:author="Xiaomi" w:date="2022-08-08T20:35:00Z"/>
              </w:rPr>
            </w:pPr>
            <w:ins w:id="2824" w:author="Xiaomi" w:date="2022-08-08T20:35:00Z">
              <w:r w:rsidRPr="009C5807">
                <w:t>-70</w:t>
              </w:r>
            </w:ins>
          </w:p>
        </w:tc>
      </w:tr>
      <w:tr w:rsidR="003913E9" w:rsidRPr="009C5807" w14:paraId="0B333973" w14:textId="77777777" w:rsidTr="00D366D0">
        <w:trPr>
          <w:jc w:val="center"/>
          <w:ins w:id="2825" w:author="Xiaomi" w:date="2022-08-08T20:35:00Z"/>
        </w:trPr>
        <w:tc>
          <w:tcPr>
            <w:tcW w:w="1031" w:type="dxa"/>
            <w:tcBorders>
              <w:left w:val="single" w:sz="4" w:space="0" w:color="auto"/>
              <w:right w:val="single" w:sz="6" w:space="0" w:color="auto"/>
            </w:tcBorders>
            <w:shd w:val="clear" w:color="auto" w:fill="auto"/>
          </w:tcPr>
          <w:p w14:paraId="52359D3C" w14:textId="77777777" w:rsidR="003913E9" w:rsidRPr="009C5807" w:rsidRDefault="003913E9" w:rsidP="00D366D0">
            <w:pPr>
              <w:pStyle w:val="TAC"/>
              <w:rPr>
                <w:ins w:id="2826" w:author="Xiaomi" w:date="2022-08-08T20:35:00Z"/>
              </w:rPr>
            </w:pPr>
          </w:p>
        </w:tc>
        <w:tc>
          <w:tcPr>
            <w:tcW w:w="1043" w:type="dxa"/>
            <w:tcBorders>
              <w:left w:val="single" w:sz="6" w:space="0" w:color="auto"/>
              <w:right w:val="single" w:sz="6" w:space="0" w:color="auto"/>
            </w:tcBorders>
            <w:shd w:val="clear" w:color="auto" w:fill="auto"/>
          </w:tcPr>
          <w:p w14:paraId="6DDDEB6C" w14:textId="77777777" w:rsidR="003913E9" w:rsidRPr="009C5807" w:rsidRDefault="003913E9" w:rsidP="00D366D0">
            <w:pPr>
              <w:pStyle w:val="TAC"/>
              <w:rPr>
                <w:ins w:id="2827" w:author="Xiaomi" w:date="2022-08-08T20:35:00Z"/>
              </w:rPr>
            </w:pPr>
          </w:p>
        </w:tc>
        <w:tc>
          <w:tcPr>
            <w:tcW w:w="780" w:type="dxa"/>
            <w:tcBorders>
              <w:left w:val="single" w:sz="6" w:space="0" w:color="auto"/>
              <w:right w:val="single" w:sz="6" w:space="0" w:color="auto"/>
            </w:tcBorders>
            <w:shd w:val="clear" w:color="auto" w:fill="auto"/>
          </w:tcPr>
          <w:p w14:paraId="759D8C43" w14:textId="77777777" w:rsidR="003913E9" w:rsidRPr="009C5807" w:rsidRDefault="003913E9" w:rsidP="00D366D0">
            <w:pPr>
              <w:pStyle w:val="TAC"/>
              <w:rPr>
                <w:ins w:id="2828" w:author="Xiaomi" w:date="2022-08-08T20:35:00Z"/>
              </w:rPr>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381AD443" w14:textId="77777777" w:rsidR="003913E9" w:rsidRPr="009C5807" w:rsidRDefault="003913E9" w:rsidP="00D366D0">
            <w:pPr>
              <w:pStyle w:val="TAC"/>
              <w:rPr>
                <w:ins w:id="2829" w:author="Xiaomi" w:date="2022-08-08T20:35:00Z"/>
              </w:rPr>
            </w:pPr>
            <w:ins w:id="2830" w:author="Xiaomi" w:date="2022-08-08T20:35:00Z">
              <w:r w:rsidRPr="009C5807">
                <w:t>NR_FDD_FR1_B</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84DD3CC" w14:textId="77777777" w:rsidR="003913E9" w:rsidRPr="009C5807" w:rsidRDefault="003913E9" w:rsidP="00D366D0">
            <w:pPr>
              <w:pStyle w:val="TAC"/>
              <w:rPr>
                <w:ins w:id="2831" w:author="Xiaomi" w:date="2022-08-08T20:35:00Z"/>
              </w:rPr>
            </w:pPr>
            <w:ins w:id="2832" w:author="Xiaomi" w:date="2022-08-08T20:35:00Z">
              <w:r w:rsidRPr="009C5807">
                <w:t>-120.5</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CC3218F" w14:textId="77777777" w:rsidR="003913E9" w:rsidRPr="009C5807" w:rsidRDefault="003913E9" w:rsidP="00D366D0">
            <w:pPr>
              <w:pStyle w:val="TAC"/>
              <w:rPr>
                <w:ins w:id="2833" w:author="Xiaomi" w:date="2022-08-08T20:35:00Z"/>
                <w:lang w:val="sv-SE"/>
              </w:rPr>
            </w:pPr>
            <w:ins w:id="2834" w:author="Xiaomi" w:date="2022-08-08T20:35:00Z">
              <w:r w:rsidRPr="009C5807">
                <w:t>-117.5</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4EB4CE1" w14:textId="77777777" w:rsidR="003913E9" w:rsidRPr="009C5807" w:rsidRDefault="003913E9" w:rsidP="00D366D0">
            <w:pPr>
              <w:pStyle w:val="TAC"/>
              <w:rPr>
                <w:ins w:id="2835" w:author="Xiaomi" w:date="2022-08-08T20:35:00Z"/>
                <w:lang w:val="sv-SE"/>
              </w:rPr>
            </w:pPr>
            <w:ins w:id="2836" w:author="Xiaomi" w:date="2022-08-08T20:35:00Z">
              <w:r w:rsidRPr="009C5807">
                <w:t>-114.5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1F13D17" w14:textId="77777777" w:rsidR="003913E9" w:rsidRPr="009C5807" w:rsidRDefault="003913E9" w:rsidP="00D366D0">
            <w:pPr>
              <w:pStyle w:val="TAC"/>
              <w:rPr>
                <w:ins w:id="2837" w:author="Xiaomi" w:date="2022-08-08T20:35:00Z"/>
              </w:rPr>
            </w:pPr>
            <w:ins w:id="2838" w:author="Xiaomi" w:date="2022-08-08T20:35: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EC15DAA" w14:textId="77777777" w:rsidR="003913E9" w:rsidRPr="009C5807" w:rsidRDefault="003913E9" w:rsidP="00D366D0">
            <w:pPr>
              <w:pStyle w:val="TAC"/>
              <w:rPr>
                <w:ins w:id="2839" w:author="Xiaomi" w:date="2022-08-08T20:35:00Z"/>
              </w:rPr>
            </w:pPr>
            <w:ins w:id="2840" w:author="Xiaomi" w:date="2022-08-08T20:35:00Z">
              <w:r w:rsidRPr="009C5807">
                <w:t>-70</w:t>
              </w:r>
            </w:ins>
          </w:p>
        </w:tc>
      </w:tr>
      <w:tr w:rsidR="003913E9" w:rsidRPr="009C5807" w14:paraId="4D68BC5C" w14:textId="77777777" w:rsidTr="00D366D0">
        <w:trPr>
          <w:jc w:val="center"/>
          <w:ins w:id="2841" w:author="Xiaomi" w:date="2022-08-08T20:35:00Z"/>
        </w:trPr>
        <w:tc>
          <w:tcPr>
            <w:tcW w:w="1031" w:type="dxa"/>
            <w:tcBorders>
              <w:left w:val="single" w:sz="4" w:space="0" w:color="auto"/>
              <w:right w:val="single" w:sz="6" w:space="0" w:color="auto"/>
            </w:tcBorders>
            <w:shd w:val="clear" w:color="auto" w:fill="auto"/>
          </w:tcPr>
          <w:p w14:paraId="472F9977" w14:textId="77777777" w:rsidR="003913E9" w:rsidRPr="009C5807" w:rsidRDefault="003913E9" w:rsidP="00D366D0">
            <w:pPr>
              <w:pStyle w:val="TAC"/>
              <w:rPr>
                <w:ins w:id="2842" w:author="Xiaomi" w:date="2022-08-08T20:35:00Z"/>
              </w:rPr>
            </w:pPr>
          </w:p>
        </w:tc>
        <w:tc>
          <w:tcPr>
            <w:tcW w:w="1043" w:type="dxa"/>
            <w:tcBorders>
              <w:left w:val="single" w:sz="6" w:space="0" w:color="auto"/>
              <w:right w:val="single" w:sz="6" w:space="0" w:color="auto"/>
            </w:tcBorders>
            <w:shd w:val="clear" w:color="auto" w:fill="auto"/>
          </w:tcPr>
          <w:p w14:paraId="081F35E9" w14:textId="77777777" w:rsidR="003913E9" w:rsidRPr="009C5807" w:rsidRDefault="003913E9" w:rsidP="00D366D0">
            <w:pPr>
              <w:pStyle w:val="TAC"/>
              <w:rPr>
                <w:ins w:id="2843" w:author="Xiaomi" w:date="2022-08-08T20:35:00Z"/>
              </w:rPr>
            </w:pPr>
          </w:p>
        </w:tc>
        <w:tc>
          <w:tcPr>
            <w:tcW w:w="780" w:type="dxa"/>
            <w:tcBorders>
              <w:left w:val="single" w:sz="6" w:space="0" w:color="auto"/>
              <w:right w:val="single" w:sz="6" w:space="0" w:color="auto"/>
            </w:tcBorders>
            <w:shd w:val="clear" w:color="auto" w:fill="auto"/>
          </w:tcPr>
          <w:p w14:paraId="3063F0A8" w14:textId="77777777" w:rsidR="003913E9" w:rsidRPr="009C5807" w:rsidRDefault="003913E9" w:rsidP="00D366D0">
            <w:pPr>
              <w:pStyle w:val="TAC"/>
              <w:rPr>
                <w:ins w:id="2844" w:author="Xiaomi" w:date="2022-08-08T20:35:00Z"/>
              </w:rPr>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05141BAD" w14:textId="77777777" w:rsidR="003913E9" w:rsidRPr="009C5807" w:rsidRDefault="003913E9" w:rsidP="00D366D0">
            <w:pPr>
              <w:pStyle w:val="TAC"/>
              <w:rPr>
                <w:ins w:id="2845" w:author="Xiaomi" w:date="2022-08-08T20:35:00Z"/>
              </w:rPr>
            </w:pPr>
            <w:ins w:id="2846" w:author="Xiaomi" w:date="2022-08-08T20:35:00Z">
              <w:r w:rsidRPr="009C5807">
                <w:t>NR_TDD_FR1_C</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F7669A0" w14:textId="77777777" w:rsidR="003913E9" w:rsidRPr="009C5807" w:rsidRDefault="003913E9" w:rsidP="00D366D0">
            <w:pPr>
              <w:pStyle w:val="TAC"/>
              <w:rPr>
                <w:ins w:id="2847" w:author="Xiaomi" w:date="2022-08-08T20:35:00Z"/>
              </w:rPr>
            </w:pPr>
            <w:ins w:id="2848" w:author="Xiaomi" w:date="2022-08-08T20:35:00Z">
              <w:r w:rsidRPr="009C5807">
                <w:t>-120</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CBF1EA8" w14:textId="77777777" w:rsidR="003913E9" w:rsidRPr="009C5807" w:rsidRDefault="003913E9" w:rsidP="00D366D0">
            <w:pPr>
              <w:pStyle w:val="TAC"/>
              <w:rPr>
                <w:ins w:id="2849" w:author="Xiaomi" w:date="2022-08-08T20:35:00Z"/>
                <w:lang w:val="sv-SE"/>
              </w:rPr>
            </w:pPr>
            <w:ins w:id="2850" w:author="Xiaomi" w:date="2022-08-08T20:35:00Z">
              <w:r w:rsidRPr="009C5807">
                <w:t>-117</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B07CC80" w14:textId="77777777" w:rsidR="003913E9" w:rsidRPr="009C5807" w:rsidRDefault="003913E9" w:rsidP="00D366D0">
            <w:pPr>
              <w:pStyle w:val="TAC"/>
              <w:rPr>
                <w:ins w:id="2851" w:author="Xiaomi" w:date="2022-08-08T20:35:00Z"/>
                <w:lang w:val="sv-SE"/>
              </w:rPr>
            </w:pPr>
            <w:ins w:id="2852" w:author="Xiaomi" w:date="2022-08-08T20:35:00Z">
              <w:r w:rsidRPr="009C5807">
                <w:t>-114</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53D308E" w14:textId="77777777" w:rsidR="003913E9" w:rsidRPr="009C5807" w:rsidRDefault="003913E9" w:rsidP="00D366D0">
            <w:pPr>
              <w:pStyle w:val="TAC"/>
              <w:rPr>
                <w:ins w:id="2853" w:author="Xiaomi" w:date="2022-08-08T20:35:00Z"/>
              </w:rPr>
            </w:pPr>
            <w:ins w:id="2854" w:author="Xiaomi" w:date="2022-08-08T20:35: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77C7A33" w14:textId="77777777" w:rsidR="003913E9" w:rsidRPr="009C5807" w:rsidRDefault="003913E9" w:rsidP="00D366D0">
            <w:pPr>
              <w:pStyle w:val="TAC"/>
              <w:rPr>
                <w:ins w:id="2855" w:author="Xiaomi" w:date="2022-08-08T20:35:00Z"/>
              </w:rPr>
            </w:pPr>
            <w:ins w:id="2856" w:author="Xiaomi" w:date="2022-08-08T20:35:00Z">
              <w:r w:rsidRPr="009C5807">
                <w:t>-70</w:t>
              </w:r>
            </w:ins>
          </w:p>
        </w:tc>
      </w:tr>
      <w:tr w:rsidR="003913E9" w:rsidRPr="009C5807" w14:paraId="284A86FA" w14:textId="77777777" w:rsidTr="00D366D0">
        <w:trPr>
          <w:jc w:val="center"/>
          <w:ins w:id="2857" w:author="Xiaomi" w:date="2022-08-08T20:35:00Z"/>
        </w:trPr>
        <w:tc>
          <w:tcPr>
            <w:tcW w:w="1031" w:type="dxa"/>
            <w:tcBorders>
              <w:left w:val="single" w:sz="4" w:space="0" w:color="auto"/>
              <w:right w:val="single" w:sz="6" w:space="0" w:color="auto"/>
            </w:tcBorders>
            <w:shd w:val="clear" w:color="auto" w:fill="auto"/>
          </w:tcPr>
          <w:p w14:paraId="460EFA5A" w14:textId="32B0986D" w:rsidR="003913E9" w:rsidRPr="009C5807" w:rsidRDefault="003913E9" w:rsidP="00365A1D">
            <w:pPr>
              <w:pStyle w:val="TAC"/>
              <w:rPr>
                <w:ins w:id="2858" w:author="Xiaomi" w:date="2022-08-08T20:35:00Z"/>
              </w:rPr>
            </w:pPr>
            <w:ins w:id="2859" w:author="Xiaomi" w:date="2022-08-08T20:35:00Z">
              <w:r w:rsidRPr="009C5807">
                <w:rPr>
                  <w:rFonts w:cs="Arial"/>
                </w:rPr>
                <w:t>±</w:t>
              </w:r>
            </w:ins>
            <w:ins w:id="2860" w:author="Xiaomi" w:date="2022-08-08T20:39:00Z">
              <w:r w:rsidR="00365A1D">
                <w:rPr>
                  <w:rFonts w:cs="Arial"/>
                </w:rPr>
                <w:t>[</w:t>
              </w:r>
            </w:ins>
            <w:ins w:id="2861" w:author="Xiaomi" w:date="2022-08-08T20:35:00Z">
              <w:r w:rsidRPr="009C5807">
                <w:t>5.</w:t>
              </w:r>
            </w:ins>
            <w:ins w:id="2862" w:author="Xiaomi" w:date="2022-08-08T20:39:00Z">
              <w:r w:rsidR="00365A1D">
                <w:t>5]</w:t>
              </w:r>
            </w:ins>
          </w:p>
        </w:tc>
        <w:tc>
          <w:tcPr>
            <w:tcW w:w="1043" w:type="dxa"/>
            <w:tcBorders>
              <w:left w:val="single" w:sz="6" w:space="0" w:color="auto"/>
              <w:right w:val="single" w:sz="6" w:space="0" w:color="auto"/>
            </w:tcBorders>
            <w:shd w:val="clear" w:color="auto" w:fill="auto"/>
          </w:tcPr>
          <w:p w14:paraId="47A71BDF" w14:textId="77777777" w:rsidR="003913E9" w:rsidRPr="009C5807" w:rsidRDefault="003913E9" w:rsidP="00D366D0">
            <w:pPr>
              <w:pStyle w:val="TAC"/>
              <w:rPr>
                <w:ins w:id="2863" w:author="Xiaomi" w:date="2022-08-08T20:35:00Z"/>
              </w:rPr>
            </w:pPr>
            <w:ins w:id="2864" w:author="Xiaomi" w:date="2022-08-08T20:35:00Z">
              <w:r w:rsidRPr="009C5807">
                <w:rPr>
                  <w:rFonts w:cs="Arial"/>
                </w:rPr>
                <w:t>±</w:t>
              </w:r>
              <w:r w:rsidRPr="009C5807">
                <w:t>9.5</w:t>
              </w:r>
            </w:ins>
          </w:p>
        </w:tc>
        <w:tc>
          <w:tcPr>
            <w:tcW w:w="780" w:type="dxa"/>
            <w:tcBorders>
              <w:left w:val="single" w:sz="6" w:space="0" w:color="auto"/>
              <w:right w:val="single" w:sz="6" w:space="0" w:color="auto"/>
            </w:tcBorders>
            <w:shd w:val="clear" w:color="auto" w:fill="auto"/>
          </w:tcPr>
          <w:p w14:paraId="70E5174B" w14:textId="77777777" w:rsidR="003913E9" w:rsidRPr="009C5807" w:rsidRDefault="003913E9" w:rsidP="00D366D0">
            <w:pPr>
              <w:pStyle w:val="TAC"/>
              <w:rPr>
                <w:ins w:id="2865" w:author="Xiaomi" w:date="2022-08-08T20:35:00Z"/>
              </w:rPr>
            </w:pPr>
            <w:ins w:id="2866" w:author="Xiaomi" w:date="2022-08-08T20:35:00Z">
              <w:r w:rsidRPr="009C5807">
                <w:sym w:font="Symbol" w:char="F0B3"/>
              </w:r>
              <w:r w:rsidRPr="009C5807">
                <w:t>-3</w:t>
              </w:r>
            </w:ins>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1FBB9DEC" w14:textId="77777777" w:rsidR="003913E9" w:rsidRPr="009C5807" w:rsidRDefault="003913E9" w:rsidP="00D366D0">
            <w:pPr>
              <w:pStyle w:val="TAC"/>
              <w:rPr>
                <w:ins w:id="2867" w:author="Xiaomi" w:date="2022-08-08T20:35:00Z"/>
                <w:lang w:val="sv-SE"/>
              </w:rPr>
            </w:pPr>
            <w:ins w:id="2868" w:author="Xiaomi" w:date="2022-08-08T20:35:00Z">
              <w:r w:rsidRPr="009C5807">
                <w:rPr>
                  <w:lang w:val="sv-SE"/>
                </w:rPr>
                <w:t>NR_FDD_FR1_D, NR_TDD_FR1_D</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BA61C01" w14:textId="77777777" w:rsidR="003913E9" w:rsidRPr="009C5807" w:rsidDel="00FA4A82" w:rsidRDefault="003913E9" w:rsidP="00D366D0">
            <w:pPr>
              <w:pStyle w:val="TAC"/>
              <w:rPr>
                <w:ins w:id="2869" w:author="Xiaomi" w:date="2022-08-08T20:35:00Z"/>
              </w:rPr>
            </w:pPr>
            <w:ins w:id="2870" w:author="Xiaomi" w:date="2022-08-08T20:35:00Z">
              <w:r w:rsidRPr="009C5807">
                <w:t>-119.5</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E8D5830" w14:textId="77777777" w:rsidR="003913E9" w:rsidRPr="009C5807" w:rsidDel="00FA4A82" w:rsidRDefault="003913E9" w:rsidP="00D366D0">
            <w:pPr>
              <w:pStyle w:val="TAC"/>
              <w:rPr>
                <w:ins w:id="2871" w:author="Xiaomi" w:date="2022-08-08T20:35:00Z"/>
              </w:rPr>
            </w:pPr>
            <w:ins w:id="2872" w:author="Xiaomi" w:date="2022-08-08T20:35:00Z">
              <w:r w:rsidRPr="009C5807">
                <w:t>-116.5</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F7CECCB" w14:textId="77777777" w:rsidR="003913E9" w:rsidRPr="009C5807" w:rsidDel="00FA4A82" w:rsidRDefault="003913E9" w:rsidP="00D366D0">
            <w:pPr>
              <w:pStyle w:val="TAC"/>
              <w:rPr>
                <w:ins w:id="2873" w:author="Xiaomi" w:date="2022-08-08T20:35:00Z"/>
              </w:rPr>
            </w:pPr>
            <w:ins w:id="2874" w:author="Xiaomi" w:date="2022-08-08T20:35:00Z">
              <w:r w:rsidRPr="009C5807">
                <w:t>-113.5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6953342" w14:textId="77777777" w:rsidR="003913E9" w:rsidRPr="009C5807" w:rsidRDefault="003913E9" w:rsidP="00D366D0">
            <w:pPr>
              <w:pStyle w:val="TAC"/>
              <w:rPr>
                <w:ins w:id="2875" w:author="Xiaomi" w:date="2022-08-08T20:35:00Z"/>
              </w:rPr>
            </w:pPr>
            <w:ins w:id="2876" w:author="Xiaomi" w:date="2022-08-08T20:35: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4DC7392" w14:textId="77777777" w:rsidR="003913E9" w:rsidRPr="009C5807" w:rsidRDefault="003913E9" w:rsidP="00D366D0">
            <w:pPr>
              <w:pStyle w:val="TAC"/>
              <w:rPr>
                <w:ins w:id="2877" w:author="Xiaomi" w:date="2022-08-08T20:35:00Z"/>
              </w:rPr>
            </w:pPr>
            <w:ins w:id="2878" w:author="Xiaomi" w:date="2022-08-08T20:35:00Z">
              <w:r w:rsidRPr="009C5807">
                <w:t>-70</w:t>
              </w:r>
            </w:ins>
          </w:p>
        </w:tc>
      </w:tr>
      <w:tr w:rsidR="003913E9" w:rsidRPr="009C5807" w14:paraId="7AB6C78A" w14:textId="77777777" w:rsidTr="00D366D0">
        <w:trPr>
          <w:jc w:val="center"/>
          <w:ins w:id="2879" w:author="Xiaomi" w:date="2022-08-08T20:35:00Z"/>
        </w:trPr>
        <w:tc>
          <w:tcPr>
            <w:tcW w:w="1031" w:type="dxa"/>
            <w:tcBorders>
              <w:left w:val="single" w:sz="4" w:space="0" w:color="auto"/>
              <w:right w:val="single" w:sz="6" w:space="0" w:color="auto"/>
            </w:tcBorders>
            <w:shd w:val="clear" w:color="auto" w:fill="auto"/>
          </w:tcPr>
          <w:p w14:paraId="4E28DD9E" w14:textId="77777777" w:rsidR="003913E9" w:rsidRPr="009C5807" w:rsidRDefault="003913E9" w:rsidP="00D366D0">
            <w:pPr>
              <w:pStyle w:val="TAC"/>
              <w:rPr>
                <w:ins w:id="2880" w:author="Xiaomi" w:date="2022-08-08T20:35:00Z"/>
              </w:rPr>
            </w:pPr>
          </w:p>
        </w:tc>
        <w:tc>
          <w:tcPr>
            <w:tcW w:w="1043" w:type="dxa"/>
            <w:tcBorders>
              <w:left w:val="single" w:sz="6" w:space="0" w:color="auto"/>
              <w:right w:val="single" w:sz="6" w:space="0" w:color="auto"/>
            </w:tcBorders>
            <w:shd w:val="clear" w:color="auto" w:fill="auto"/>
          </w:tcPr>
          <w:p w14:paraId="10CAC41A" w14:textId="77777777" w:rsidR="003913E9" w:rsidRPr="009C5807" w:rsidRDefault="003913E9" w:rsidP="00D366D0">
            <w:pPr>
              <w:pStyle w:val="TAC"/>
              <w:rPr>
                <w:ins w:id="2881" w:author="Xiaomi" w:date="2022-08-08T20:35:00Z"/>
              </w:rPr>
            </w:pPr>
          </w:p>
        </w:tc>
        <w:tc>
          <w:tcPr>
            <w:tcW w:w="780" w:type="dxa"/>
            <w:tcBorders>
              <w:left w:val="single" w:sz="6" w:space="0" w:color="auto"/>
              <w:right w:val="single" w:sz="6" w:space="0" w:color="auto"/>
            </w:tcBorders>
            <w:shd w:val="clear" w:color="auto" w:fill="auto"/>
          </w:tcPr>
          <w:p w14:paraId="4DD1DAC8" w14:textId="77777777" w:rsidR="003913E9" w:rsidRPr="009C5807" w:rsidRDefault="003913E9" w:rsidP="00D366D0">
            <w:pPr>
              <w:pStyle w:val="TAC"/>
              <w:rPr>
                <w:ins w:id="2882" w:author="Xiaomi" w:date="2022-08-08T20:35:00Z"/>
              </w:rPr>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06C3137C" w14:textId="77777777" w:rsidR="003913E9" w:rsidRPr="009C5807" w:rsidDel="00836998" w:rsidRDefault="003913E9" w:rsidP="00D366D0">
            <w:pPr>
              <w:pStyle w:val="TAC"/>
              <w:rPr>
                <w:ins w:id="2883" w:author="Xiaomi" w:date="2022-08-08T20:35:00Z"/>
                <w:lang w:val="sv-SE"/>
              </w:rPr>
            </w:pPr>
            <w:ins w:id="2884" w:author="Xiaomi" w:date="2022-08-08T20:35:00Z">
              <w:r w:rsidRPr="009C5807">
                <w:rPr>
                  <w:lang w:val="sv-SE"/>
                </w:rPr>
                <w:t>NR_FDD_FR1_E, NR_TDD_FR1_E</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4CF33F3" w14:textId="77777777" w:rsidR="003913E9" w:rsidRPr="009C5807" w:rsidRDefault="003913E9" w:rsidP="00D366D0">
            <w:pPr>
              <w:pStyle w:val="TAC"/>
              <w:rPr>
                <w:ins w:id="2885" w:author="Xiaomi" w:date="2022-08-08T20:35:00Z"/>
              </w:rPr>
            </w:pPr>
            <w:ins w:id="2886" w:author="Xiaomi" w:date="2022-08-08T20:35:00Z">
              <w:r w:rsidRPr="009C5807">
                <w:t>-119</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C0891B9" w14:textId="77777777" w:rsidR="003913E9" w:rsidRPr="009C5807" w:rsidRDefault="003913E9" w:rsidP="00D366D0">
            <w:pPr>
              <w:pStyle w:val="TAC"/>
              <w:rPr>
                <w:ins w:id="2887" w:author="Xiaomi" w:date="2022-08-08T20:35:00Z"/>
                <w:lang w:val="sv-SE"/>
              </w:rPr>
            </w:pPr>
            <w:ins w:id="2888" w:author="Xiaomi" w:date="2022-08-08T20:35:00Z">
              <w:r w:rsidRPr="009C5807">
                <w:t>-116</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FCB32A3" w14:textId="77777777" w:rsidR="003913E9" w:rsidRPr="009C5807" w:rsidRDefault="003913E9" w:rsidP="00D366D0">
            <w:pPr>
              <w:pStyle w:val="TAC"/>
              <w:rPr>
                <w:ins w:id="2889" w:author="Xiaomi" w:date="2022-08-08T20:35:00Z"/>
                <w:lang w:val="sv-SE"/>
              </w:rPr>
            </w:pPr>
            <w:ins w:id="2890" w:author="Xiaomi" w:date="2022-08-08T20:35:00Z">
              <w:r w:rsidRPr="009C5807">
                <w:t>-113</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162552F" w14:textId="77777777" w:rsidR="003913E9" w:rsidRPr="009C5807" w:rsidRDefault="003913E9" w:rsidP="00D366D0">
            <w:pPr>
              <w:pStyle w:val="TAC"/>
              <w:rPr>
                <w:ins w:id="2891" w:author="Xiaomi" w:date="2022-08-08T20:35:00Z"/>
              </w:rPr>
            </w:pPr>
            <w:ins w:id="2892" w:author="Xiaomi" w:date="2022-08-08T20:35: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46AA7DE" w14:textId="77777777" w:rsidR="003913E9" w:rsidRPr="009C5807" w:rsidRDefault="003913E9" w:rsidP="00D366D0">
            <w:pPr>
              <w:pStyle w:val="TAC"/>
              <w:rPr>
                <w:ins w:id="2893" w:author="Xiaomi" w:date="2022-08-08T20:35:00Z"/>
              </w:rPr>
            </w:pPr>
            <w:ins w:id="2894" w:author="Xiaomi" w:date="2022-08-08T20:35:00Z">
              <w:r w:rsidRPr="009C5807">
                <w:t>-70</w:t>
              </w:r>
            </w:ins>
          </w:p>
        </w:tc>
      </w:tr>
      <w:tr w:rsidR="003913E9" w:rsidRPr="009C5807" w14:paraId="015819D3" w14:textId="77777777" w:rsidTr="00D366D0">
        <w:trPr>
          <w:jc w:val="center"/>
          <w:ins w:id="2895" w:author="Xiaomi" w:date="2022-08-08T20:35:00Z"/>
        </w:trPr>
        <w:tc>
          <w:tcPr>
            <w:tcW w:w="1031" w:type="dxa"/>
            <w:tcBorders>
              <w:left w:val="single" w:sz="4" w:space="0" w:color="auto"/>
              <w:right w:val="single" w:sz="6" w:space="0" w:color="auto"/>
            </w:tcBorders>
            <w:shd w:val="clear" w:color="auto" w:fill="auto"/>
          </w:tcPr>
          <w:p w14:paraId="5111E0F2" w14:textId="77777777" w:rsidR="003913E9" w:rsidRPr="009C5807" w:rsidRDefault="003913E9" w:rsidP="00D366D0">
            <w:pPr>
              <w:pStyle w:val="TAC"/>
              <w:rPr>
                <w:ins w:id="2896" w:author="Xiaomi" w:date="2022-08-08T20:35:00Z"/>
              </w:rPr>
            </w:pPr>
          </w:p>
        </w:tc>
        <w:tc>
          <w:tcPr>
            <w:tcW w:w="1043" w:type="dxa"/>
            <w:tcBorders>
              <w:left w:val="single" w:sz="6" w:space="0" w:color="auto"/>
              <w:right w:val="single" w:sz="6" w:space="0" w:color="auto"/>
            </w:tcBorders>
            <w:shd w:val="clear" w:color="auto" w:fill="auto"/>
          </w:tcPr>
          <w:p w14:paraId="35EF840C" w14:textId="77777777" w:rsidR="003913E9" w:rsidRPr="009C5807" w:rsidRDefault="003913E9" w:rsidP="00D366D0">
            <w:pPr>
              <w:pStyle w:val="TAC"/>
              <w:rPr>
                <w:ins w:id="2897" w:author="Xiaomi" w:date="2022-08-08T20:35:00Z"/>
              </w:rPr>
            </w:pPr>
          </w:p>
        </w:tc>
        <w:tc>
          <w:tcPr>
            <w:tcW w:w="780" w:type="dxa"/>
            <w:tcBorders>
              <w:left w:val="single" w:sz="6" w:space="0" w:color="auto"/>
              <w:right w:val="single" w:sz="6" w:space="0" w:color="auto"/>
            </w:tcBorders>
            <w:shd w:val="clear" w:color="auto" w:fill="auto"/>
          </w:tcPr>
          <w:p w14:paraId="40A99BEC" w14:textId="77777777" w:rsidR="003913E9" w:rsidRPr="009C5807" w:rsidRDefault="003913E9" w:rsidP="00D366D0">
            <w:pPr>
              <w:pStyle w:val="TAC"/>
              <w:rPr>
                <w:ins w:id="2898" w:author="Xiaomi" w:date="2022-08-08T20:35:00Z"/>
              </w:rPr>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45CF853A" w14:textId="77777777" w:rsidR="003913E9" w:rsidRPr="009C5807" w:rsidRDefault="003913E9" w:rsidP="00D366D0">
            <w:pPr>
              <w:pStyle w:val="TAC"/>
              <w:rPr>
                <w:ins w:id="2899" w:author="Xiaomi" w:date="2022-08-08T20:35:00Z"/>
                <w:lang w:val="sv-SE"/>
              </w:rPr>
            </w:pPr>
            <w:ins w:id="2900" w:author="Xiaomi" w:date="2022-08-08T20:35:00Z">
              <w:r w:rsidRPr="009C5807">
                <w:rPr>
                  <w:lang w:eastAsia="zh-CN"/>
                </w:rPr>
                <w:t>NR_FDD_FR1_F</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536C967" w14:textId="77777777" w:rsidR="003913E9" w:rsidRPr="009C5807" w:rsidRDefault="003913E9" w:rsidP="00D366D0">
            <w:pPr>
              <w:pStyle w:val="TAC"/>
              <w:rPr>
                <w:ins w:id="2901" w:author="Xiaomi" w:date="2022-08-08T20:35:00Z"/>
              </w:rPr>
            </w:pPr>
            <w:ins w:id="2902" w:author="Xiaomi" w:date="2022-08-08T20:35:00Z">
              <w:r w:rsidRPr="009C5807">
                <w:t>-118.5</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1D94B42" w14:textId="77777777" w:rsidR="003913E9" w:rsidRPr="009C5807" w:rsidRDefault="003913E9" w:rsidP="00D366D0">
            <w:pPr>
              <w:pStyle w:val="TAC"/>
              <w:rPr>
                <w:ins w:id="2903" w:author="Xiaomi" w:date="2022-08-08T20:35:00Z"/>
              </w:rPr>
            </w:pPr>
            <w:ins w:id="2904" w:author="Xiaomi" w:date="2022-08-08T20:35:00Z">
              <w:r w:rsidRPr="009C5807">
                <w:rPr>
                  <w:rFonts w:cs="Arial"/>
                </w:rPr>
                <w:t>-115.5</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82910D2" w14:textId="77777777" w:rsidR="003913E9" w:rsidRPr="009C5807" w:rsidRDefault="003913E9" w:rsidP="00D366D0">
            <w:pPr>
              <w:pStyle w:val="TAC"/>
              <w:rPr>
                <w:ins w:id="2905" w:author="Xiaomi" w:date="2022-08-08T20:35:00Z"/>
              </w:rPr>
            </w:pPr>
            <w:ins w:id="2906" w:author="Xiaomi" w:date="2022-08-08T20:35:00Z">
              <w:r w:rsidRPr="009C5807">
                <w:rPr>
                  <w:rFonts w:cs="Arial"/>
                </w:rPr>
                <w:t>-112.5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A772D12" w14:textId="77777777" w:rsidR="003913E9" w:rsidRPr="009C5807" w:rsidRDefault="003913E9" w:rsidP="00D366D0">
            <w:pPr>
              <w:pStyle w:val="TAC"/>
              <w:rPr>
                <w:ins w:id="2907" w:author="Xiaomi" w:date="2022-08-08T20:35:00Z"/>
              </w:rPr>
            </w:pPr>
            <w:ins w:id="2908" w:author="Xiaomi" w:date="2022-08-08T20:35: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908CAC8" w14:textId="77777777" w:rsidR="003913E9" w:rsidRPr="009C5807" w:rsidRDefault="003913E9" w:rsidP="00D366D0">
            <w:pPr>
              <w:pStyle w:val="TAC"/>
              <w:rPr>
                <w:ins w:id="2909" w:author="Xiaomi" w:date="2022-08-08T20:35:00Z"/>
              </w:rPr>
            </w:pPr>
            <w:ins w:id="2910" w:author="Xiaomi" w:date="2022-08-08T20:35:00Z">
              <w:r w:rsidRPr="009C5807">
                <w:t>-70</w:t>
              </w:r>
            </w:ins>
          </w:p>
        </w:tc>
      </w:tr>
      <w:tr w:rsidR="003913E9" w:rsidRPr="009C5807" w14:paraId="1901695D" w14:textId="77777777" w:rsidTr="00D366D0">
        <w:trPr>
          <w:jc w:val="center"/>
          <w:ins w:id="2911" w:author="Xiaomi" w:date="2022-08-08T20:35:00Z"/>
        </w:trPr>
        <w:tc>
          <w:tcPr>
            <w:tcW w:w="1031" w:type="dxa"/>
            <w:tcBorders>
              <w:left w:val="single" w:sz="4" w:space="0" w:color="auto"/>
              <w:right w:val="single" w:sz="6" w:space="0" w:color="auto"/>
            </w:tcBorders>
            <w:shd w:val="clear" w:color="auto" w:fill="auto"/>
          </w:tcPr>
          <w:p w14:paraId="2BE36BDA" w14:textId="77777777" w:rsidR="003913E9" w:rsidRPr="009C5807" w:rsidRDefault="003913E9" w:rsidP="00D366D0">
            <w:pPr>
              <w:pStyle w:val="TAC"/>
              <w:rPr>
                <w:ins w:id="2912" w:author="Xiaomi" w:date="2022-08-08T20:35:00Z"/>
              </w:rPr>
            </w:pPr>
          </w:p>
        </w:tc>
        <w:tc>
          <w:tcPr>
            <w:tcW w:w="1043" w:type="dxa"/>
            <w:tcBorders>
              <w:left w:val="single" w:sz="6" w:space="0" w:color="auto"/>
              <w:right w:val="single" w:sz="6" w:space="0" w:color="auto"/>
            </w:tcBorders>
            <w:shd w:val="clear" w:color="auto" w:fill="auto"/>
          </w:tcPr>
          <w:p w14:paraId="4EAD4683" w14:textId="77777777" w:rsidR="003913E9" w:rsidRPr="009C5807" w:rsidRDefault="003913E9" w:rsidP="00D366D0">
            <w:pPr>
              <w:pStyle w:val="TAC"/>
              <w:rPr>
                <w:ins w:id="2913" w:author="Xiaomi" w:date="2022-08-08T20:35:00Z"/>
              </w:rPr>
            </w:pPr>
          </w:p>
        </w:tc>
        <w:tc>
          <w:tcPr>
            <w:tcW w:w="780" w:type="dxa"/>
            <w:tcBorders>
              <w:left w:val="single" w:sz="6" w:space="0" w:color="auto"/>
              <w:right w:val="single" w:sz="6" w:space="0" w:color="auto"/>
            </w:tcBorders>
            <w:shd w:val="clear" w:color="auto" w:fill="auto"/>
          </w:tcPr>
          <w:p w14:paraId="6876FD65" w14:textId="77777777" w:rsidR="003913E9" w:rsidRPr="009C5807" w:rsidRDefault="003913E9" w:rsidP="00D366D0">
            <w:pPr>
              <w:pStyle w:val="TAC"/>
              <w:rPr>
                <w:ins w:id="2914" w:author="Xiaomi" w:date="2022-08-08T20:35:00Z"/>
              </w:rPr>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37E40021" w14:textId="77777777" w:rsidR="003913E9" w:rsidRPr="009C5807" w:rsidDel="00836998" w:rsidRDefault="003913E9" w:rsidP="00D366D0">
            <w:pPr>
              <w:pStyle w:val="TAC"/>
              <w:rPr>
                <w:ins w:id="2915" w:author="Xiaomi" w:date="2022-08-08T20:35:00Z"/>
                <w:lang w:eastAsia="zh-CN"/>
              </w:rPr>
            </w:pPr>
            <w:ins w:id="2916" w:author="Xiaomi" w:date="2022-08-08T20:35:00Z">
              <w:r w:rsidRPr="009C5807">
                <w:rPr>
                  <w:lang w:eastAsia="zh-CN"/>
                </w:rPr>
                <w:t>NR</w:t>
              </w:r>
              <w:r w:rsidRPr="009C5807">
                <w:t>_</w:t>
              </w:r>
              <w:r w:rsidRPr="009C5807">
                <w:rPr>
                  <w:lang w:eastAsia="zh-CN"/>
                </w:rPr>
                <w:t>FDD_FR1_G</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0E5D62B" w14:textId="77777777" w:rsidR="003913E9" w:rsidRPr="009C5807" w:rsidRDefault="003913E9" w:rsidP="00D366D0">
            <w:pPr>
              <w:pStyle w:val="TAC"/>
              <w:rPr>
                <w:ins w:id="2917" w:author="Xiaomi" w:date="2022-08-08T20:35:00Z"/>
              </w:rPr>
            </w:pPr>
            <w:ins w:id="2918" w:author="Xiaomi" w:date="2022-08-08T20:35:00Z">
              <w:r w:rsidRPr="009C5807">
                <w:t>-118</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C5603D7" w14:textId="77777777" w:rsidR="003913E9" w:rsidRPr="009C5807" w:rsidRDefault="003913E9" w:rsidP="00D366D0">
            <w:pPr>
              <w:pStyle w:val="TAC"/>
              <w:rPr>
                <w:ins w:id="2919" w:author="Xiaomi" w:date="2022-08-08T20:35:00Z"/>
                <w:rFonts w:cs="Arial"/>
                <w:lang w:val="sv-SE"/>
              </w:rPr>
            </w:pPr>
            <w:ins w:id="2920" w:author="Xiaomi" w:date="2022-08-08T20:35:00Z">
              <w:r w:rsidRPr="009C5807">
                <w:rPr>
                  <w:rFonts w:cs="Arial"/>
                </w:rPr>
                <w:t>-115</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ADE2F3E" w14:textId="77777777" w:rsidR="003913E9" w:rsidRPr="009C5807" w:rsidRDefault="003913E9" w:rsidP="00D366D0">
            <w:pPr>
              <w:pStyle w:val="TAC"/>
              <w:rPr>
                <w:ins w:id="2921" w:author="Xiaomi" w:date="2022-08-08T20:35:00Z"/>
                <w:rFonts w:cs="Arial"/>
                <w:lang w:val="sv-SE"/>
              </w:rPr>
            </w:pPr>
            <w:ins w:id="2922" w:author="Xiaomi" w:date="2022-08-08T20:35:00Z">
              <w:r w:rsidRPr="009C5807">
                <w:rPr>
                  <w:rFonts w:cs="Arial"/>
                </w:rPr>
                <w:t>-112</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8C712B9" w14:textId="77777777" w:rsidR="003913E9" w:rsidRPr="009C5807" w:rsidRDefault="003913E9" w:rsidP="00D366D0">
            <w:pPr>
              <w:pStyle w:val="TAC"/>
              <w:rPr>
                <w:ins w:id="2923" w:author="Xiaomi" w:date="2022-08-08T20:35:00Z"/>
              </w:rPr>
            </w:pPr>
            <w:ins w:id="2924" w:author="Xiaomi" w:date="2022-08-08T20:35: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8261BB2" w14:textId="77777777" w:rsidR="003913E9" w:rsidRPr="009C5807" w:rsidRDefault="003913E9" w:rsidP="00D366D0">
            <w:pPr>
              <w:pStyle w:val="TAC"/>
              <w:rPr>
                <w:ins w:id="2925" w:author="Xiaomi" w:date="2022-08-08T20:35:00Z"/>
              </w:rPr>
            </w:pPr>
            <w:ins w:id="2926" w:author="Xiaomi" w:date="2022-08-08T20:35:00Z">
              <w:r w:rsidRPr="009C5807">
                <w:t>-70</w:t>
              </w:r>
            </w:ins>
          </w:p>
        </w:tc>
      </w:tr>
      <w:tr w:rsidR="003913E9" w:rsidRPr="009C5807" w14:paraId="6D2F9266" w14:textId="77777777" w:rsidTr="00D366D0">
        <w:trPr>
          <w:jc w:val="center"/>
          <w:ins w:id="2927" w:author="Xiaomi" w:date="2022-08-08T20:35:00Z"/>
        </w:trPr>
        <w:tc>
          <w:tcPr>
            <w:tcW w:w="1031" w:type="dxa"/>
            <w:tcBorders>
              <w:left w:val="single" w:sz="4" w:space="0" w:color="auto"/>
              <w:right w:val="single" w:sz="6" w:space="0" w:color="auto"/>
            </w:tcBorders>
            <w:shd w:val="clear" w:color="auto" w:fill="auto"/>
          </w:tcPr>
          <w:p w14:paraId="6633C543" w14:textId="77777777" w:rsidR="003913E9" w:rsidRPr="009C5807" w:rsidRDefault="003913E9" w:rsidP="00D366D0">
            <w:pPr>
              <w:pStyle w:val="TAC"/>
              <w:rPr>
                <w:ins w:id="2928" w:author="Xiaomi" w:date="2022-08-08T20:35:00Z"/>
              </w:rPr>
            </w:pPr>
          </w:p>
        </w:tc>
        <w:tc>
          <w:tcPr>
            <w:tcW w:w="1043" w:type="dxa"/>
            <w:tcBorders>
              <w:left w:val="single" w:sz="6" w:space="0" w:color="auto"/>
              <w:right w:val="single" w:sz="6" w:space="0" w:color="auto"/>
            </w:tcBorders>
            <w:shd w:val="clear" w:color="auto" w:fill="auto"/>
          </w:tcPr>
          <w:p w14:paraId="6B23892F" w14:textId="77777777" w:rsidR="003913E9" w:rsidRPr="009C5807" w:rsidRDefault="003913E9" w:rsidP="00D366D0">
            <w:pPr>
              <w:pStyle w:val="TAC"/>
              <w:rPr>
                <w:ins w:id="2929" w:author="Xiaomi" w:date="2022-08-08T20:35:00Z"/>
              </w:rPr>
            </w:pPr>
          </w:p>
        </w:tc>
        <w:tc>
          <w:tcPr>
            <w:tcW w:w="780" w:type="dxa"/>
            <w:tcBorders>
              <w:left w:val="single" w:sz="6" w:space="0" w:color="auto"/>
              <w:right w:val="single" w:sz="6" w:space="0" w:color="auto"/>
            </w:tcBorders>
            <w:shd w:val="clear" w:color="auto" w:fill="auto"/>
          </w:tcPr>
          <w:p w14:paraId="4D52B4DA" w14:textId="77777777" w:rsidR="003913E9" w:rsidRPr="009C5807" w:rsidRDefault="003913E9" w:rsidP="00D366D0">
            <w:pPr>
              <w:pStyle w:val="TAC"/>
              <w:rPr>
                <w:ins w:id="2930" w:author="Xiaomi" w:date="2022-08-08T20:35:00Z"/>
              </w:rPr>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78F0F4DF" w14:textId="77777777" w:rsidR="003913E9" w:rsidRPr="009C5807" w:rsidRDefault="003913E9" w:rsidP="00D366D0">
            <w:pPr>
              <w:pStyle w:val="TAC"/>
              <w:rPr>
                <w:ins w:id="2931" w:author="Xiaomi" w:date="2022-08-08T20:35:00Z"/>
                <w:lang w:eastAsia="zh-CN"/>
              </w:rPr>
            </w:pPr>
            <w:ins w:id="2932" w:author="Xiaomi" w:date="2022-08-08T20:35:00Z">
              <w:r w:rsidRPr="009C5807">
                <w:rPr>
                  <w:lang w:eastAsia="zh-CN"/>
                </w:rPr>
                <w:t>NR</w:t>
              </w:r>
              <w:r w:rsidRPr="009C5807">
                <w:t>_</w:t>
              </w:r>
              <w:r w:rsidRPr="009C5807">
                <w:rPr>
                  <w:lang w:eastAsia="zh-CN"/>
                </w:rPr>
                <w:t>FDD_FR1_H</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EEEFB82" w14:textId="77777777" w:rsidR="003913E9" w:rsidRPr="009C5807" w:rsidRDefault="003913E9" w:rsidP="00D366D0">
            <w:pPr>
              <w:pStyle w:val="TAC"/>
              <w:rPr>
                <w:ins w:id="2933" w:author="Xiaomi" w:date="2022-08-08T20:35:00Z"/>
              </w:rPr>
            </w:pPr>
            <w:ins w:id="2934" w:author="Xiaomi" w:date="2022-08-08T20:35:00Z">
              <w:r w:rsidRPr="009C5807">
                <w:t>-117.5</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13384AA" w14:textId="77777777" w:rsidR="003913E9" w:rsidRPr="009C5807" w:rsidRDefault="003913E9" w:rsidP="00D366D0">
            <w:pPr>
              <w:pStyle w:val="TAC"/>
              <w:rPr>
                <w:ins w:id="2935" w:author="Xiaomi" w:date="2022-08-08T20:35:00Z"/>
                <w:rFonts w:cs="Arial"/>
                <w:lang w:val="sv-SE"/>
              </w:rPr>
            </w:pPr>
            <w:ins w:id="2936" w:author="Xiaomi" w:date="2022-08-08T20:35:00Z">
              <w:r w:rsidRPr="009C5807">
                <w:rPr>
                  <w:rFonts w:cs="Arial"/>
                </w:rPr>
                <w:t>-114.5</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07550CF" w14:textId="77777777" w:rsidR="003913E9" w:rsidRPr="009C5807" w:rsidRDefault="003913E9" w:rsidP="00D366D0">
            <w:pPr>
              <w:pStyle w:val="TAC"/>
              <w:rPr>
                <w:ins w:id="2937" w:author="Xiaomi" w:date="2022-08-08T20:35:00Z"/>
                <w:rFonts w:cs="Arial"/>
                <w:lang w:val="sv-SE"/>
              </w:rPr>
            </w:pPr>
            <w:ins w:id="2938" w:author="Xiaomi" w:date="2022-08-08T20:35:00Z">
              <w:r w:rsidRPr="009C5807">
                <w:rPr>
                  <w:rFonts w:cs="Arial"/>
                </w:rPr>
                <w:t>-111.5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FAA1A58" w14:textId="77777777" w:rsidR="003913E9" w:rsidRPr="009C5807" w:rsidRDefault="003913E9" w:rsidP="00D366D0">
            <w:pPr>
              <w:pStyle w:val="TAC"/>
              <w:rPr>
                <w:ins w:id="2939" w:author="Xiaomi" w:date="2022-08-08T20:35:00Z"/>
              </w:rPr>
            </w:pPr>
            <w:ins w:id="2940" w:author="Xiaomi" w:date="2022-08-08T20:35: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BC199A2" w14:textId="77777777" w:rsidR="003913E9" w:rsidRPr="009C5807" w:rsidRDefault="003913E9" w:rsidP="00D366D0">
            <w:pPr>
              <w:pStyle w:val="TAC"/>
              <w:rPr>
                <w:ins w:id="2941" w:author="Xiaomi" w:date="2022-08-08T20:35:00Z"/>
              </w:rPr>
            </w:pPr>
            <w:ins w:id="2942" w:author="Xiaomi" w:date="2022-08-08T20:35:00Z">
              <w:r w:rsidRPr="009C5807">
                <w:t>-70</w:t>
              </w:r>
            </w:ins>
          </w:p>
        </w:tc>
      </w:tr>
      <w:tr w:rsidR="003913E9" w:rsidRPr="009C5807" w14:paraId="104CEC71" w14:textId="77777777" w:rsidTr="00D366D0">
        <w:trPr>
          <w:jc w:val="center"/>
          <w:ins w:id="2943" w:author="Xiaomi" w:date="2022-08-08T20:35:00Z"/>
        </w:trPr>
        <w:tc>
          <w:tcPr>
            <w:tcW w:w="1031" w:type="dxa"/>
            <w:tcBorders>
              <w:top w:val="single" w:sz="6" w:space="0" w:color="auto"/>
              <w:left w:val="single" w:sz="4" w:space="0" w:color="auto"/>
              <w:bottom w:val="single" w:sz="6" w:space="0" w:color="auto"/>
              <w:right w:val="single" w:sz="6" w:space="0" w:color="auto"/>
            </w:tcBorders>
            <w:shd w:val="clear" w:color="auto" w:fill="auto"/>
          </w:tcPr>
          <w:p w14:paraId="551035E2" w14:textId="3C01A540" w:rsidR="003913E9" w:rsidRPr="009C5807" w:rsidRDefault="003913E9" w:rsidP="00365A1D">
            <w:pPr>
              <w:pStyle w:val="TAC"/>
              <w:rPr>
                <w:ins w:id="2944" w:author="Xiaomi" w:date="2022-08-08T20:35:00Z"/>
              </w:rPr>
            </w:pPr>
            <w:ins w:id="2945" w:author="Xiaomi" w:date="2022-08-08T20:35:00Z">
              <w:r w:rsidRPr="009C5807">
                <w:rPr>
                  <w:rFonts w:cs="Arial"/>
                </w:rPr>
                <w:t>±</w:t>
              </w:r>
            </w:ins>
            <w:ins w:id="2946" w:author="Xiaomi" w:date="2022-08-08T20:39:00Z">
              <w:r w:rsidR="00365A1D">
                <w:t>[9]</w:t>
              </w:r>
            </w:ins>
          </w:p>
        </w:tc>
        <w:tc>
          <w:tcPr>
            <w:tcW w:w="1043" w:type="dxa"/>
            <w:tcBorders>
              <w:top w:val="single" w:sz="6" w:space="0" w:color="auto"/>
              <w:left w:val="single" w:sz="6" w:space="0" w:color="auto"/>
              <w:bottom w:val="single" w:sz="6" w:space="0" w:color="auto"/>
              <w:right w:val="single" w:sz="6" w:space="0" w:color="auto"/>
            </w:tcBorders>
            <w:shd w:val="clear" w:color="auto" w:fill="auto"/>
          </w:tcPr>
          <w:p w14:paraId="69F00F6B" w14:textId="77777777" w:rsidR="003913E9" w:rsidRPr="009C5807" w:rsidRDefault="003913E9" w:rsidP="00D366D0">
            <w:pPr>
              <w:pStyle w:val="TAC"/>
              <w:rPr>
                <w:ins w:id="2947" w:author="Xiaomi" w:date="2022-08-08T20:35:00Z"/>
              </w:rPr>
            </w:pPr>
            <w:ins w:id="2948" w:author="Xiaomi" w:date="2022-08-08T20:35:00Z">
              <w:r w:rsidRPr="009C5807">
                <w:rPr>
                  <w:rFonts w:cs="Arial"/>
                </w:rPr>
                <w:t>±</w:t>
              </w:r>
              <w:r w:rsidRPr="009C5807">
                <w:t>11.5</w:t>
              </w:r>
            </w:ins>
          </w:p>
        </w:tc>
        <w:tc>
          <w:tcPr>
            <w:tcW w:w="780" w:type="dxa"/>
            <w:tcBorders>
              <w:top w:val="single" w:sz="6" w:space="0" w:color="auto"/>
              <w:left w:val="single" w:sz="6" w:space="0" w:color="auto"/>
              <w:bottom w:val="single" w:sz="6" w:space="0" w:color="auto"/>
              <w:right w:val="single" w:sz="6" w:space="0" w:color="auto"/>
            </w:tcBorders>
            <w:shd w:val="clear" w:color="auto" w:fill="auto"/>
          </w:tcPr>
          <w:p w14:paraId="398C606D" w14:textId="77777777" w:rsidR="003913E9" w:rsidRPr="009C5807" w:rsidRDefault="003913E9" w:rsidP="00D366D0">
            <w:pPr>
              <w:pStyle w:val="TAC"/>
              <w:rPr>
                <w:ins w:id="2949" w:author="Xiaomi" w:date="2022-08-08T20:35:00Z"/>
              </w:rPr>
            </w:pPr>
            <w:ins w:id="2950" w:author="Xiaomi" w:date="2022-08-08T20:35:00Z">
              <w:r w:rsidRPr="009C5807">
                <w:sym w:font="Symbol" w:char="F0B3"/>
              </w:r>
              <w:r w:rsidRPr="009C5807">
                <w:t>-3</w:t>
              </w:r>
            </w:ins>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595C064B" w14:textId="77777777" w:rsidR="003913E9" w:rsidRPr="009C5807" w:rsidRDefault="003913E9" w:rsidP="00D366D0">
            <w:pPr>
              <w:pStyle w:val="TAC"/>
              <w:rPr>
                <w:ins w:id="2951" w:author="Xiaomi" w:date="2022-08-08T20:35:00Z"/>
              </w:rPr>
            </w:pPr>
            <w:ins w:id="2952" w:author="Xiaomi" w:date="2022-08-08T20:35:00Z">
              <w:r w:rsidRPr="009C5807">
                <w:t>NR_FDD_FR1_A, NR_TDD_FR1_A,</w:t>
              </w:r>
            </w:ins>
          </w:p>
          <w:p w14:paraId="3A6A5D23" w14:textId="77777777" w:rsidR="003913E9" w:rsidRPr="009C5807" w:rsidRDefault="003913E9" w:rsidP="00D366D0">
            <w:pPr>
              <w:pStyle w:val="TAC"/>
              <w:rPr>
                <w:ins w:id="2953" w:author="Xiaomi" w:date="2022-08-08T20:35:00Z"/>
              </w:rPr>
            </w:pPr>
            <w:ins w:id="2954" w:author="Xiaomi" w:date="2022-08-08T20:35:00Z">
              <w:r w:rsidRPr="009C5807">
                <w:t>NR_SDL_FR1_A,</w:t>
              </w:r>
            </w:ins>
          </w:p>
          <w:p w14:paraId="1D83E527" w14:textId="77777777" w:rsidR="003913E9" w:rsidRPr="009C5807" w:rsidRDefault="003913E9" w:rsidP="00D366D0">
            <w:pPr>
              <w:pStyle w:val="TAC"/>
              <w:rPr>
                <w:ins w:id="2955" w:author="Xiaomi" w:date="2022-08-08T20:35:00Z"/>
              </w:rPr>
            </w:pPr>
            <w:ins w:id="2956" w:author="Xiaomi" w:date="2022-08-08T20:35:00Z">
              <w:r w:rsidRPr="009C5807">
                <w:t>NR_FDD_FR1_B, NR_TDD_FR1_C, NR_FDD_FR1_D, NR_TDD_FR1_D, NR_FDD_FR1_E, NR_TDD_FR1_E, NR_FDD_FR1_F,</w:t>
              </w:r>
            </w:ins>
          </w:p>
          <w:p w14:paraId="67FAD00C" w14:textId="77777777" w:rsidR="003913E9" w:rsidRPr="009C5807" w:rsidRDefault="003913E9" w:rsidP="00D366D0">
            <w:pPr>
              <w:pStyle w:val="TAC"/>
              <w:rPr>
                <w:ins w:id="2957" w:author="Xiaomi" w:date="2022-08-08T20:35:00Z"/>
                <w:lang w:val="sv-FI"/>
              </w:rPr>
            </w:pPr>
            <w:ins w:id="2958" w:author="Xiaomi" w:date="2022-08-08T20:35:00Z">
              <w:r w:rsidRPr="009C5807">
                <w:rPr>
                  <w:lang w:val="sv-FI"/>
                </w:rPr>
                <w:t>NR_FDD_FR1_G, NR_FDD_FR1_H</w:t>
              </w:r>
            </w:ins>
          </w:p>
        </w:tc>
        <w:tc>
          <w:tcPr>
            <w:tcW w:w="827" w:type="dxa"/>
            <w:tcBorders>
              <w:top w:val="single" w:sz="6" w:space="0" w:color="auto"/>
              <w:left w:val="single" w:sz="4" w:space="0" w:color="auto"/>
              <w:bottom w:val="single" w:sz="4" w:space="0" w:color="auto"/>
              <w:right w:val="single" w:sz="6" w:space="0" w:color="auto"/>
            </w:tcBorders>
            <w:shd w:val="clear" w:color="auto" w:fill="auto"/>
          </w:tcPr>
          <w:p w14:paraId="1C0C561F" w14:textId="77777777" w:rsidR="003913E9" w:rsidRPr="009C5807" w:rsidRDefault="003913E9" w:rsidP="00D366D0">
            <w:pPr>
              <w:pStyle w:val="TAC"/>
              <w:rPr>
                <w:ins w:id="2959" w:author="Xiaomi" w:date="2022-08-08T20:35:00Z"/>
              </w:rPr>
            </w:pPr>
            <w:ins w:id="2960" w:author="Xiaomi" w:date="2022-08-08T20:35:00Z">
              <w:r w:rsidRPr="009C5807">
                <w:t>N/A</w:t>
              </w:r>
            </w:ins>
          </w:p>
        </w:tc>
        <w:tc>
          <w:tcPr>
            <w:tcW w:w="827" w:type="dxa"/>
            <w:tcBorders>
              <w:top w:val="single" w:sz="6" w:space="0" w:color="auto"/>
              <w:left w:val="single" w:sz="4" w:space="0" w:color="auto"/>
              <w:bottom w:val="single" w:sz="4" w:space="0" w:color="auto"/>
              <w:right w:val="single" w:sz="6" w:space="0" w:color="auto"/>
            </w:tcBorders>
            <w:shd w:val="clear" w:color="auto" w:fill="auto"/>
          </w:tcPr>
          <w:p w14:paraId="20509D1C" w14:textId="77777777" w:rsidR="003913E9" w:rsidRPr="009C5807" w:rsidRDefault="003913E9" w:rsidP="00D366D0">
            <w:pPr>
              <w:pStyle w:val="TAC"/>
              <w:rPr>
                <w:ins w:id="2961" w:author="Xiaomi" w:date="2022-08-08T20:35:00Z"/>
                <w:lang w:eastAsia="zh-CN"/>
              </w:rPr>
            </w:pPr>
            <w:ins w:id="2962" w:author="Xiaomi" w:date="2022-08-08T20:35:00Z">
              <w:r w:rsidRPr="009C5807">
                <w:rPr>
                  <w:lang w:eastAsia="zh-CN"/>
                </w:rPr>
                <w:t>N/A</w:t>
              </w:r>
            </w:ins>
          </w:p>
        </w:tc>
        <w:tc>
          <w:tcPr>
            <w:tcW w:w="827" w:type="dxa"/>
            <w:tcBorders>
              <w:top w:val="single" w:sz="6" w:space="0" w:color="auto"/>
              <w:left w:val="single" w:sz="4" w:space="0" w:color="auto"/>
              <w:bottom w:val="single" w:sz="4" w:space="0" w:color="auto"/>
              <w:right w:val="single" w:sz="6" w:space="0" w:color="auto"/>
            </w:tcBorders>
            <w:shd w:val="clear" w:color="auto" w:fill="auto"/>
          </w:tcPr>
          <w:p w14:paraId="4FA7F757" w14:textId="77777777" w:rsidR="003913E9" w:rsidRPr="009C5807" w:rsidRDefault="003913E9" w:rsidP="00D366D0">
            <w:pPr>
              <w:pStyle w:val="TAC"/>
              <w:rPr>
                <w:ins w:id="2963" w:author="Xiaomi" w:date="2022-08-08T20:35:00Z"/>
                <w:lang w:eastAsia="zh-CN"/>
              </w:rPr>
            </w:pPr>
            <w:ins w:id="2964" w:author="Xiaomi" w:date="2022-08-08T20:35:00Z">
              <w:r w:rsidRPr="009C5807">
                <w:rPr>
                  <w:lang w:eastAsia="zh-CN"/>
                </w:rPr>
                <w:t>N/A</w:t>
              </w:r>
            </w:ins>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79C898F9" w14:textId="77777777" w:rsidR="003913E9" w:rsidRPr="009C5807" w:rsidRDefault="003913E9" w:rsidP="00D366D0">
            <w:pPr>
              <w:pStyle w:val="TAC"/>
              <w:rPr>
                <w:ins w:id="2965" w:author="Xiaomi" w:date="2022-08-08T20:35:00Z"/>
              </w:rPr>
            </w:pPr>
            <w:ins w:id="2966" w:author="Xiaomi" w:date="2022-08-08T20:35:00Z">
              <w:r w:rsidRPr="009C5807">
                <w:t>-70</w:t>
              </w:r>
            </w:ins>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1FA17687" w14:textId="77777777" w:rsidR="003913E9" w:rsidRPr="009C5807" w:rsidRDefault="003913E9" w:rsidP="00D366D0">
            <w:pPr>
              <w:pStyle w:val="TAC"/>
              <w:rPr>
                <w:ins w:id="2967" w:author="Xiaomi" w:date="2022-08-08T20:35:00Z"/>
              </w:rPr>
            </w:pPr>
            <w:ins w:id="2968" w:author="Xiaomi" w:date="2022-08-08T20:35:00Z">
              <w:r w:rsidRPr="009C5807">
                <w:t>-50</w:t>
              </w:r>
            </w:ins>
          </w:p>
        </w:tc>
      </w:tr>
      <w:tr w:rsidR="003913E9" w:rsidRPr="009C5807" w14:paraId="721198A6" w14:textId="77777777" w:rsidTr="00D366D0">
        <w:trPr>
          <w:jc w:val="center"/>
          <w:ins w:id="2969" w:author="Xiaomi" w:date="2022-08-08T20:35:00Z"/>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721764E5" w14:textId="77777777" w:rsidR="003913E9" w:rsidRPr="009C5807" w:rsidRDefault="003913E9" w:rsidP="00D366D0">
            <w:pPr>
              <w:pStyle w:val="TAN"/>
              <w:rPr>
                <w:ins w:id="2970" w:author="Xiaomi" w:date="2022-08-08T20:35:00Z"/>
              </w:rPr>
            </w:pPr>
            <w:ins w:id="2971" w:author="Xiaomi" w:date="2022-08-08T20:35:00Z">
              <w:r w:rsidRPr="009C5807">
                <w:t>NOTE 1:</w:t>
              </w:r>
              <w:r w:rsidRPr="009C5807">
                <w:tab/>
                <w:t>Io is assumed to have constant EPRE across the bandwidth.</w:t>
              </w:r>
            </w:ins>
          </w:p>
          <w:p w14:paraId="068687BA" w14:textId="77777777" w:rsidR="003913E9" w:rsidRPr="009C5807" w:rsidRDefault="003913E9" w:rsidP="00D366D0">
            <w:pPr>
              <w:pStyle w:val="TAN"/>
              <w:rPr>
                <w:ins w:id="2972" w:author="Xiaomi" w:date="2022-08-08T20:35:00Z"/>
              </w:rPr>
            </w:pPr>
            <w:ins w:id="2973" w:author="Xiaomi" w:date="2022-08-08T20:35:00Z">
              <w:r w:rsidRPr="009C5807">
                <w:t>NOTE 2:</w:t>
              </w:r>
              <w:r w:rsidRPr="009C5807">
                <w:tab/>
                <w:t>NR operating band groups in FR1 are as defined in clause 3.5.2.</w:t>
              </w:r>
            </w:ins>
          </w:p>
        </w:tc>
      </w:tr>
    </w:tbl>
    <w:p w14:paraId="281A0D58" w14:textId="77777777" w:rsidR="003913E9" w:rsidRPr="009C5807" w:rsidRDefault="003913E9" w:rsidP="003913E9">
      <w:pPr>
        <w:rPr>
          <w:ins w:id="2974" w:author="Xiaomi" w:date="2022-08-08T20:35:00Z"/>
          <w:lang w:eastAsia="zh-CN"/>
        </w:rPr>
      </w:pPr>
    </w:p>
    <w:p w14:paraId="0A7EB852" w14:textId="7113C026" w:rsidR="003913E9" w:rsidRPr="009C5807" w:rsidRDefault="00365A1D" w:rsidP="003913E9">
      <w:pPr>
        <w:pStyle w:val="5"/>
        <w:rPr>
          <w:ins w:id="2975" w:author="Xiaomi" w:date="2022-08-08T20:35:00Z"/>
        </w:rPr>
      </w:pPr>
      <w:ins w:id="2976" w:author="Xiaomi" w:date="2022-08-08T20:35:00Z">
        <w:r>
          <w:t>10.1.</w:t>
        </w:r>
      </w:ins>
      <w:ins w:id="2977" w:author="Xiaomi" w:date="2022-08-08T20:39:00Z">
        <w:r>
          <w:t>44</w:t>
        </w:r>
      </w:ins>
      <w:ins w:id="2978" w:author="Xiaomi" w:date="2022-08-08T20:35:00Z">
        <w:r w:rsidR="003913E9" w:rsidRPr="009C5807">
          <w:t>.2.2</w:t>
        </w:r>
        <w:r w:rsidR="003913E9" w:rsidRPr="009C5807">
          <w:tab/>
          <w:t>Relative Accuracy</w:t>
        </w:r>
      </w:ins>
    </w:p>
    <w:p w14:paraId="3A71E2FA" w14:textId="77777777" w:rsidR="003913E9" w:rsidRPr="009C5807" w:rsidRDefault="003913E9" w:rsidP="003913E9">
      <w:pPr>
        <w:rPr>
          <w:ins w:id="2979" w:author="Xiaomi" w:date="2022-08-08T20:35:00Z"/>
          <w:rFonts w:cs="v4.2.0"/>
          <w:i/>
        </w:rPr>
      </w:pPr>
      <w:ins w:id="2980" w:author="Xiaomi" w:date="2022-08-08T20:35:00Z">
        <w:r w:rsidRPr="009C5807">
          <w:rPr>
            <w:rFonts w:cs="v4.2.0"/>
          </w:rPr>
          <w:t xml:space="preserve">The relative accuracy of </w:t>
        </w:r>
        <w:r w:rsidRPr="009C5807">
          <w:rPr>
            <w:rFonts w:cs="v4.2.0"/>
            <w:lang w:eastAsia="zh-CN"/>
          </w:rPr>
          <w:t>CSI-RS based L1-</w:t>
        </w:r>
        <w:r w:rsidRPr="009C5807">
          <w:rPr>
            <w:rFonts w:cs="v4.2.0"/>
          </w:rPr>
          <w:t xml:space="preserve">RSRP is defined as the </w:t>
        </w:r>
        <w:r w:rsidRPr="009C5807">
          <w:rPr>
            <w:rFonts w:cs="v4.2.0"/>
            <w:lang w:eastAsia="zh-CN"/>
          </w:rPr>
          <w:t>L1-</w:t>
        </w:r>
        <w:r w:rsidRPr="009C5807">
          <w:rPr>
            <w:rFonts w:cs="v4.2.0"/>
          </w:rPr>
          <w:t xml:space="preserve">RSRP measured from one CSI-RS compared to the </w:t>
        </w:r>
        <w:r w:rsidRPr="009C5807">
          <w:rPr>
            <w:lang w:val="en-US"/>
          </w:rPr>
          <w:t>largest measured value of L1-RSRP among all CSI-RS resources of the serving cell</w:t>
        </w:r>
        <w:r w:rsidRPr="009C5807">
          <w:rPr>
            <w:rFonts w:cs="v4.2.0"/>
          </w:rPr>
          <w:t>.</w:t>
        </w:r>
      </w:ins>
    </w:p>
    <w:p w14:paraId="3E1D6BB5" w14:textId="41667C4C" w:rsidR="003913E9" w:rsidRPr="009C5807" w:rsidRDefault="003913E9" w:rsidP="003913E9">
      <w:pPr>
        <w:rPr>
          <w:ins w:id="2981" w:author="Xiaomi" w:date="2022-08-08T20:35:00Z"/>
          <w:rFonts w:cs="v4.2.0"/>
          <w:lang w:eastAsia="zh-CN"/>
        </w:rPr>
      </w:pPr>
      <w:ins w:id="2982" w:author="Xiaomi" w:date="2022-08-08T20:35:00Z">
        <w:r w:rsidRPr="009C5807">
          <w:rPr>
            <w:rFonts w:cs="v4.2.0"/>
          </w:rPr>
          <w:t xml:space="preserve">The accuracy requirements in Table </w:t>
        </w:r>
        <w:r w:rsidR="00365A1D">
          <w:rPr>
            <w:lang w:eastAsia="zh-CN"/>
          </w:rPr>
          <w:t>10.1.</w:t>
        </w:r>
      </w:ins>
      <w:ins w:id="2983" w:author="Xiaomi" w:date="2022-08-08T20:39:00Z">
        <w:r w:rsidR="00365A1D">
          <w:rPr>
            <w:lang w:eastAsia="zh-CN"/>
          </w:rPr>
          <w:t>44</w:t>
        </w:r>
      </w:ins>
      <w:ins w:id="2984" w:author="Xiaomi" w:date="2022-08-08T20:35:00Z">
        <w:r w:rsidRPr="009C5807">
          <w:rPr>
            <w:lang w:eastAsia="zh-CN"/>
          </w:rPr>
          <w:t>.2.2</w:t>
        </w:r>
        <w:r w:rsidRPr="009C5807">
          <w:rPr>
            <w:rFonts w:cs="v4.2.0"/>
          </w:rPr>
          <w:t>-1 are valid under the following conditions:</w:t>
        </w:r>
      </w:ins>
    </w:p>
    <w:p w14:paraId="09B9E542" w14:textId="4F9973DD" w:rsidR="003913E9" w:rsidRPr="009C5807" w:rsidRDefault="003913E9" w:rsidP="003913E9">
      <w:pPr>
        <w:pStyle w:val="B10"/>
        <w:rPr>
          <w:ins w:id="2985" w:author="Xiaomi" w:date="2022-08-08T20:35:00Z"/>
          <w:rFonts w:ascii="Arial" w:hAnsi="Arial"/>
          <w:sz w:val="28"/>
        </w:rPr>
      </w:pPr>
      <w:ins w:id="2986" w:author="Xiaomi" w:date="2022-08-08T20:35:00Z">
        <w:r w:rsidRPr="009C5807">
          <w:t>-</w:t>
        </w:r>
        <w:r w:rsidRPr="009C5807">
          <w:tab/>
          <w:t>Conditions defined in clause </w:t>
        </w:r>
      </w:ins>
      <w:ins w:id="2987" w:author="Xiaomi" w:date="2022-08-08T20:39:00Z">
        <w:r w:rsidR="00365A1D">
          <w:t>[</w:t>
        </w:r>
      </w:ins>
      <w:ins w:id="2988" w:author="Xiaomi" w:date="2022-08-08T20:35:00Z">
        <w:r w:rsidRPr="009C5807">
          <w:t>7.3 of TS 38.101-1</w:t>
        </w:r>
      </w:ins>
      <w:ins w:id="2989" w:author="Xiaomi" w:date="2022-08-08T20:39:00Z">
        <w:r w:rsidR="00365A1D">
          <w:t>]</w:t>
        </w:r>
      </w:ins>
      <w:ins w:id="2990" w:author="Xiaomi" w:date="2022-08-08T20:35:00Z">
        <w:r w:rsidRPr="009C5807">
          <w:t xml:space="preserve"> [</w:t>
        </w:r>
      </w:ins>
      <w:ins w:id="2991" w:author="Xiaomi" w:date="2022-08-08T20:39:00Z">
        <w:r w:rsidR="00365A1D">
          <w:t>TBD</w:t>
        </w:r>
      </w:ins>
      <w:ins w:id="2992" w:author="Xiaomi" w:date="2022-08-08T20:35:00Z">
        <w:r w:rsidRPr="009C5807">
          <w:t>] for reference sensitivity are fulfilled.</w:t>
        </w:r>
      </w:ins>
    </w:p>
    <w:p w14:paraId="3B9CDB09" w14:textId="6219D5C3" w:rsidR="003913E9" w:rsidRPr="009C5807" w:rsidRDefault="003913E9" w:rsidP="003913E9">
      <w:pPr>
        <w:pStyle w:val="B10"/>
        <w:rPr>
          <w:ins w:id="2993" w:author="Xiaomi" w:date="2022-08-08T20:35:00Z"/>
          <w:lang w:eastAsia="zh-CN"/>
        </w:rPr>
      </w:pPr>
      <w:ins w:id="2994" w:author="Xiaomi" w:date="2022-08-08T20:35:00Z">
        <w:r w:rsidRPr="009C5807">
          <w:t>-</w:t>
        </w:r>
        <w:r w:rsidRPr="009C5807">
          <w:rPr>
            <w:rFonts w:ascii="Arial" w:hAnsi="Arial"/>
            <w:sz w:val="28"/>
            <w:lang w:val="en-US"/>
          </w:rPr>
          <w:tab/>
        </w:r>
        <w:r w:rsidRPr="009C5807">
          <w:t xml:space="preserve">Conditions for L1-RSRP measurements are fulfilled according to </w:t>
        </w:r>
      </w:ins>
      <w:ins w:id="2995" w:author="Xiaomi" w:date="2022-08-08T20:39:00Z">
        <w:r w:rsidR="00365A1D">
          <w:t>[</w:t>
        </w:r>
      </w:ins>
      <w:ins w:id="2996" w:author="Xiaomi" w:date="2022-08-08T20:35:00Z">
        <w:r w:rsidRPr="009C5807">
          <w:t>Annex B.2.4.2</w:t>
        </w:r>
      </w:ins>
      <w:ins w:id="2997" w:author="Xiaomi" w:date="2022-08-08T20:39:00Z">
        <w:r w:rsidR="00365A1D">
          <w:t>]</w:t>
        </w:r>
      </w:ins>
      <w:ins w:id="2998" w:author="Xiaomi" w:date="2022-08-08T20:35:00Z">
        <w:r w:rsidRPr="009C5807">
          <w:t xml:space="preserve"> for a corresponding Band </w:t>
        </w:r>
        <w:r w:rsidRPr="009C5807">
          <w:rPr>
            <w:rFonts w:cs="v4.2.0"/>
            <w:lang w:eastAsia="ko-KR"/>
          </w:rPr>
          <w:t>for each relevant CSI-RS</w:t>
        </w:r>
        <w:r w:rsidRPr="009C5807">
          <w:rPr>
            <w:lang w:eastAsia="zh-CN"/>
          </w:rPr>
          <w:t>.</w:t>
        </w:r>
      </w:ins>
    </w:p>
    <w:p w14:paraId="0B8BBBBE" w14:textId="77777777" w:rsidR="003913E9" w:rsidRPr="009C5807" w:rsidRDefault="003913E9" w:rsidP="003913E9">
      <w:pPr>
        <w:pStyle w:val="B10"/>
        <w:rPr>
          <w:ins w:id="2999" w:author="Xiaomi" w:date="2022-08-08T20:35:00Z"/>
          <w:lang w:eastAsia="zh-CN"/>
        </w:rPr>
      </w:pPr>
      <w:ins w:id="3000" w:author="Xiaomi" w:date="2022-08-08T20:35:00Z">
        <w:r w:rsidRPr="009C5807">
          <w:rPr>
            <w:lang w:eastAsia="zh-CN"/>
          </w:rPr>
          <w:t>-</w:t>
        </w:r>
        <w:r w:rsidRPr="009C5807">
          <w:rPr>
            <w:lang w:eastAsia="zh-CN"/>
          </w:rPr>
          <w:tab/>
          <w:t>The bandwidth of CSI-RS is 48 PRBs and the density is 3.</w:t>
        </w:r>
      </w:ins>
    </w:p>
    <w:p w14:paraId="0AAE28D7" w14:textId="282918BC" w:rsidR="003913E9" w:rsidRPr="009C5807" w:rsidRDefault="003913E9" w:rsidP="003913E9">
      <w:pPr>
        <w:tabs>
          <w:tab w:val="left" w:pos="851"/>
        </w:tabs>
        <w:rPr>
          <w:ins w:id="3001" w:author="Xiaomi" w:date="2022-08-08T20:35:00Z"/>
          <w:lang w:eastAsia="zh-CN"/>
        </w:rPr>
      </w:pPr>
      <w:ins w:id="3002" w:author="Xiaomi" w:date="2022-08-08T20:35:00Z">
        <w:r w:rsidRPr="009C5807">
          <w:rPr>
            <w:lang w:eastAsia="zh-CN"/>
          </w:rPr>
          <w:t>The performance with larger bandwidth of CSI-RS is equal to or better than the accuracy requirements in Table</w:t>
        </w:r>
        <w:r w:rsidRPr="009C5807">
          <w:rPr>
            <w:lang w:val="en-US" w:eastAsia="zh-CN"/>
          </w:rPr>
          <w:t> </w:t>
        </w:r>
        <w:r w:rsidR="00365A1D">
          <w:rPr>
            <w:lang w:eastAsia="zh-CN"/>
          </w:rPr>
          <w:t>10.1.</w:t>
        </w:r>
      </w:ins>
      <w:ins w:id="3003" w:author="Xiaomi" w:date="2022-08-08T20:39:00Z">
        <w:r w:rsidR="00365A1D">
          <w:rPr>
            <w:lang w:eastAsia="zh-CN"/>
          </w:rPr>
          <w:t>44</w:t>
        </w:r>
      </w:ins>
      <w:ins w:id="3004" w:author="Xiaomi" w:date="2022-08-08T20:35:00Z">
        <w:r w:rsidRPr="009C5807">
          <w:rPr>
            <w:lang w:eastAsia="zh-CN"/>
          </w:rPr>
          <w:t xml:space="preserve">.2.2-1. </w:t>
        </w:r>
      </w:ins>
    </w:p>
    <w:p w14:paraId="56617827" w14:textId="4F6BCDA7" w:rsidR="003913E9" w:rsidRPr="009C5807" w:rsidRDefault="00365A1D" w:rsidP="003913E9">
      <w:pPr>
        <w:pStyle w:val="TH"/>
        <w:rPr>
          <w:ins w:id="3005" w:author="Xiaomi" w:date="2022-08-08T20:35:00Z"/>
        </w:rPr>
      </w:pPr>
      <w:ins w:id="3006" w:author="Xiaomi" w:date="2022-08-08T20:35:00Z">
        <w:r>
          <w:lastRenderedPageBreak/>
          <w:t>Table 10.1.</w:t>
        </w:r>
      </w:ins>
      <w:ins w:id="3007" w:author="Xiaomi" w:date="2022-08-08T20:40:00Z">
        <w:r>
          <w:t>44</w:t>
        </w:r>
      </w:ins>
      <w:ins w:id="3008" w:author="Xiaomi" w:date="2022-08-08T20:35:00Z">
        <w:r w:rsidR="003913E9" w:rsidRPr="009C5807">
          <w:t>.2.2-1: CSI-RS based L1-RSRP relative accuracy in FR1</w:t>
        </w:r>
      </w:ins>
    </w:p>
    <w:tbl>
      <w:tblPr>
        <w:tblW w:w="10172" w:type="dxa"/>
        <w:jc w:val="center"/>
        <w:tblLook w:val="01E0" w:firstRow="1" w:lastRow="1" w:firstColumn="1" w:lastColumn="1" w:noHBand="0" w:noVBand="0"/>
      </w:tblPr>
      <w:tblGrid>
        <w:gridCol w:w="1029"/>
        <w:gridCol w:w="1026"/>
        <w:gridCol w:w="798"/>
        <w:gridCol w:w="1958"/>
        <w:gridCol w:w="827"/>
        <w:gridCol w:w="827"/>
        <w:gridCol w:w="827"/>
        <w:gridCol w:w="1440"/>
        <w:gridCol w:w="1440"/>
      </w:tblGrid>
      <w:tr w:rsidR="003913E9" w:rsidRPr="009C5807" w14:paraId="315F0208" w14:textId="77777777" w:rsidTr="00D366D0">
        <w:trPr>
          <w:jc w:val="center"/>
          <w:ins w:id="3009" w:author="Xiaomi" w:date="2022-08-08T20:35:00Z"/>
        </w:trPr>
        <w:tc>
          <w:tcPr>
            <w:tcW w:w="2055"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44B44E9" w14:textId="77777777" w:rsidR="003913E9" w:rsidRPr="009C5807" w:rsidRDefault="003913E9" w:rsidP="00D366D0">
            <w:pPr>
              <w:pStyle w:val="TAH"/>
              <w:rPr>
                <w:ins w:id="3010" w:author="Xiaomi" w:date="2022-08-08T20:35:00Z"/>
              </w:rPr>
            </w:pPr>
            <w:ins w:id="3011" w:author="Xiaomi" w:date="2022-08-08T20:35:00Z">
              <w:r w:rsidRPr="009C5807">
                <w:t>Accuracy</w:t>
              </w:r>
            </w:ins>
          </w:p>
        </w:tc>
        <w:tc>
          <w:tcPr>
            <w:tcW w:w="8117"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069F8932" w14:textId="77777777" w:rsidR="003913E9" w:rsidRPr="009C5807" w:rsidRDefault="003913E9" w:rsidP="00D366D0">
            <w:pPr>
              <w:pStyle w:val="TAH"/>
              <w:rPr>
                <w:ins w:id="3012" w:author="Xiaomi" w:date="2022-08-08T20:35:00Z"/>
              </w:rPr>
            </w:pPr>
            <w:ins w:id="3013" w:author="Xiaomi" w:date="2022-08-08T20:35:00Z">
              <w:r w:rsidRPr="009C5807">
                <w:t>Conditions</w:t>
              </w:r>
            </w:ins>
          </w:p>
        </w:tc>
      </w:tr>
      <w:tr w:rsidR="003913E9" w:rsidRPr="009C5807" w14:paraId="139674B1" w14:textId="77777777" w:rsidTr="00D366D0">
        <w:trPr>
          <w:jc w:val="center"/>
          <w:ins w:id="3014" w:author="Xiaomi" w:date="2022-08-08T20:35:00Z"/>
        </w:trPr>
        <w:tc>
          <w:tcPr>
            <w:tcW w:w="1029" w:type="dxa"/>
            <w:tcBorders>
              <w:top w:val="single" w:sz="6" w:space="0" w:color="auto"/>
              <w:left w:val="single" w:sz="4" w:space="0" w:color="auto"/>
              <w:right w:val="single" w:sz="6" w:space="0" w:color="auto"/>
            </w:tcBorders>
            <w:shd w:val="clear" w:color="auto" w:fill="auto"/>
            <w:vAlign w:val="center"/>
          </w:tcPr>
          <w:p w14:paraId="24DDAF98" w14:textId="77777777" w:rsidR="003913E9" w:rsidRPr="009C5807" w:rsidRDefault="003913E9" w:rsidP="00D366D0">
            <w:pPr>
              <w:pStyle w:val="TAH"/>
              <w:rPr>
                <w:ins w:id="3015" w:author="Xiaomi" w:date="2022-08-08T20:35:00Z"/>
              </w:rPr>
            </w:pPr>
            <w:ins w:id="3016" w:author="Xiaomi" w:date="2022-08-08T20:35:00Z">
              <w:r w:rsidRPr="009C5807">
                <w:t>Normal condition</w:t>
              </w:r>
            </w:ins>
          </w:p>
        </w:tc>
        <w:tc>
          <w:tcPr>
            <w:tcW w:w="1026" w:type="dxa"/>
            <w:tcBorders>
              <w:top w:val="single" w:sz="6" w:space="0" w:color="auto"/>
              <w:left w:val="single" w:sz="6" w:space="0" w:color="auto"/>
              <w:right w:val="single" w:sz="6" w:space="0" w:color="auto"/>
            </w:tcBorders>
            <w:shd w:val="clear" w:color="auto" w:fill="auto"/>
            <w:vAlign w:val="center"/>
          </w:tcPr>
          <w:p w14:paraId="67A62705" w14:textId="77777777" w:rsidR="003913E9" w:rsidRPr="009C5807" w:rsidRDefault="003913E9" w:rsidP="00D366D0">
            <w:pPr>
              <w:pStyle w:val="TAH"/>
              <w:rPr>
                <w:ins w:id="3017" w:author="Xiaomi" w:date="2022-08-08T20:35:00Z"/>
              </w:rPr>
            </w:pPr>
            <w:ins w:id="3018" w:author="Xiaomi" w:date="2022-08-08T20:35:00Z">
              <w:r w:rsidRPr="009C5807">
                <w:t>Extreme condition</w:t>
              </w:r>
            </w:ins>
          </w:p>
        </w:tc>
        <w:tc>
          <w:tcPr>
            <w:tcW w:w="798" w:type="dxa"/>
            <w:tcBorders>
              <w:top w:val="single" w:sz="6" w:space="0" w:color="auto"/>
              <w:left w:val="single" w:sz="6" w:space="0" w:color="auto"/>
              <w:right w:val="single" w:sz="6" w:space="0" w:color="auto"/>
            </w:tcBorders>
            <w:shd w:val="clear" w:color="auto" w:fill="auto"/>
            <w:vAlign w:val="center"/>
          </w:tcPr>
          <w:p w14:paraId="6C33CB9F" w14:textId="77777777" w:rsidR="003913E9" w:rsidRPr="009C5807" w:rsidRDefault="003913E9" w:rsidP="00D366D0">
            <w:pPr>
              <w:pStyle w:val="TAH"/>
              <w:rPr>
                <w:ins w:id="3019" w:author="Xiaomi" w:date="2022-08-08T20:35:00Z"/>
              </w:rPr>
            </w:pPr>
            <w:ins w:id="3020" w:author="Xiaomi" w:date="2022-08-08T20:35:00Z">
              <w:r w:rsidRPr="009C5807">
                <w:t>CSI-RS Ês/Iot</w:t>
              </w:r>
              <w:r w:rsidRPr="009C5807">
                <w:rPr>
                  <w:vertAlign w:val="superscript"/>
                </w:rPr>
                <w:t xml:space="preserve"> Note 2</w:t>
              </w:r>
            </w:ins>
          </w:p>
        </w:tc>
        <w:tc>
          <w:tcPr>
            <w:tcW w:w="7319"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1A1786AE" w14:textId="77777777" w:rsidR="003913E9" w:rsidRPr="009C5807" w:rsidRDefault="003913E9" w:rsidP="00D366D0">
            <w:pPr>
              <w:pStyle w:val="TAH"/>
              <w:rPr>
                <w:ins w:id="3021" w:author="Xiaomi" w:date="2022-08-08T20:35:00Z"/>
              </w:rPr>
            </w:pPr>
            <w:ins w:id="3022" w:author="Xiaomi" w:date="2022-08-08T20:35:00Z">
              <w:r w:rsidRPr="009C5807">
                <w:t>Io</w:t>
              </w:r>
              <w:r w:rsidRPr="009C5807">
                <w:rPr>
                  <w:vertAlign w:val="superscript"/>
                </w:rPr>
                <w:t xml:space="preserve"> Note 1</w:t>
              </w:r>
              <w:r w:rsidRPr="009C5807">
                <w:t xml:space="preserve"> range</w:t>
              </w:r>
            </w:ins>
          </w:p>
        </w:tc>
      </w:tr>
      <w:tr w:rsidR="003913E9" w:rsidRPr="009C5807" w14:paraId="6B4A0FEA" w14:textId="77777777" w:rsidTr="00D366D0">
        <w:trPr>
          <w:jc w:val="center"/>
          <w:ins w:id="3023" w:author="Xiaomi" w:date="2022-08-08T20:35:00Z"/>
        </w:trPr>
        <w:tc>
          <w:tcPr>
            <w:tcW w:w="1029" w:type="dxa"/>
            <w:tcBorders>
              <w:left w:val="single" w:sz="4" w:space="0" w:color="auto"/>
              <w:bottom w:val="single" w:sz="6" w:space="0" w:color="auto"/>
              <w:right w:val="single" w:sz="6" w:space="0" w:color="auto"/>
            </w:tcBorders>
            <w:shd w:val="clear" w:color="auto" w:fill="auto"/>
            <w:vAlign w:val="center"/>
          </w:tcPr>
          <w:p w14:paraId="0E07559D" w14:textId="77777777" w:rsidR="003913E9" w:rsidRPr="009C5807" w:rsidRDefault="003913E9" w:rsidP="00D366D0">
            <w:pPr>
              <w:pStyle w:val="TAH"/>
              <w:rPr>
                <w:ins w:id="3024" w:author="Xiaomi" w:date="2022-08-08T20:35:00Z"/>
              </w:rPr>
            </w:pPr>
          </w:p>
        </w:tc>
        <w:tc>
          <w:tcPr>
            <w:tcW w:w="1026" w:type="dxa"/>
            <w:tcBorders>
              <w:left w:val="single" w:sz="6" w:space="0" w:color="auto"/>
              <w:bottom w:val="single" w:sz="6" w:space="0" w:color="auto"/>
              <w:right w:val="single" w:sz="6" w:space="0" w:color="auto"/>
            </w:tcBorders>
            <w:shd w:val="clear" w:color="auto" w:fill="auto"/>
            <w:vAlign w:val="center"/>
          </w:tcPr>
          <w:p w14:paraId="4A6C1B10" w14:textId="77777777" w:rsidR="003913E9" w:rsidRPr="009C5807" w:rsidRDefault="003913E9" w:rsidP="00D366D0">
            <w:pPr>
              <w:pStyle w:val="TAH"/>
              <w:rPr>
                <w:ins w:id="3025" w:author="Xiaomi" w:date="2022-08-08T20:35:00Z"/>
              </w:rPr>
            </w:pPr>
          </w:p>
        </w:tc>
        <w:tc>
          <w:tcPr>
            <w:tcW w:w="798" w:type="dxa"/>
            <w:tcBorders>
              <w:left w:val="single" w:sz="6" w:space="0" w:color="auto"/>
              <w:bottom w:val="single" w:sz="6" w:space="0" w:color="auto"/>
              <w:right w:val="single" w:sz="6" w:space="0" w:color="auto"/>
            </w:tcBorders>
            <w:shd w:val="clear" w:color="auto" w:fill="auto"/>
            <w:vAlign w:val="center"/>
          </w:tcPr>
          <w:p w14:paraId="3057030A" w14:textId="77777777" w:rsidR="003913E9" w:rsidRPr="009C5807" w:rsidRDefault="003913E9" w:rsidP="00D366D0">
            <w:pPr>
              <w:pStyle w:val="TAH"/>
              <w:rPr>
                <w:ins w:id="3026" w:author="Xiaomi" w:date="2022-08-08T20:35:00Z"/>
              </w:rPr>
            </w:pPr>
          </w:p>
        </w:tc>
        <w:tc>
          <w:tcPr>
            <w:tcW w:w="1958" w:type="dxa"/>
            <w:tcBorders>
              <w:top w:val="single" w:sz="6" w:space="0" w:color="auto"/>
              <w:left w:val="single" w:sz="6" w:space="0" w:color="auto"/>
              <w:bottom w:val="single" w:sz="6" w:space="0" w:color="auto"/>
              <w:right w:val="single" w:sz="4" w:space="0" w:color="auto"/>
            </w:tcBorders>
            <w:shd w:val="clear" w:color="auto" w:fill="auto"/>
            <w:vAlign w:val="center"/>
          </w:tcPr>
          <w:p w14:paraId="151C6263" w14:textId="77777777" w:rsidR="003913E9" w:rsidRPr="009C5807" w:rsidRDefault="003913E9" w:rsidP="00D366D0">
            <w:pPr>
              <w:pStyle w:val="TAH"/>
              <w:rPr>
                <w:ins w:id="3027" w:author="Xiaomi" w:date="2022-08-08T20:35:00Z"/>
              </w:rPr>
            </w:pPr>
            <w:ins w:id="3028" w:author="Xiaomi" w:date="2022-08-08T20:35:00Z">
              <w:r w:rsidRPr="009C5807">
                <w:t>NR operating band groups</w:t>
              </w:r>
              <w:r w:rsidRPr="009C5807">
                <w:rPr>
                  <w:vertAlign w:val="superscript"/>
                </w:rPr>
                <w:t xml:space="preserve"> Note 4</w:t>
              </w:r>
            </w:ins>
          </w:p>
        </w:tc>
        <w:tc>
          <w:tcPr>
            <w:tcW w:w="3921"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7CF73BF0" w14:textId="77777777" w:rsidR="003913E9" w:rsidRPr="009C5807" w:rsidRDefault="003913E9" w:rsidP="00D366D0">
            <w:pPr>
              <w:pStyle w:val="TAH"/>
              <w:rPr>
                <w:ins w:id="3029" w:author="Xiaomi" w:date="2022-08-08T20:35:00Z"/>
              </w:rPr>
            </w:pPr>
            <w:ins w:id="3030" w:author="Xiaomi" w:date="2022-08-08T20:35:00Z">
              <w:r w:rsidRPr="009C5807">
                <w:t>Minimum Io</w:t>
              </w:r>
            </w:ins>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33C36D6F" w14:textId="77777777" w:rsidR="003913E9" w:rsidRPr="009C5807" w:rsidRDefault="003913E9" w:rsidP="00D366D0">
            <w:pPr>
              <w:pStyle w:val="TAH"/>
              <w:rPr>
                <w:ins w:id="3031" w:author="Xiaomi" w:date="2022-08-08T20:35:00Z"/>
              </w:rPr>
            </w:pPr>
            <w:ins w:id="3032" w:author="Xiaomi" w:date="2022-08-08T20:35:00Z">
              <w:r w:rsidRPr="009C5807">
                <w:t>Maximum Io</w:t>
              </w:r>
            </w:ins>
          </w:p>
        </w:tc>
      </w:tr>
      <w:tr w:rsidR="003913E9" w:rsidRPr="009C5807" w14:paraId="31B0ADFE" w14:textId="77777777" w:rsidTr="00D366D0">
        <w:trPr>
          <w:trHeight w:val="308"/>
          <w:jc w:val="center"/>
          <w:ins w:id="3033" w:author="Xiaomi" w:date="2022-08-08T20:35:00Z"/>
        </w:trPr>
        <w:tc>
          <w:tcPr>
            <w:tcW w:w="1029" w:type="dxa"/>
            <w:tcBorders>
              <w:top w:val="single" w:sz="6" w:space="0" w:color="auto"/>
              <w:left w:val="single" w:sz="4" w:space="0" w:color="auto"/>
              <w:right w:val="single" w:sz="6" w:space="0" w:color="auto"/>
            </w:tcBorders>
            <w:shd w:val="clear" w:color="auto" w:fill="auto"/>
            <w:vAlign w:val="center"/>
          </w:tcPr>
          <w:p w14:paraId="135186FC" w14:textId="77777777" w:rsidR="003913E9" w:rsidRPr="009C5807" w:rsidRDefault="003913E9" w:rsidP="00D366D0">
            <w:pPr>
              <w:pStyle w:val="TAH"/>
              <w:rPr>
                <w:ins w:id="3034" w:author="Xiaomi" w:date="2022-08-08T20:35:00Z"/>
              </w:rPr>
            </w:pPr>
            <w:ins w:id="3035" w:author="Xiaomi" w:date="2022-08-08T20:35:00Z">
              <w:r w:rsidRPr="009C5807">
                <w:t>dB</w:t>
              </w:r>
            </w:ins>
          </w:p>
        </w:tc>
        <w:tc>
          <w:tcPr>
            <w:tcW w:w="1026" w:type="dxa"/>
            <w:tcBorders>
              <w:top w:val="single" w:sz="6" w:space="0" w:color="auto"/>
              <w:left w:val="single" w:sz="6" w:space="0" w:color="auto"/>
              <w:right w:val="single" w:sz="6" w:space="0" w:color="auto"/>
            </w:tcBorders>
            <w:shd w:val="clear" w:color="auto" w:fill="auto"/>
            <w:vAlign w:val="center"/>
          </w:tcPr>
          <w:p w14:paraId="39B43881" w14:textId="77777777" w:rsidR="003913E9" w:rsidRPr="009C5807" w:rsidRDefault="003913E9" w:rsidP="00D366D0">
            <w:pPr>
              <w:pStyle w:val="TAH"/>
              <w:rPr>
                <w:ins w:id="3036" w:author="Xiaomi" w:date="2022-08-08T20:35:00Z"/>
              </w:rPr>
            </w:pPr>
            <w:ins w:id="3037" w:author="Xiaomi" w:date="2022-08-08T20:35:00Z">
              <w:r w:rsidRPr="009C5807">
                <w:t>dB</w:t>
              </w:r>
            </w:ins>
          </w:p>
        </w:tc>
        <w:tc>
          <w:tcPr>
            <w:tcW w:w="798" w:type="dxa"/>
            <w:tcBorders>
              <w:top w:val="single" w:sz="6" w:space="0" w:color="auto"/>
              <w:left w:val="single" w:sz="6" w:space="0" w:color="auto"/>
              <w:right w:val="single" w:sz="6" w:space="0" w:color="auto"/>
            </w:tcBorders>
            <w:shd w:val="clear" w:color="auto" w:fill="auto"/>
            <w:vAlign w:val="center"/>
          </w:tcPr>
          <w:p w14:paraId="51E8873A" w14:textId="77777777" w:rsidR="003913E9" w:rsidRPr="009C5807" w:rsidRDefault="003913E9" w:rsidP="00D366D0">
            <w:pPr>
              <w:pStyle w:val="TAH"/>
              <w:rPr>
                <w:ins w:id="3038" w:author="Xiaomi" w:date="2022-08-08T20:35:00Z"/>
              </w:rPr>
            </w:pPr>
            <w:ins w:id="3039" w:author="Xiaomi" w:date="2022-08-08T20:35:00Z">
              <w:r w:rsidRPr="009C5807">
                <w:t>dB</w:t>
              </w:r>
            </w:ins>
          </w:p>
        </w:tc>
        <w:tc>
          <w:tcPr>
            <w:tcW w:w="1958" w:type="dxa"/>
            <w:tcBorders>
              <w:top w:val="single" w:sz="6" w:space="0" w:color="auto"/>
              <w:left w:val="single" w:sz="6" w:space="0" w:color="auto"/>
              <w:right w:val="single" w:sz="4" w:space="0" w:color="auto"/>
            </w:tcBorders>
            <w:shd w:val="clear" w:color="auto" w:fill="auto"/>
            <w:vAlign w:val="center"/>
          </w:tcPr>
          <w:p w14:paraId="60989828" w14:textId="77777777" w:rsidR="003913E9" w:rsidRPr="009C5807" w:rsidRDefault="003913E9" w:rsidP="00D366D0">
            <w:pPr>
              <w:pStyle w:val="TAH"/>
              <w:rPr>
                <w:ins w:id="3040" w:author="Xiaomi" w:date="2022-08-08T20:35:00Z"/>
              </w:rPr>
            </w:pPr>
          </w:p>
        </w:tc>
        <w:tc>
          <w:tcPr>
            <w:tcW w:w="2481"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5912196F" w14:textId="77777777" w:rsidR="003913E9" w:rsidRPr="009C5807" w:rsidRDefault="003913E9" w:rsidP="00D366D0">
            <w:pPr>
              <w:pStyle w:val="TAH"/>
              <w:rPr>
                <w:ins w:id="3041" w:author="Xiaomi" w:date="2022-08-08T20:35:00Z"/>
              </w:rPr>
            </w:pPr>
            <w:ins w:id="3042" w:author="Xiaomi" w:date="2022-08-08T20:35:00Z">
              <w:r w:rsidRPr="009C5807">
                <w:rPr>
                  <w:rFonts w:cs="Arial"/>
                </w:rPr>
                <w:t xml:space="preserve">dBm / </w:t>
              </w:r>
              <w:r w:rsidRPr="009C5807">
                <w:t>SCS</w:t>
              </w:r>
              <w:r w:rsidRPr="009C5807">
                <w:rPr>
                  <w:vertAlign w:val="subscript"/>
                </w:rPr>
                <w:t>CSI-RS</w:t>
              </w:r>
            </w:ins>
          </w:p>
        </w:tc>
        <w:tc>
          <w:tcPr>
            <w:tcW w:w="1440" w:type="dxa"/>
            <w:tcBorders>
              <w:top w:val="single" w:sz="6" w:space="0" w:color="auto"/>
              <w:left w:val="single" w:sz="6" w:space="0" w:color="auto"/>
              <w:right w:val="single" w:sz="6" w:space="0" w:color="auto"/>
            </w:tcBorders>
            <w:shd w:val="clear" w:color="auto" w:fill="auto"/>
            <w:vAlign w:val="center"/>
          </w:tcPr>
          <w:p w14:paraId="2666AE89" w14:textId="77777777" w:rsidR="003913E9" w:rsidRPr="009C5807" w:rsidRDefault="003913E9" w:rsidP="00D366D0">
            <w:pPr>
              <w:pStyle w:val="TAH"/>
              <w:rPr>
                <w:ins w:id="3043" w:author="Xiaomi" w:date="2022-08-08T20:35:00Z"/>
              </w:rPr>
            </w:pPr>
            <w:ins w:id="3044" w:author="Xiaomi" w:date="2022-08-08T20:35:00Z">
              <w:r w:rsidRPr="009C5807">
                <w:t>dBm/BW</w:t>
              </w:r>
              <w:r w:rsidRPr="009C5807">
                <w:rPr>
                  <w:vertAlign w:val="subscript"/>
                </w:rPr>
                <w:t>Channel</w:t>
              </w:r>
            </w:ins>
          </w:p>
        </w:tc>
        <w:tc>
          <w:tcPr>
            <w:tcW w:w="1440" w:type="dxa"/>
            <w:tcBorders>
              <w:top w:val="single" w:sz="6" w:space="0" w:color="auto"/>
              <w:left w:val="single" w:sz="6" w:space="0" w:color="auto"/>
              <w:right w:val="single" w:sz="4" w:space="0" w:color="auto"/>
            </w:tcBorders>
            <w:shd w:val="clear" w:color="auto" w:fill="auto"/>
            <w:vAlign w:val="center"/>
          </w:tcPr>
          <w:p w14:paraId="4C42973C" w14:textId="77777777" w:rsidR="003913E9" w:rsidRPr="009C5807" w:rsidRDefault="003913E9" w:rsidP="00D366D0">
            <w:pPr>
              <w:pStyle w:val="TAH"/>
              <w:rPr>
                <w:ins w:id="3045" w:author="Xiaomi" w:date="2022-08-08T20:35:00Z"/>
              </w:rPr>
            </w:pPr>
            <w:ins w:id="3046" w:author="Xiaomi" w:date="2022-08-08T20:35:00Z">
              <w:r w:rsidRPr="009C5807">
                <w:t>dBm/BW</w:t>
              </w:r>
              <w:r w:rsidRPr="009C5807">
                <w:rPr>
                  <w:vertAlign w:val="subscript"/>
                </w:rPr>
                <w:t>Channel</w:t>
              </w:r>
            </w:ins>
          </w:p>
        </w:tc>
      </w:tr>
      <w:tr w:rsidR="003913E9" w:rsidRPr="009C5807" w14:paraId="45B2671C" w14:textId="77777777" w:rsidTr="00D366D0">
        <w:trPr>
          <w:trHeight w:val="307"/>
          <w:jc w:val="center"/>
          <w:ins w:id="3047" w:author="Xiaomi" w:date="2022-08-08T20:35:00Z"/>
        </w:trPr>
        <w:tc>
          <w:tcPr>
            <w:tcW w:w="1029" w:type="dxa"/>
            <w:tcBorders>
              <w:left w:val="single" w:sz="4" w:space="0" w:color="auto"/>
              <w:bottom w:val="single" w:sz="6" w:space="0" w:color="auto"/>
              <w:right w:val="single" w:sz="6" w:space="0" w:color="auto"/>
            </w:tcBorders>
            <w:shd w:val="clear" w:color="auto" w:fill="auto"/>
          </w:tcPr>
          <w:p w14:paraId="620FB0E7" w14:textId="77777777" w:rsidR="003913E9" w:rsidRPr="009C5807" w:rsidRDefault="003913E9" w:rsidP="00D366D0">
            <w:pPr>
              <w:pStyle w:val="TAH"/>
              <w:rPr>
                <w:ins w:id="3048" w:author="Xiaomi" w:date="2022-08-08T20:35:00Z"/>
              </w:rPr>
            </w:pPr>
          </w:p>
        </w:tc>
        <w:tc>
          <w:tcPr>
            <w:tcW w:w="1026" w:type="dxa"/>
            <w:tcBorders>
              <w:left w:val="single" w:sz="6" w:space="0" w:color="auto"/>
              <w:bottom w:val="single" w:sz="6" w:space="0" w:color="auto"/>
              <w:right w:val="single" w:sz="6" w:space="0" w:color="auto"/>
            </w:tcBorders>
            <w:shd w:val="clear" w:color="auto" w:fill="auto"/>
          </w:tcPr>
          <w:p w14:paraId="0F0280A3" w14:textId="77777777" w:rsidR="003913E9" w:rsidRPr="009C5807" w:rsidRDefault="003913E9" w:rsidP="00D366D0">
            <w:pPr>
              <w:pStyle w:val="TAH"/>
              <w:rPr>
                <w:ins w:id="3049" w:author="Xiaomi" w:date="2022-08-08T20:35:00Z"/>
              </w:rPr>
            </w:pPr>
          </w:p>
        </w:tc>
        <w:tc>
          <w:tcPr>
            <w:tcW w:w="798" w:type="dxa"/>
            <w:tcBorders>
              <w:left w:val="single" w:sz="6" w:space="0" w:color="auto"/>
              <w:bottom w:val="single" w:sz="6" w:space="0" w:color="auto"/>
              <w:right w:val="single" w:sz="6" w:space="0" w:color="auto"/>
            </w:tcBorders>
            <w:shd w:val="clear" w:color="auto" w:fill="auto"/>
          </w:tcPr>
          <w:p w14:paraId="6E0DA436" w14:textId="77777777" w:rsidR="003913E9" w:rsidRPr="009C5807" w:rsidRDefault="003913E9" w:rsidP="00D366D0">
            <w:pPr>
              <w:pStyle w:val="TAH"/>
              <w:rPr>
                <w:ins w:id="3050" w:author="Xiaomi" w:date="2022-08-08T20:35:00Z"/>
              </w:rPr>
            </w:pPr>
          </w:p>
        </w:tc>
        <w:tc>
          <w:tcPr>
            <w:tcW w:w="1958" w:type="dxa"/>
            <w:tcBorders>
              <w:left w:val="single" w:sz="6" w:space="0" w:color="auto"/>
              <w:bottom w:val="single" w:sz="6" w:space="0" w:color="auto"/>
              <w:right w:val="single" w:sz="4" w:space="0" w:color="auto"/>
            </w:tcBorders>
            <w:shd w:val="clear" w:color="auto" w:fill="auto"/>
          </w:tcPr>
          <w:p w14:paraId="1C6191E6" w14:textId="77777777" w:rsidR="003913E9" w:rsidRPr="009C5807" w:rsidRDefault="003913E9" w:rsidP="00D366D0">
            <w:pPr>
              <w:pStyle w:val="TAH"/>
              <w:rPr>
                <w:ins w:id="3051" w:author="Xiaomi" w:date="2022-08-08T20:35:00Z"/>
              </w:rPr>
            </w:pP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626D5C8" w14:textId="77777777" w:rsidR="003913E9" w:rsidRPr="009C5807" w:rsidRDefault="003913E9" w:rsidP="00D366D0">
            <w:pPr>
              <w:pStyle w:val="TAH"/>
              <w:rPr>
                <w:ins w:id="3052" w:author="Xiaomi" w:date="2022-08-08T20:35:00Z"/>
                <w:rFonts w:cs="Arial"/>
              </w:rPr>
            </w:pPr>
            <w:ins w:id="3053" w:author="Xiaomi" w:date="2022-08-08T20:35:00Z">
              <w:r w:rsidRPr="009C5807">
                <w:t>SCS</w:t>
              </w:r>
              <w:r w:rsidRPr="009C5807">
                <w:rPr>
                  <w:vertAlign w:val="subscript"/>
                </w:rPr>
                <w:t>CSI-RS</w:t>
              </w:r>
              <w:r w:rsidRPr="009C5807">
                <w:rPr>
                  <w:rFonts w:cs="Arial"/>
                </w:rPr>
                <w:t xml:space="preserve"> = 15 kHz</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AE44074" w14:textId="77777777" w:rsidR="003913E9" w:rsidRPr="009C5807" w:rsidRDefault="003913E9" w:rsidP="00D366D0">
            <w:pPr>
              <w:pStyle w:val="TAH"/>
              <w:rPr>
                <w:ins w:id="3054" w:author="Xiaomi" w:date="2022-08-08T20:35:00Z"/>
                <w:rFonts w:cs="Arial"/>
              </w:rPr>
            </w:pPr>
            <w:ins w:id="3055" w:author="Xiaomi" w:date="2022-08-08T20:35:00Z">
              <w:r w:rsidRPr="009C5807">
                <w:t>SCS</w:t>
              </w:r>
              <w:r w:rsidRPr="009C5807">
                <w:rPr>
                  <w:vertAlign w:val="subscript"/>
                </w:rPr>
                <w:t>CSI-RS</w:t>
              </w:r>
              <w:r w:rsidRPr="009C5807">
                <w:rPr>
                  <w:rFonts w:cs="Arial"/>
                </w:rPr>
                <w:t xml:space="preserve"> = 30 kHz</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189AA70" w14:textId="77777777" w:rsidR="003913E9" w:rsidRPr="009C5807" w:rsidRDefault="003913E9" w:rsidP="00D366D0">
            <w:pPr>
              <w:pStyle w:val="TAH"/>
              <w:rPr>
                <w:ins w:id="3056" w:author="Xiaomi" w:date="2022-08-08T20:35:00Z"/>
                <w:rFonts w:cs="Arial"/>
              </w:rPr>
            </w:pPr>
            <w:ins w:id="3057" w:author="Xiaomi" w:date="2022-08-08T20:35:00Z">
              <w:r w:rsidRPr="009C5807">
                <w:t>SCS</w:t>
              </w:r>
              <w:r w:rsidRPr="009C5807">
                <w:rPr>
                  <w:vertAlign w:val="subscript"/>
                </w:rPr>
                <w:t>CSI-RS</w:t>
              </w:r>
              <w:r w:rsidRPr="009C5807">
                <w:rPr>
                  <w:rFonts w:cs="Arial"/>
                </w:rPr>
                <w:t xml:space="preserve"> = 60 kHz</w:t>
              </w:r>
            </w:ins>
          </w:p>
        </w:tc>
        <w:tc>
          <w:tcPr>
            <w:tcW w:w="1440" w:type="dxa"/>
            <w:tcBorders>
              <w:left w:val="single" w:sz="6" w:space="0" w:color="auto"/>
              <w:bottom w:val="single" w:sz="6" w:space="0" w:color="auto"/>
              <w:right w:val="single" w:sz="6" w:space="0" w:color="auto"/>
            </w:tcBorders>
            <w:shd w:val="clear" w:color="auto" w:fill="auto"/>
          </w:tcPr>
          <w:p w14:paraId="395C4DC0" w14:textId="77777777" w:rsidR="003913E9" w:rsidRPr="009C5807" w:rsidRDefault="003913E9" w:rsidP="00D366D0">
            <w:pPr>
              <w:pStyle w:val="TAH"/>
              <w:rPr>
                <w:ins w:id="3058" w:author="Xiaomi" w:date="2022-08-08T20:35:00Z"/>
              </w:rPr>
            </w:pPr>
          </w:p>
        </w:tc>
        <w:tc>
          <w:tcPr>
            <w:tcW w:w="1440" w:type="dxa"/>
            <w:tcBorders>
              <w:left w:val="single" w:sz="6" w:space="0" w:color="auto"/>
              <w:bottom w:val="single" w:sz="6" w:space="0" w:color="auto"/>
              <w:right w:val="single" w:sz="4" w:space="0" w:color="auto"/>
            </w:tcBorders>
            <w:shd w:val="clear" w:color="auto" w:fill="auto"/>
          </w:tcPr>
          <w:p w14:paraId="251F8808" w14:textId="77777777" w:rsidR="003913E9" w:rsidRPr="009C5807" w:rsidRDefault="003913E9" w:rsidP="00D366D0">
            <w:pPr>
              <w:pStyle w:val="TAH"/>
              <w:rPr>
                <w:ins w:id="3059" w:author="Xiaomi" w:date="2022-08-08T20:35:00Z"/>
              </w:rPr>
            </w:pPr>
          </w:p>
        </w:tc>
      </w:tr>
      <w:tr w:rsidR="003913E9" w:rsidRPr="009C5807" w14:paraId="2E67A347" w14:textId="77777777" w:rsidTr="00D366D0">
        <w:trPr>
          <w:jc w:val="center"/>
          <w:ins w:id="3060" w:author="Xiaomi" w:date="2022-08-08T20:35:00Z"/>
        </w:trPr>
        <w:tc>
          <w:tcPr>
            <w:tcW w:w="1029" w:type="dxa"/>
            <w:tcBorders>
              <w:top w:val="single" w:sz="6" w:space="0" w:color="auto"/>
              <w:left w:val="single" w:sz="4" w:space="0" w:color="auto"/>
              <w:right w:val="single" w:sz="6" w:space="0" w:color="auto"/>
            </w:tcBorders>
            <w:shd w:val="clear" w:color="auto" w:fill="auto"/>
          </w:tcPr>
          <w:p w14:paraId="682A6C98" w14:textId="77777777" w:rsidR="003913E9" w:rsidRPr="009C5807" w:rsidRDefault="003913E9" w:rsidP="00D366D0">
            <w:pPr>
              <w:pStyle w:val="TAC"/>
              <w:rPr>
                <w:ins w:id="3061" w:author="Xiaomi" w:date="2022-08-08T20:35:00Z"/>
              </w:rPr>
            </w:pPr>
          </w:p>
        </w:tc>
        <w:tc>
          <w:tcPr>
            <w:tcW w:w="1026" w:type="dxa"/>
            <w:tcBorders>
              <w:top w:val="single" w:sz="6" w:space="0" w:color="auto"/>
              <w:left w:val="single" w:sz="6" w:space="0" w:color="auto"/>
              <w:right w:val="single" w:sz="6" w:space="0" w:color="auto"/>
            </w:tcBorders>
            <w:shd w:val="clear" w:color="auto" w:fill="auto"/>
          </w:tcPr>
          <w:p w14:paraId="3E94F1BD" w14:textId="77777777" w:rsidR="003913E9" w:rsidRPr="009C5807" w:rsidRDefault="003913E9" w:rsidP="00D366D0">
            <w:pPr>
              <w:pStyle w:val="TAC"/>
              <w:rPr>
                <w:ins w:id="3062" w:author="Xiaomi" w:date="2022-08-08T20:35:00Z"/>
              </w:rPr>
            </w:pPr>
          </w:p>
        </w:tc>
        <w:tc>
          <w:tcPr>
            <w:tcW w:w="798" w:type="dxa"/>
            <w:tcBorders>
              <w:top w:val="single" w:sz="6" w:space="0" w:color="auto"/>
              <w:left w:val="single" w:sz="6" w:space="0" w:color="auto"/>
              <w:right w:val="single" w:sz="6" w:space="0" w:color="auto"/>
            </w:tcBorders>
            <w:shd w:val="clear" w:color="auto" w:fill="auto"/>
          </w:tcPr>
          <w:p w14:paraId="730AB66D" w14:textId="77777777" w:rsidR="003913E9" w:rsidRPr="009C5807" w:rsidRDefault="003913E9" w:rsidP="00D366D0">
            <w:pPr>
              <w:pStyle w:val="TAC"/>
              <w:rPr>
                <w:ins w:id="3063" w:author="Xiaomi" w:date="2022-08-08T20:35:00Z"/>
              </w:rPr>
            </w:pPr>
          </w:p>
        </w:tc>
        <w:tc>
          <w:tcPr>
            <w:tcW w:w="1958" w:type="dxa"/>
            <w:tcBorders>
              <w:top w:val="single" w:sz="6" w:space="0" w:color="auto"/>
              <w:left w:val="single" w:sz="6" w:space="0" w:color="auto"/>
              <w:bottom w:val="single" w:sz="6" w:space="0" w:color="auto"/>
              <w:right w:val="single" w:sz="4" w:space="0" w:color="auto"/>
            </w:tcBorders>
            <w:shd w:val="clear" w:color="auto" w:fill="auto"/>
          </w:tcPr>
          <w:p w14:paraId="7D055A79" w14:textId="77777777" w:rsidR="003913E9" w:rsidRPr="009C5807" w:rsidRDefault="003913E9" w:rsidP="00D366D0">
            <w:pPr>
              <w:pStyle w:val="TAC"/>
              <w:rPr>
                <w:ins w:id="3064" w:author="Xiaomi" w:date="2022-08-08T20:35:00Z"/>
              </w:rPr>
            </w:pPr>
            <w:ins w:id="3065" w:author="Xiaomi" w:date="2022-08-08T20:35:00Z">
              <w:r w:rsidRPr="009C5807">
                <w:t>NR_FDD_FR1_A, NR_TDD_FR1_A,</w:t>
              </w:r>
            </w:ins>
          </w:p>
          <w:p w14:paraId="516CBCEE" w14:textId="77777777" w:rsidR="003913E9" w:rsidRPr="009C5807" w:rsidRDefault="003913E9" w:rsidP="00D366D0">
            <w:pPr>
              <w:pStyle w:val="TAC"/>
              <w:rPr>
                <w:ins w:id="3066" w:author="Xiaomi" w:date="2022-08-08T20:35:00Z"/>
              </w:rPr>
            </w:pPr>
            <w:ins w:id="3067" w:author="Xiaomi" w:date="2022-08-08T20:35:00Z">
              <w:r w:rsidRPr="009C5807">
                <w:t>NR_SDL_FR1_A</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5398E2BB" w14:textId="77777777" w:rsidR="003913E9" w:rsidRPr="009C5807" w:rsidRDefault="003913E9" w:rsidP="00D366D0">
            <w:pPr>
              <w:pStyle w:val="TAC"/>
              <w:rPr>
                <w:ins w:id="3068" w:author="Xiaomi" w:date="2022-08-08T20:35:00Z"/>
              </w:rPr>
            </w:pPr>
            <w:ins w:id="3069" w:author="Xiaomi" w:date="2022-08-08T20:35:00Z">
              <w:r w:rsidRPr="009C5807">
                <w:t>-121</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B3F0BD5" w14:textId="77777777" w:rsidR="003913E9" w:rsidRPr="009C5807" w:rsidRDefault="003913E9" w:rsidP="00D366D0">
            <w:pPr>
              <w:pStyle w:val="TAC"/>
              <w:rPr>
                <w:ins w:id="3070" w:author="Xiaomi" w:date="2022-08-08T20:35:00Z"/>
              </w:rPr>
            </w:pPr>
            <w:ins w:id="3071" w:author="Xiaomi" w:date="2022-08-08T20:35:00Z">
              <w:r w:rsidRPr="009C5807">
                <w:t>-118</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CB5B36F" w14:textId="77777777" w:rsidR="003913E9" w:rsidRPr="009C5807" w:rsidRDefault="003913E9" w:rsidP="00D366D0">
            <w:pPr>
              <w:pStyle w:val="TAC"/>
              <w:rPr>
                <w:ins w:id="3072" w:author="Xiaomi" w:date="2022-08-08T20:35:00Z"/>
              </w:rPr>
            </w:pPr>
            <w:ins w:id="3073" w:author="Xiaomi" w:date="2022-08-08T20:35:00Z">
              <w:r w:rsidRPr="009C5807">
                <w:t>-115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1B186FC" w14:textId="77777777" w:rsidR="003913E9" w:rsidRPr="009C5807" w:rsidRDefault="003913E9" w:rsidP="00D366D0">
            <w:pPr>
              <w:pStyle w:val="TAC"/>
              <w:rPr>
                <w:ins w:id="3074" w:author="Xiaomi" w:date="2022-08-08T20:35:00Z"/>
              </w:rPr>
            </w:pPr>
            <w:ins w:id="3075" w:author="Xiaomi" w:date="2022-08-08T20:35: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2944D56" w14:textId="77777777" w:rsidR="003913E9" w:rsidRPr="009C5807" w:rsidRDefault="003913E9" w:rsidP="00D366D0">
            <w:pPr>
              <w:pStyle w:val="TAC"/>
              <w:rPr>
                <w:ins w:id="3076" w:author="Xiaomi" w:date="2022-08-08T20:35:00Z"/>
              </w:rPr>
            </w:pPr>
            <w:ins w:id="3077" w:author="Xiaomi" w:date="2022-08-08T20:35:00Z">
              <w:r w:rsidRPr="009C5807">
                <w:t>-50</w:t>
              </w:r>
            </w:ins>
          </w:p>
        </w:tc>
      </w:tr>
      <w:tr w:rsidR="003913E9" w:rsidRPr="009C5807" w14:paraId="76BB924F" w14:textId="77777777" w:rsidTr="00D366D0">
        <w:trPr>
          <w:jc w:val="center"/>
          <w:ins w:id="3078" w:author="Xiaomi" w:date="2022-08-08T20:35:00Z"/>
        </w:trPr>
        <w:tc>
          <w:tcPr>
            <w:tcW w:w="1029" w:type="dxa"/>
            <w:tcBorders>
              <w:left w:val="single" w:sz="4" w:space="0" w:color="auto"/>
              <w:right w:val="single" w:sz="6" w:space="0" w:color="auto"/>
            </w:tcBorders>
            <w:shd w:val="clear" w:color="auto" w:fill="auto"/>
          </w:tcPr>
          <w:p w14:paraId="58EF95C3" w14:textId="77777777" w:rsidR="003913E9" w:rsidRPr="009C5807" w:rsidRDefault="003913E9" w:rsidP="00D366D0">
            <w:pPr>
              <w:pStyle w:val="TAC"/>
              <w:rPr>
                <w:ins w:id="3079" w:author="Xiaomi" w:date="2022-08-08T20:35:00Z"/>
              </w:rPr>
            </w:pPr>
          </w:p>
        </w:tc>
        <w:tc>
          <w:tcPr>
            <w:tcW w:w="1026" w:type="dxa"/>
            <w:tcBorders>
              <w:left w:val="single" w:sz="6" w:space="0" w:color="auto"/>
              <w:right w:val="single" w:sz="6" w:space="0" w:color="auto"/>
            </w:tcBorders>
            <w:shd w:val="clear" w:color="auto" w:fill="auto"/>
          </w:tcPr>
          <w:p w14:paraId="7A5131CD" w14:textId="77777777" w:rsidR="003913E9" w:rsidRPr="009C5807" w:rsidRDefault="003913E9" w:rsidP="00D366D0">
            <w:pPr>
              <w:pStyle w:val="TAC"/>
              <w:rPr>
                <w:ins w:id="3080" w:author="Xiaomi" w:date="2022-08-08T20:35:00Z"/>
              </w:rPr>
            </w:pPr>
          </w:p>
        </w:tc>
        <w:tc>
          <w:tcPr>
            <w:tcW w:w="798" w:type="dxa"/>
            <w:tcBorders>
              <w:left w:val="single" w:sz="6" w:space="0" w:color="auto"/>
              <w:right w:val="single" w:sz="6" w:space="0" w:color="auto"/>
            </w:tcBorders>
            <w:shd w:val="clear" w:color="auto" w:fill="auto"/>
          </w:tcPr>
          <w:p w14:paraId="17F08F1E" w14:textId="77777777" w:rsidR="003913E9" w:rsidRPr="009C5807" w:rsidRDefault="003913E9" w:rsidP="00D366D0">
            <w:pPr>
              <w:pStyle w:val="TAC"/>
              <w:rPr>
                <w:ins w:id="3081" w:author="Xiaomi" w:date="2022-08-08T20:35:00Z"/>
              </w:rPr>
            </w:pPr>
          </w:p>
        </w:tc>
        <w:tc>
          <w:tcPr>
            <w:tcW w:w="1958" w:type="dxa"/>
            <w:tcBorders>
              <w:top w:val="single" w:sz="6" w:space="0" w:color="auto"/>
              <w:left w:val="single" w:sz="6" w:space="0" w:color="auto"/>
              <w:bottom w:val="single" w:sz="6" w:space="0" w:color="auto"/>
              <w:right w:val="single" w:sz="4" w:space="0" w:color="auto"/>
            </w:tcBorders>
            <w:shd w:val="clear" w:color="auto" w:fill="auto"/>
          </w:tcPr>
          <w:p w14:paraId="02AF3F4E" w14:textId="77777777" w:rsidR="003913E9" w:rsidRPr="009C5807" w:rsidRDefault="003913E9" w:rsidP="00D366D0">
            <w:pPr>
              <w:pStyle w:val="TAC"/>
              <w:rPr>
                <w:ins w:id="3082" w:author="Xiaomi" w:date="2022-08-08T20:35:00Z"/>
              </w:rPr>
            </w:pPr>
            <w:ins w:id="3083" w:author="Xiaomi" w:date="2022-08-08T20:35:00Z">
              <w:r w:rsidRPr="009C5807">
                <w:t>NR_FDD_FR1_B</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81C38CE" w14:textId="77777777" w:rsidR="003913E9" w:rsidRPr="009C5807" w:rsidRDefault="003913E9" w:rsidP="00D366D0">
            <w:pPr>
              <w:pStyle w:val="TAC"/>
              <w:rPr>
                <w:ins w:id="3084" w:author="Xiaomi" w:date="2022-08-08T20:35:00Z"/>
              </w:rPr>
            </w:pPr>
            <w:ins w:id="3085" w:author="Xiaomi" w:date="2022-08-08T20:35:00Z">
              <w:r w:rsidRPr="009C5807">
                <w:t>-120.5</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DBBE36D" w14:textId="77777777" w:rsidR="003913E9" w:rsidRPr="009C5807" w:rsidRDefault="003913E9" w:rsidP="00D366D0">
            <w:pPr>
              <w:pStyle w:val="TAC"/>
              <w:rPr>
                <w:ins w:id="3086" w:author="Xiaomi" w:date="2022-08-08T20:35:00Z"/>
                <w:lang w:val="sv-SE"/>
              </w:rPr>
            </w:pPr>
            <w:ins w:id="3087" w:author="Xiaomi" w:date="2022-08-08T20:35:00Z">
              <w:r w:rsidRPr="009C5807">
                <w:t>-117.5</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C1073A2" w14:textId="77777777" w:rsidR="003913E9" w:rsidRPr="009C5807" w:rsidRDefault="003913E9" w:rsidP="00D366D0">
            <w:pPr>
              <w:pStyle w:val="TAC"/>
              <w:rPr>
                <w:ins w:id="3088" w:author="Xiaomi" w:date="2022-08-08T20:35:00Z"/>
                <w:lang w:val="sv-SE"/>
              </w:rPr>
            </w:pPr>
            <w:ins w:id="3089" w:author="Xiaomi" w:date="2022-08-08T20:35:00Z">
              <w:r w:rsidRPr="009C5807">
                <w:t>-114.5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E31000B" w14:textId="77777777" w:rsidR="003913E9" w:rsidRPr="009C5807" w:rsidRDefault="003913E9" w:rsidP="00D366D0">
            <w:pPr>
              <w:pStyle w:val="TAC"/>
              <w:rPr>
                <w:ins w:id="3090" w:author="Xiaomi" w:date="2022-08-08T20:35:00Z"/>
              </w:rPr>
            </w:pPr>
            <w:ins w:id="3091" w:author="Xiaomi" w:date="2022-08-08T20:35:00Z">
              <w:r w:rsidRPr="009C5807">
                <w:rPr>
                  <w:lang w:eastAsia="ja-JP"/>
                </w:rPr>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8DB78F1" w14:textId="77777777" w:rsidR="003913E9" w:rsidRPr="009C5807" w:rsidRDefault="003913E9" w:rsidP="00D366D0">
            <w:pPr>
              <w:pStyle w:val="TAC"/>
              <w:rPr>
                <w:ins w:id="3092" w:author="Xiaomi" w:date="2022-08-08T20:35:00Z"/>
              </w:rPr>
            </w:pPr>
            <w:ins w:id="3093" w:author="Xiaomi" w:date="2022-08-08T20:35:00Z">
              <w:r w:rsidRPr="009C5807">
                <w:t>-50</w:t>
              </w:r>
            </w:ins>
          </w:p>
        </w:tc>
      </w:tr>
      <w:tr w:rsidR="003913E9" w:rsidRPr="009C5807" w14:paraId="59CA7AD4" w14:textId="77777777" w:rsidTr="00D366D0">
        <w:trPr>
          <w:jc w:val="center"/>
          <w:ins w:id="3094" w:author="Xiaomi" w:date="2022-08-08T20:35:00Z"/>
        </w:trPr>
        <w:tc>
          <w:tcPr>
            <w:tcW w:w="1029" w:type="dxa"/>
            <w:tcBorders>
              <w:left w:val="single" w:sz="4" w:space="0" w:color="auto"/>
              <w:right w:val="single" w:sz="6" w:space="0" w:color="auto"/>
            </w:tcBorders>
            <w:shd w:val="clear" w:color="auto" w:fill="auto"/>
          </w:tcPr>
          <w:p w14:paraId="14E8DBF6" w14:textId="77777777" w:rsidR="003913E9" w:rsidRPr="009C5807" w:rsidRDefault="003913E9" w:rsidP="00D366D0">
            <w:pPr>
              <w:pStyle w:val="TAC"/>
              <w:rPr>
                <w:ins w:id="3095" w:author="Xiaomi" w:date="2022-08-08T20:35:00Z"/>
              </w:rPr>
            </w:pPr>
          </w:p>
        </w:tc>
        <w:tc>
          <w:tcPr>
            <w:tcW w:w="1026" w:type="dxa"/>
            <w:tcBorders>
              <w:left w:val="single" w:sz="6" w:space="0" w:color="auto"/>
              <w:right w:val="single" w:sz="6" w:space="0" w:color="auto"/>
            </w:tcBorders>
            <w:shd w:val="clear" w:color="auto" w:fill="auto"/>
          </w:tcPr>
          <w:p w14:paraId="444B1833" w14:textId="77777777" w:rsidR="003913E9" w:rsidRPr="009C5807" w:rsidRDefault="003913E9" w:rsidP="00D366D0">
            <w:pPr>
              <w:pStyle w:val="TAC"/>
              <w:rPr>
                <w:ins w:id="3096" w:author="Xiaomi" w:date="2022-08-08T20:35:00Z"/>
              </w:rPr>
            </w:pPr>
          </w:p>
        </w:tc>
        <w:tc>
          <w:tcPr>
            <w:tcW w:w="798" w:type="dxa"/>
            <w:tcBorders>
              <w:left w:val="single" w:sz="6" w:space="0" w:color="auto"/>
              <w:right w:val="single" w:sz="6" w:space="0" w:color="auto"/>
            </w:tcBorders>
            <w:shd w:val="clear" w:color="auto" w:fill="auto"/>
          </w:tcPr>
          <w:p w14:paraId="0FEC4056" w14:textId="77777777" w:rsidR="003913E9" w:rsidRPr="009C5807" w:rsidRDefault="003913E9" w:rsidP="00D366D0">
            <w:pPr>
              <w:pStyle w:val="TAC"/>
              <w:rPr>
                <w:ins w:id="3097" w:author="Xiaomi" w:date="2022-08-08T20:35:00Z"/>
              </w:rPr>
            </w:pPr>
          </w:p>
        </w:tc>
        <w:tc>
          <w:tcPr>
            <w:tcW w:w="1958" w:type="dxa"/>
            <w:tcBorders>
              <w:top w:val="single" w:sz="6" w:space="0" w:color="auto"/>
              <w:left w:val="single" w:sz="6" w:space="0" w:color="auto"/>
              <w:bottom w:val="single" w:sz="6" w:space="0" w:color="auto"/>
              <w:right w:val="single" w:sz="4" w:space="0" w:color="auto"/>
            </w:tcBorders>
            <w:shd w:val="clear" w:color="auto" w:fill="auto"/>
          </w:tcPr>
          <w:p w14:paraId="756CD49E" w14:textId="77777777" w:rsidR="003913E9" w:rsidRPr="009C5807" w:rsidRDefault="003913E9" w:rsidP="00D366D0">
            <w:pPr>
              <w:pStyle w:val="TAC"/>
              <w:rPr>
                <w:ins w:id="3098" w:author="Xiaomi" w:date="2022-08-08T20:35:00Z"/>
              </w:rPr>
            </w:pPr>
            <w:ins w:id="3099" w:author="Xiaomi" w:date="2022-08-08T20:35:00Z">
              <w:r w:rsidRPr="009C5807">
                <w:t>NR_TDD_FR1_C</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B25A622" w14:textId="77777777" w:rsidR="003913E9" w:rsidRPr="009C5807" w:rsidRDefault="003913E9" w:rsidP="00D366D0">
            <w:pPr>
              <w:pStyle w:val="TAC"/>
              <w:rPr>
                <w:ins w:id="3100" w:author="Xiaomi" w:date="2022-08-08T20:35:00Z"/>
              </w:rPr>
            </w:pPr>
            <w:ins w:id="3101" w:author="Xiaomi" w:date="2022-08-08T20:35:00Z">
              <w:r w:rsidRPr="009C5807">
                <w:t>-120</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E63668E" w14:textId="77777777" w:rsidR="003913E9" w:rsidRPr="009C5807" w:rsidRDefault="003913E9" w:rsidP="00D366D0">
            <w:pPr>
              <w:pStyle w:val="TAC"/>
              <w:rPr>
                <w:ins w:id="3102" w:author="Xiaomi" w:date="2022-08-08T20:35:00Z"/>
                <w:lang w:val="sv-SE"/>
              </w:rPr>
            </w:pPr>
            <w:ins w:id="3103" w:author="Xiaomi" w:date="2022-08-08T20:35:00Z">
              <w:r w:rsidRPr="009C5807">
                <w:t>-117</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6622755" w14:textId="77777777" w:rsidR="003913E9" w:rsidRPr="009C5807" w:rsidRDefault="003913E9" w:rsidP="00D366D0">
            <w:pPr>
              <w:pStyle w:val="TAC"/>
              <w:rPr>
                <w:ins w:id="3104" w:author="Xiaomi" w:date="2022-08-08T20:35:00Z"/>
                <w:lang w:val="sv-SE"/>
              </w:rPr>
            </w:pPr>
            <w:ins w:id="3105" w:author="Xiaomi" w:date="2022-08-08T20:35:00Z">
              <w:r w:rsidRPr="009C5807">
                <w:t>-114</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E8BC83C" w14:textId="77777777" w:rsidR="003913E9" w:rsidRPr="009C5807" w:rsidRDefault="003913E9" w:rsidP="00D366D0">
            <w:pPr>
              <w:pStyle w:val="TAC"/>
              <w:rPr>
                <w:ins w:id="3106" w:author="Xiaomi" w:date="2022-08-08T20:35:00Z"/>
              </w:rPr>
            </w:pPr>
            <w:ins w:id="3107" w:author="Xiaomi" w:date="2022-08-08T20:35: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38D9644" w14:textId="77777777" w:rsidR="003913E9" w:rsidRPr="009C5807" w:rsidRDefault="003913E9" w:rsidP="00D366D0">
            <w:pPr>
              <w:pStyle w:val="TAC"/>
              <w:rPr>
                <w:ins w:id="3108" w:author="Xiaomi" w:date="2022-08-08T20:35:00Z"/>
              </w:rPr>
            </w:pPr>
            <w:ins w:id="3109" w:author="Xiaomi" w:date="2022-08-08T20:35:00Z">
              <w:r w:rsidRPr="009C5807">
                <w:t>-50</w:t>
              </w:r>
            </w:ins>
          </w:p>
        </w:tc>
      </w:tr>
      <w:tr w:rsidR="003913E9" w:rsidRPr="009C5807" w14:paraId="5A249CB9" w14:textId="77777777" w:rsidTr="00D366D0">
        <w:trPr>
          <w:jc w:val="center"/>
          <w:ins w:id="3110" w:author="Xiaomi" w:date="2022-08-08T20:35:00Z"/>
        </w:trPr>
        <w:tc>
          <w:tcPr>
            <w:tcW w:w="1029" w:type="dxa"/>
            <w:tcBorders>
              <w:left w:val="single" w:sz="4" w:space="0" w:color="auto"/>
              <w:right w:val="single" w:sz="6" w:space="0" w:color="auto"/>
            </w:tcBorders>
            <w:shd w:val="clear" w:color="auto" w:fill="auto"/>
          </w:tcPr>
          <w:p w14:paraId="47D705D6" w14:textId="092AD42D" w:rsidR="003913E9" w:rsidRPr="009C5807" w:rsidRDefault="003913E9" w:rsidP="00D366D0">
            <w:pPr>
              <w:pStyle w:val="TAC"/>
              <w:rPr>
                <w:ins w:id="3111" w:author="Xiaomi" w:date="2022-08-08T20:35:00Z"/>
              </w:rPr>
            </w:pPr>
            <w:ins w:id="3112" w:author="Xiaomi" w:date="2022-08-08T20:35:00Z">
              <w:r w:rsidRPr="009C5807">
                <w:rPr>
                  <w:rFonts w:cs="Arial"/>
                </w:rPr>
                <w:t>±</w:t>
              </w:r>
            </w:ins>
            <w:ins w:id="3113" w:author="Xiaomi" w:date="2022-08-08T20:40:00Z">
              <w:r w:rsidR="00365A1D">
                <w:rPr>
                  <w:rFonts w:cs="Arial"/>
                </w:rPr>
                <w:t>[</w:t>
              </w:r>
            </w:ins>
            <w:ins w:id="3114" w:author="Xiaomi" w:date="2022-08-08T20:35:00Z">
              <w:r w:rsidRPr="009C5807">
                <w:t>3</w:t>
              </w:r>
            </w:ins>
            <w:ins w:id="3115" w:author="Xiaomi" w:date="2022-08-08T20:40:00Z">
              <w:r w:rsidR="00365A1D">
                <w:t>.5]</w:t>
              </w:r>
            </w:ins>
          </w:p>
        </w:tc>
        <w:tc>
          <w:tcPr>
            <w:tcW w:w="1026" w:type="dxa"/>
            <w:tcBorders>
              <w:left w:val="single" w:sz="6" w:space="0" w:color="auto"/>
              <w:right w:val="single" w:sz="6" w:space="0" w:color="auto"/>
            </w:tcBorders>
            <w:shd w:val="clear" w:color="auto" w:fill="auto"/>
          </w:tcPr>
          <w:p w14:paraId="1F07AF06" w14:textId="77777777" w:rsidR="003913E9" w:rsidRPr="009C5807" w:rsidRDefault="003913E9" w:rsidP="00D366D0">
            <w:pPr>
              <w:pStyle w:val="TAC"/>
              <w:rPr>
                <w:ins w:id="3116" w:author="Xiaomi" w:date="2022-08-08T20:35:00Z"/>
              </w:rPr>
            </w:pPr>
            <w:ins w:id="3117" w:author="Xiaomi" w:date="2022-08-08T20:35:00Z">
              <w:r w:rsidRPr="009C5807">
                <w:rPr>
                  <w:rFonts w:cs="Arial"/>
                </w:rPr>
                <w:t>±</w:t>
              </w:r>
              <w:r w:rsidRPr="009C5807">
                <w:t>4</w:t>
              </w:r>
            </w:ins>
          </w:p>
        </w:tc>
        <w:tc>
          <w:tcPr>
            <w:tcW w:w="798" w:type="dxa"/>
            <w:tcBorders>
              <w:left w:val="single" w:sz="6" w:space="0" w:color="auto"/>
              <w:right w:val="single" w:sz="6" w:space="0" w:color="auto"/>
            </w:tcBorders>
            <w:shd w:val="clear" w:color="auto" w:fill="auto"/>
          </w:tcPr>
          <w:p w14:paraId="04D22936" w14:textId="77777777" w:rsidR="003913E9" w:rsidRPr="009C5807" w:rsidRDefault="003913E9" w:rsidP="00D366D0">
            <w:pPr>
              <w:pStyle w:val="TAC"/>
              <w:rPr>
                <w:ins w:id="3118" w:author="Xiaomi" w:date="2022-08-08T20:35:00Z"/>
              </w:rPr>
            </w:pPr>
            <w:ins w:id="3119" w:author="Xiaomi" w:date="2022-08-08T20:35:00Z">
              <w:r w:rsidRPr="009C5807">
                <w:sym w:font="Symbol" w:char="F0B3"/>
              </w:r>
              <w:r w:rsidRPr="009C5807">
                <w:t>-3</w:t>
              </w:r>
            </w:ins>
          </w:p>
        </w:tc>
        <w:tc>
          <w:tcPr>
            <w:tcW w:w="1958" w:type="dxa"/>
            <w:tcBorders>
              <w:top w:val="single" w:sz="6" w:space="0" w:color="auto"/>
              <w:left w:val="single" w:sz="6" w:space="0" w:color="auto"/>
              <w:bottom w:val="single" w:sz="6" w:space="0" w:color="auto"/>
              <w:right w:val="single" w:sz="4" w:space="0" w:color="auto"/>
            </w:tcBorders>
            <w:shd w:val="clear" w:color="auto" w:fill="auto"/>
          </w:tcPr>
          <w:p w14:paraId="0D83C0A8" w14:textId="77777777" w:rsidR="003913E9" w:rsidRPr="009C5807" w:rsidRDefault="003913E9" w:rsidP="00D366D0">
            <w:pPr>
              <w:pStyle w:val="TAC"/>
              <w:rPr>
                <w:ins w:id="3120" w:author="Xiaomi" w:date="2022-08-08T20:35:00Z"/>
                <w:lang w:val="sv-SE"/>
              </w:rPr>
            </w:pPr>
            <w:ins w:id="3121" w:author="Xiaomi" w:date="2022-08-08T20:35:00Z">
              <w:r w:rsidRPr="009C5807">
                <w:rPr>
                  <w:lang w:val="sv-SE"/>
                </w:rPr>
                <w:t>NR_FDD_FR1_D, NR_TDD_FR1_D</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2829DD0" w14:textId="77777777" w:rsidR="003913E9" w:rsidRPr="009C5807" w:rsidRDefault="003913E9" w:rsidP="00D366D0">
            <w:pPr>
              <w:pStyle w:val="TAC"/>
              <w:rPr>
                <w:ins w:id="3122" w:author="Xiaomi" w:date="2022-08-08T20:35:00Z"/>
              </w:rPr>
            </w:pPr>
            <w:ins w:id="3123" w:author="Xiaomi" w:date="2022-08-08T20:35:00Z">
              <w:r w:rsidRPr="009C5807">
                <w:t>-119.5</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7ECF18E" w14:textId="77777777" w:rsidR="003913E9" w:rsidRPr="009C5807" w:rsidRDefault="003913E9" w:rsidP="00D366D0">
            <w:pPr>
              <w:pStyle w:val="TAC"/>
              <w:rPr>
                <w:ins w:id="3124" w:author="Xiaomi" w:date="2022-08-08T20:35:00Z"/>
              </w:rPr>
            </w:pPr>
            <w:ins w:id="3125" w:author="Xiaomi" w:date="2022-08-08T20:35:00Z">
              <w:r w:rsidRPr="009C5807">
                <w:t>-116.5</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7FBA8E2" w14:textId="77777777" w:rsidR="003913E9" w:rsidRPr="009C5807" w:rsidRDefault="003913E9" w:rsidP="00D366D0">
            <w:pPr>
              <w:pStyle w:val="TAC"/>
              <w:rPr>
                <w:ins w:id="3126" w:author="Xiaomi" w:date="2022-08-08T20:35:00Z"/>
              </w:rPr>
            </w:pPr>
            <w:ins w:id="3127" w:author="Xiaomi" w:date="2022-08-08T20:35:00Z">
              <w:r w:rsidRPr="009C5807">
                <w:t>-113.5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C8AA6D7" w14:textId="77777777" w:rsidR="003913E9" w:rsidRPr="009C5807" w:rsidRDefault="003913E9" w:rsidP="00D366D0">
            <w:pPr>
              <w:pStyle w:val="TAC"/>
              <w:rPr>
                <w:ins w:id="3128" w:author="Xiaomi" w:date="2022-08-08T20:35:00Z"/>
              </w:rPr>
            </w:pPr>
            <w:ins w:id="3129" w:author="Xiaomi" w:date="2022-08-08T20:35: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E2F5D8C" w14:textId="77777777" w:rsidR="003913E9" w:rsidRPr="009C5807" w:rsidRDefault="003913E9" w:rsidP="00D366D0">
            <w:pPr>
              <w:pStyle w:val="TAC"/>
              <w:rPr>
                <w:ins w:id="3130" w:author="Xiaomi" w:date="2022-08-08T20:35:00Z"/>
              </w:rPr>
            </w:pPr>
            <w:ins w:id="3131" w:author="Xiaomi" w:date="2022-08-08T20:35:00Z">
              <w:r w:rsidRPr="009C5807">
                <w:t>-50</w:t>
              </w:r>
            </w:ins>
          </w:p>
        </w:tc>
      </w:tr>
      <w:tr w:rsidR="003913E9" w:rsidRPr="009C5807" w14:paraId="37A6348B" w14:textId="77777777" w:rsidTr="00D366D0">
        <w:trPr>
          <w:jc w:val="center"/>
          <w:ins w:id="3132" w:author="Xiaomi" w:date="2022-08-08T20:35:00Z"/>
        </w:trPr>
        <w:tc>
          <w:tcPr>
            <w:tcW w:w="1029" w:type="dxa"/>
            <w:tcBorders>
              <w:left w:val="single" w:sz="4" w:space="0" w:color="auto"/>
              <w:right w:val="single" w:sz="6" w:space="0" w:color="auto"/>
            </w:tcBorders>
            <w:shd w:val="clear" w:color="auto" w:fill="auto"/>
          </w:tcPr>
          <w:p w14:paraId="499D4F61" w14:textId="77777777" w:rsidR="003913E9" w:rsidRPr="009C5807" w:rsidRDefault="003913E9" w:rsidP="00D366D0">
            <w:pPr>
              <w:pStyle w:val="TAC"/>
              <w:rPr>
                <w:ins w:id="3133" w:author="Xiaomi" w:date="2022-08-08T20:35:00Z"/>
              </w:rPr>
            </w:pPr>
          </w:p>
        </w:tc>
        <w:tc>
          <w:tcPr>
            <w:tcW w:w="1026" w:type="dxa"/>
            <w:tcBorders>
              <w:left w:val="single" w:sz="6" w:space="0" w:color="auto"/>
              <w:right w:val="single" w:sz="6" w:space="0" w:color="auto"/>
            </w:tcBorders>
            <w:shd w:val="clear" w:color="auto" w:fill="auto"/>
          </w:tcPr>
          <w:p w14:paraId="32FB24D7" w14:textId="77777777" w:rsidR="003913E9" w:rsidRPr="009C5807" w:rsidRDefault="003913E9" w:rsidP="00D366D0">
            <w:pPr>
              <w:pStyle w:val="TAC"/>
              <w:rPr>
                <w:ins w:id="3134" w:author="Xiaomi" w:date="2022-08-08T20:35:00Z"/>
              </w:rPr>
            </w:pPr>
          </w:p>
        </w:tc>
        <w:tc>
          <w:tcPr>
            <w:tcW w:w="798" w:type="dxa"/>
            <w:tcBorders>
              <w:left w:val="single" w:sz="6" w:space="0" w:color="auto"/>
              <w:right w:val="single" w:sz="6" w:space="0" w:color="auto"/>
            </w:tcBorders>
            <w:shd w:val="clear" w:color="auto" w:fill="auto"/>
          </w:tcPr>
          <w:p w14:paraId="67C11575" w14:textId="77777777" w:rsidR="003913E9" w:rsidRPr="009C5807" w:rsidRDefault="003913E9" w:rsidP="00D366D0">
            <w:pPr>
              <w:pStyle w:val="TAC"/>
              <w:rPr>
                <w:ins w:id="3135" w:author="Xiaomi" w:date="2022-08-08T20:35:00Z"/>
              </w:rPr>
            </w:pPr>
          </w:p>
        </w:tc>
        <w:tc>
          <w:tcPr>
            <w:tcW w:w="1958" w:type="dxa"/>
            <w:tcBorders>
              <w:top w:val="single" w:sz="6" w:space="0" w:color="auto"/>
              <w:left w:val="single" w:sz="6" w:space="0" w:color="auto"/>
              <w:bottom w:val="single" w:sz="6" w:space="0" w:color="auto"/>
              <w:right w:val="single" w:sz="4" w:space="0" w:color="auto"/>
            </w:tcBorders>
            <w:shd w:val="clear" w:color="auto" w:fill="auto"/>
          </w:tcPr>
          <w:p w14:paraId="75612309" w14:textId="77777777" w:rsidR="003913E9" w:rsidRPr="009C5807" w:rsidDel="00836998" w:rsidRDefault="003913E9" w:rsidP="00D366D0">
            <w:pPr>
              <w:pStyle w:val="TAC"/>
              <w:rPr>
                <w:ins w:id="3136" w:author="Xiaomi" w:date="2022-08-08T20:35:00Z"/>
                <w:lang w:val="sv-SE"/>
              </w:rPr>
            </w:pPr>
            <w:ins w:id="3137" w:author="Xiaomi" w:date="2022-08-08T20:35:00Z">
              <w:r w:rsidRPr="009C5807">
                <w:rPr>
                  <w:lang w:val="sv-SE"/>
                </w:rPr>
                <w:t>NR_FDD_FR1_E, NR_TDD_FR1_E</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2A8A01F0" w14:textId="77777777" w:rsidR="003913E9" w:rsidRPr="009C5807" w:rsidRDefault="003913E9" w:rsidP="00D366D0">
            <w:pPr>
              <w:pStyle w:val="TAC"/>
              <w:rPr>
                <w:ins w:id="3138" w:author="Xiaomi" w:date="2022-08-08T20:35:00Z"/>
              </w:rPr>
            </w:pPr>
            <w:ins w:id="3139" w:author="Xiaomi" w:date="2022-08-08T20:35:00Z">
              <w:r w:rsidRPr="009C5807">
                <w:t>-119</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B791CCC" w14:textId="77777777" w:rsidR="003913E9" w:rsidRPr="009C5807" w:rsidRDefault="003913E9" w:rsidP="00D366D0">
            <w:pPr>
              <w:pStyle w:val="TAC"/>
              <w:rPr>
                <w:ins w:id="3140" w:author="Xiaomi" w:date="2022-08-08T20:35:00Z"/>
                <w:lang w:val="sv-SE"/>
              </w:rPr>
            </w:pPr>
            <w:ins w:id="3141" w:author="Xiaomi" w:date="2022-08-08T20:35:00Z">
              <w:r w:rsidRPr="009C5807">
                <w:t>-116</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05271F6" w14:textId="77777777" w:rsidR="003913E9" w:rsidRPr="009C5807" w:rsidRDefault="003913E9" w:rsidP="00D366D0">
            <w:pPr>
              <w:pStyle w:val="TAC"/>
              <w:rPr>
                <w:ins w:id="3142" w:author="Xiaomi" w:date="2022-08-08T20:35:00Z"/>
                <w:lang w:val="sv-SE"/>
              </w:rPr>
            </w:pPr>
            <w:ins w:id="3143" w:author="Xiaomi" w:date="2022-08-08T20:35:00Z">
              <w:r w:rsidRPr="009C5807">
                <w:t>-113</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5EAB885" w14:textId="77777777" w:rsidR="003913E9" w:rsidRPr="009C5807" w:rsidRDefault="003913E9" w:rsidP="00D366D0">
            <w:pPr>
              <w:pStyle w:val="TAC"/>
              <w:rPr>
                <w:ins w:id="3144" w:author="Xiaomi" w:date="2022-08-08T20:35:00Z"/>
              </w:rPr>
            </w:pPr>
            <w:ins w:id="3145" w:author="Xiaomi" w:date="2022-08-08T20:35: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8B58B1B" w14:textId="77777777" w:rsidR="003913E9" w:rsidRPr="009C5807" w:rsidRDefault="003913E9" w:rsidP="00D366D0">
            <w:pPr>
              <w:pStyle w:val="TAC"/>
              <w:rPr>
                <w:ins w:id="3146" w:author="Xiaomi" w:date="2022-08-08T20:35:00Z"/>
              </w:rPr>
            </w:pPr>
            <w:ins w:id="3147" w:author="Xiaomi" w:date="2022-08-08T20:35:00Z">
              <w:r w:rsidRPr="009C5807">
                <w:t>-50</w:t>
              </w:r>
            </w:ins>
          </w:p>
        </w:tc>
      </w:tr>
      <w:tr w:rsidR="003913E9" w:rsidRPr="009C5807" w14:paraId="725EC50B" w14:textId="77777777" w:rsidTr="00D366D0">
        <w:trPr>
          <w:jc w:val="center"/>
          <w:ins w:id="3148" w:author="Xiaomi" w:date="2022-08-08T20:35:00Z"/>
        </w:trPr>
        <w:tc>
          <w:tcPr>
            <w:tcW w:w="1029" w:type="dxa"/>
            <w:tcBorders>
              <w:left w:val="single" w:sz="4" w:space="0" w:color="auto"/>
              <w:right w:val="single" w:sz="6" w:space="0" w:color="auto"/>
            </w:tcBorders>
            <w:shd w:val="clear" w:color="auto" w:fill="auto"/>
          </w:tcPr>
          <w:p w14:paraId="7E3A9900" w14:textId="77777777" w:rsidR="003913E9" w:rsidRPr="009C5807" w:rsidRDefault="003913E9" w:rsidP="00D366D0">
            <w:pPr>
              <w:pStyle w:val="TAC"/>
              <w:rPr>
                <w:ins w:id="3149" w:author="Xiaomi" w:date="2022-08-08T20:35:00Z"/>
              </w:rPr>
            </w:pPr>
          </w:p>
        </w:tc>
        <w:tc>
          <w:tcPr>
            <w:tcW w:w="1026" w:type="dxa"/>
            <w:tcBorders>
              <w:left w:val="single" w:sz="6" w:space="0" w:color="auto"/>
              <w:right w:val="single" w:sz="6" w:space="0" w:color="auto"/>
            </w:tcBorders>
            <w:shd w:val="clear" w:color="auto" w:fill="auto"/>
          </w:tcPr>
          <w:p w14:paraId="290C9368" w14:textId="77777777" w:rsidR="003913E9" w:rsidRPr="009C5807" w:rsidRDefault="003913E9" w:rsidP="00D366D0">
            <w:pPr>
              <w:pStyle w:val="TAC"/>
              <w:rPr>
                <w:ins w:id="3150" w:author="Xiaomi" w:date="2022-08-08T20:35:00Z"/>
              </w:rPr>
            </w:pPr>
          </w:p>
        </w:tc>
        <w:tc>
          <w:tcPr>
            <w:tcW w:w="798" w:type="dxa"/>
            <w:tcBorders>
              <w:left w:val="single" w:sz="6" w:space="0" w:color="auto"/>
              <w:right w:val="single" w:sz="6" w:space="0" w:color="auto"/>
            </w:tcBorders>
            <w:shd w:val="clear" w:color="auto" w:fill="auto"/>
          </w:tcPr>
          <w:p w14:paraId="627FC0BD" w14:textId="77777777" w:rsidR="003913E9" w:rsidRPr="009C5807" w:rsidRDefault="003913E9" w:rsidP="00D366D0">
            <w:pPr>
              <w:pStyle w:val="TAC"/>
              <w:rPr>
                <w:ins w:id="3151" w:author="Xiaomi" w:date="2022-08-08T20:35:00Z"/>
              </w:rPr>
            </w:pPr>
          </w:p>
        </w:tc>
        <w:tc>
          <w:tcPr>
            <w:tcW w:w="1958" w:type="dxa"/>
            <w:tcBorders>
              <w:top w:val="single" w:sz="6" w:space="0" w:color="auto"/>
              <w:left w:val="single" w:sz="6" w:space="0" w:color="auto"/>
              <w:bottom w:val="single" w:sz="6" w:space="0" w:color="auto"/>
              <w:right w:val="single" w:sz="4" w:space="0" w:color="auto"/>
            </w:tcBorders>
            <w:shd w:val="clear" w:color="auto" w:fill="auto"/>
          </w:tcPr>
          <w:p w14:paraId="5A120932" w14:textId="77777777" w:rsidR="003913E9" w:rsidRPr="009C5807" w:rsidRDefault="003913E9" w:rsidP="00D366D0">
            <w:pPr>
              <w:pStyle w:val="TAC"/>
              <w:rPr>
                <w:ins w:id="3152" w:author="Xiaomi" w:date="2022-08-08T20:35:00Z"/>
                <w:lang w:val="sv-SE"/>
              </w:rPr>
            </w:pPr>
            <w:ins w:id="3153" w:author="Xiaomi" w:date="2022-08-08T20:35:00Z">
              <w:r w:rsidRPr="009C5807">
                <w:rPr>
                  <w:lang w:eastAsia="zh-CN"/>
                </w:rPr>
                <w:t>NR_FDD_FR1_F</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0F7AAA5" w14:textId="77777777" w:rsidR="003913E9" w:rsidRPr="009C5807" w:rsidRDefault="003913E9" w:rsidP="00D366D0">
            <w:pPr>
              <w:pStyle w:val="TAC"/>
              <w:rPr>
                <w:ins w:id="3154" w:author="Xiaomi" w:date="2022-08-08T20:35:00Z"/>
              </w:rPr>
            </w:pPr>
            <w:ins w:id="3155" w:author="Xiaomi" w:date="2022-08-08T20:35:00Z">
              <w:r w:rsidRPr="009C5807">
                <w:t>-118.5</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85A2980" w14:textId="77777777" w:rsidR="003913E9" w:rsidRPr="009C5807" w:rsidRDefault="003913E9" w:rsidP="00D366D0">
            <w:pPr>
              <w:pStyle w:val="TAC"/>
              <w:rPr>
                <w:ins w:id="3156" w:author="Xiaomi" w:date="2022-08-08T20:35:00Z"/>
              </w:rPr>
            </w:pPr>
            <w:ins w:id="3157" w:author="Xiaomi" w:date="2022-08-08T20:35:00Z">
              <w:r w:rsidRPr="009C5807">
                <w:rPr>
                  <w:rFonts w:cs="Arial"/>
                </w:rPr>
                <w:t>-115.5</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5F6D7C2" w14:textId="77777777" w:rsidR="003913E9" w:rsidRPr="009C5807" w:rsidRDefault="003913E9" w:rsidP="00D366D0">
            <w:pPr>
              <w:pStyle w:val="TAC"/>
              <w:rPr>
                <w:ins w:id="3158" w:author="Xiaomi" w:date="2022-08-08T20:35:00Z"/>
              </w:rPr>
            </w:pPr>
            <w:ins w:id="3159" w:author="Xiaomi" w:date="2022-08-08T20:35:00Z">
              <w:r w:rsidRPr="009C5807">
                <w:rPr>
                  <w:rFonts w:cs="Arial"/>
                </w:rPr>
                <w:t>-112.5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9C024FD" w14:textId="77777777" w:rsidR="003913E9" w:rsidRPr="009C5807" w:rsidRDefault="003913E9" w:rsidP="00D366D0">
            <w:pPr>
              <w:pStyle w:val="TAC"/>
              <w:rPr>
                <w:ins w:id="3160" w:author="Xiaomi" w:date="2022-08-08T20:35:00Z"/>
              </w:rPr>
            </w:pPr>
            <w:ins w:id="3161" w:author="Xiaomi" w:date="2022-08-08T20:35: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B57CCF5" w14:textId="77777777" w:rsidR="003913E9" w:rsidRPr="009C5807" w:rsidRDefault="003913E9" w:rsidP="00D366D0">
            <w:pPr>
              <w:pStyle w:val="TAC"/>
              <w:rPr>
                <w:ins w:id="3162" w:author="Xiaomi" w:date="2022-08-08T20:35:00Z"/>
              </w:rPr>
            </w:pPr>
            <w:ins w:id="3163" w:author="Xiaomi" w:date="2022-08-08T20:35:00Z">
              <w:r w:rsidRPr="009C5807">
                <w:t>-50</w:t>
              </w:r>
            </w:ins>
          </w:p>
        </w:tc>
      </w:tr>
      <w:tr w:rsidR="003913E9" w:rsidRPr="009C5807" w14:paraId="4017FF99" w14:textId="77777777" w:rsidTr="00D366D0">
        <w:trPr>
          <w:jc w:val="center"/>
          <w:ins w:id="3164" w:author="Xiaomi" w:date="2022-08-08T20:35:00Z"/>
        </w:trPr>
        <w:tc>
          <w:tcPr>
            <w:tcW w:w="1029" w:type="dxa"/>
            <w:tcBorders>
              <w:left w:val="single" w:sz="4" w:space="0" w:color="auto"/>
              <w:right w:val="single" w:sz="6" w:space="0" w:color="auto"/>
            </w:tcBorders>
            <w:shd w:val="clear" w:color="auto" w:fill="auto"/>
          </w:tcPr>
          <w:p w14:paraId="38BA2285" w14:textId="77777777" w:rsidR="003913E9" w:rsidRPr="009C5807" w:rsidRDefault="003913E9" w:rsidP="00D366D0">
            <w:pPr>
              <w:pStyle w:val="TAC"/>
              <w:rPr>
                <w:ins w:id="3165" w:author="Xiaomi" w:date="2022-08-08T20:35:00Z"/>
              </w:rPr>
            </w:pPr>
          </w:p>
        </w:tc>
        <w:tc>
          <w:tcPr>
            <w:tcW w:w="1026" w:type="dxa"/>
            <w:tcBorders>
              <w:left w:val="single" w:sz="6" w:space="0" w:color="auto"/>
              <w:right w:val="single" w:sz="6" w:space="0" w:color="auto"/>
            </w:tcBorders>
            <w:shd w:val="clear" w:color="auto" w:fill="auto"/>
          </w:tcPr>
          <w:p w14:paraId="57CB14F8" w14:textId="77777777" w:rsidR="003913E9" w:rsidRPr="009C5807" w:rsidRDefault="003913E9" w:rsidP="00D366D0">
            <w:pPr>
              <w:pStyle w:val="TAC"/>
              <w:rPr>
                <w:ins w:id="3166" w:author="Xiaomi" w:date="2022-08-08T20:35:00Z"/>
              </w:rPr>
            </w:pPr>
          </w:p>
        </w:tc>
        <w:tc>
          <w:tcPr>
            <w:tcW w:w="798" w:type="dxa"/>
            <w:tcBorders>
              <w:left w:val="single" w:sz="6" w:space="0" w:color="auto"/>
              <w:right w:val="single" w:sz="6" w:space="0" w:color="auto"/>
            </w:tcBorders>
            <w:shd w:val="clear" w:color="auto" w:fill="auto"/>
          </w:tcPr>
          <w:p w14:paraId="24F040F7" w14:textId="77777777" w:rsidR="003913E9" w:rsidRPr="009C5807" w:rsidRDefault="003913E9" w:rsidP="00D366D0">
            <w:pPr>
              <w:pStyle w:val="TAC"/>
              <w:rPr>
                <w:ins w:id="3167" w:author="Xiaomi" w:date="2022-08-08T20:35:00Z"/>
              </w:rPr>
            </w:pPr>
          </w:p>
        </w:tc>
        <w:tc>
          <w:tcPr>
            <w:tcW w:w="1958" w:type="dxa"/>
            <w:tcBorders>
              <w:top w:val="single" w:sz="6" w:space="0" w:color="auto"/>
              <w:left w:val="single" w:sz="6" w:space="0" w:color="auto"/>
              <w:bottom w:val="single" w:sz="6" w:space="0" w:color="auto"/>
              <w:right w:val="single" w:sz="4" w:space="0" w:color="auto"/>
            </w:tcBorders>
            <w:shd w:val="clear" w:color="auto" w:fill="auto"/>
          </w:tcPr>
          <w:p w14:paraId="2FF91986" w14:textId="77777777" w:rsidR="003913E9" w:rsidRPr="009C5807" w:rsidDel="00836998" w:rsidRDefault="003913E9" w:rsidP="00D366D0">
            <w:pPr>
              <w:pStyle w:val="TAC"/>
              <w:rPr>
                <w:ins w:id="3168" w:author="Xiaomi" w:date="2022-08-08T20:35:00Z"/>
                <w:lang w:eastAsia="zh-CN"/>
              </w:rPr>
            </w:pPr>
            <w:ins w:id="3169" w:author="Xiaomi" w:date="2022-08-08T20:35:00Z">
              <w:r w:rsidRPr="009C5807">
                <w:rPr>
                  <w:lang w:eastAsia="zh-CN"/>
                </w:rPr>
                <w:t>NR</w:t>
              </w:r>
              <w:r w:rsidRPr="009C5807">
                <w:t>_</w:t>
              </w:r>
              <w:r w:rsidRPr="009C5807">
                <w:rPr>
                  <w:lang w:eastAsia="zh-CN"/>
                </w:rPr>
                <w:t>FDD_FR1_G</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25502B3" w14:textId="77777777" w:rsidR="003913E9" w:rsidRPr="009C5807" w:rsidRDefault="003913E9" w:rsidP="00D366D0">
            <w:pPr>
              <w:pStyle w:val="TAC"/>
              <w:rPr>
                <w:ins w:id="3170" w:author="Xiaomi" w:date="2022-08-08T20:35:00Z"/>
              </w:rPr>
            </w:pPr>
            <w:ins w:id="3171" w:author="Xiaomi" w:date="2022-08-08T20:35:00Z">
              <w:r w:rsidRPr="009C5807">
                <w:t>-118</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1255386A" w14:textId="77777777" w:rsidR="003913E9" w:rsidRPr="009C5807" w:rsidRDefault="003913E9" w:rsidP="00D366D0">
            <w:pPr>
              <w:pStyle w:val="TAC"/>
              <w:rPr>
                <w:ins w:id="3172" w:author="Xiaomi" w:date="2022-08-08T20:35:00Z"/>
                <w:rFonts w:cs="Arial"/>
                <w:lang w:val="sv-SE"/>
              </w:rPr>
            </w:pPr>
            <w:ins w:id="3173" w:author="Xiaomi" w:date="2022-08-08T20:35:00Z">
              <w:r w:rsidRPr="009C5807">
                <w:rPr>
                  <w:rFonts w:cs="Arial"/>
                </w:rPr>
                <w:t>-115</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6A61F481" w14:textId="77777777" w:rsidR="003913E9" w:rsidRPr="009C5807" w:rsidRDefault="003913E9" w:rsidP="00D366D0">
            <w:pPr>
              <w:pStyle w:val="TAC"/>
              <w:rPr>
                <w:ins w:id="3174" w:author="Xiaomi" w:date="2022-08-08T20:35:00Z"/>
                <w:rFonts w:cs="Arial"/>
                <w:lang w:val="sv-SE"/>
              </w:rPr>
            </w:pPr>
            <w:ins w:id="3175" w:author="Xiaomi" w:date="2022-08-08T20:35:00Z">
              <w:r w:rsidRPr="009C5807">
                <w:rPr>
                  <w:rFonts w:cs="Arial"/>
                </w:rPr>
                <w:t>-112</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AEDD9F8" w14:textId="77777777" w:rsidR="003913E9" w:rsidRPr="009C5807" w:rsidRDefault="003913E9" w:rsidP="00D366D0">
            <w:pPr>
              <w:pStyle w:val="TAC"/>
              <w:rPr>
                <w:ins w:id="3176" w:author="Xiaomi" w:date="2022-08-08T20:35:00Z"/>
              </w:rPr>
            </w:pPr>
            <w:ins w:id="3177" w:author="Xiaomi" w:date="2022-08-08T20:35: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1CFE885" w14:textId="77777777" w:rsidR="003913E9" w:rsidRPr="009C5807" w:rsidRDefault="003913E9" w:rsidP="00D366D0">
            <w:pPr>
              <w:pStyle w:val="TAC"/>
              <w:rPr>
                <w:ins w:id="3178" w:author="Xiaomi" w:date="2022-08-08T20:35:00Z"/>
              </w:rPr>
            </w:pPr>
            <w:ins w:id="3179" w:author="Xiaomi" w:date="2022-08-08T20:35:00Z">
              <w:r w:rsidRPr="009C5807">
                <w:t>-50</w:t>
              </w:r>
            </w:ins>
          </w:p>
        </w:tc>
      </w:tr>
      <w:tr w:rsidR="003913E9" w:rsidRPr="009C5807" w14:paraId="14B50952" w14:textId="77777777" w:rsidTr="00D366D0">
        <w:trPr>
          <w:jc w:val="center"/>
          <w:ins w:id="3180" w:author="Xiaomi" w:date="2022-08-08T20:35:00Z"/>
        </w:trPr>
        <w:tc>
          <w:tcPr>
            <w:tcW w:w="1029" w:type="dxa"/>
            <w:tcBorders>
              <w:left w:val="single" w:sz="4" w:space="0" w:color="auto"/>
              <w:right w:val="single" w:sz="6" w:space="0" w:color="auto"/>
            </w:tcBorders>
            <w:shd w:val="clear" w:color="auto" w:fill="auto"/>
          </w:tcPr>
          <w:p w14:paraId="73B55CC8" w14:textId="77777777" w:rsidR="003913E9" w:rsidRPr="009C5807" w:rsidRDefault="003913E9" w:rsidP="00D366D0">
            <w:pPr>
              <w:pStyle w:val="TAC"/>
              <w:rPr>
                <w:ins w:id="3181" w:author="Xiaomi" w:date="2022-08-08T20:35:00Z"/>
              </w:rPr>
            </w:pPr>
          </w:p>
        </w:tc>
        <w:tc>
          <w:tcPr>
            <w:tcW w:w="1026" w:type="dxa"/>
            <w:tcBorders>
              <w:left w:val="single" w:sz="6" w:space="0" w:color="auto"/>
              <w:right w:val="single" w:sz="6" w:space="0" w:color="auto"/>
            </w:tcBorders>
            <w:shd w:val="clear" w:color="auto" w:fill="auto"/>
          </w:tcPr>
          <w:p w14:paraId="0FB55A72" w14:textId="77777777" w:rsidR="003913E9" w:rsidRPr="009C5807" w:rsidRDefault="003913E9" w:rsidP="00D366D0">
            <w:pPr>
              <w:pStyle w:val="TAC"/>
              <w:rPr>
                <w:ins w:id="3182" w:author="Xiaomi" w:date="2022-08-08T20:35:00Z"/>
              </w:rPr>
            </w:pPr>
          </w:p>
        </w:tc>
        <w:tc>
          <w:tcPr>
            <w:tcW w:w="798" w:type="dxa"/>
            <w:tcBorders>
              <w:left w:val="single" w:sz="6" w:space="0" w:color="auto"/>
              <w:right w:val="single" w:sz="6" w:space="0" w:color="auto"/>
            </w:tcBorders>
            <w:shd w:val="clear" w:color="auto" w:fill="auto"/>
          </w:tcPr>
          <w:p w14:paraId="3B5B8F92" w14:textId="77777777" w:rsidR="003913E9" w:rsidRPr="009C5807" w:rsidRDefault="003913E9" w:rsidP="00D366D0">
            <w:pPr>
              <w:pStyle w:val="TAC"/>
              <w:rPr>
                <w:ins w:id="3183" w:author="Xiaomi" w:date="2022-08-08T20:35:00Z"/>
              </w:rPr>
            </w:pPr>
          </w:p>
        </w:tc>
        <w:tc>
          <w:tcPr>
            <w:tcW w:w="1958" w:type="dxa"/>
            <w:tcBorders>
              <w:top w:val="single" w:sz="6" w:space="0" w:color="auto"/>
              <w:left w:val="single" w:sz="6" w:space="0" w:color="auto"/>
              <w:bottom w:val="single" w:sz="6" w:space="0" w:color="auto"/>
              <w:right w:val="single" w:sz="4" w:space="0" w:color="auto"/>
            </w:tcBorders>
            <w:shd w:val="clear" w:color="auto" w:fill="auto"/>
          </w:tcPr>
          <w:p w14:paraId="429FAACE" w14:textId="77777777" w:rsidR="003913E9" w:rsidRPr="009C5807" w:rsidRDefault="003913E9" w:rsidP="00D366D0">
            <w:pPr>
              <w:pStyle w:val="TAC"/>
              <w:rPr>
                <w:ins w:id="3184" w:author="Xiaomi" w:date="2022-08-08T20:35:00Z"/>
                <w:lang w:eastAsia="zh-CN"/>
              </w:rPr>
            </w:pPr>
            <w:ins w:id="3185" w:author="Xiaomi" w:date="2022-08-08T20:35:00Z">
              <w:r w:rsidRPr="009C5807">
                <w:rPr>
                  <w:lang w:eastAsia="zh-CN"/>
                </w:rPr>
                <w:t>NR</w:t>
              </w:r>
              <w:r w:rsidRPr="009C5807">
                <w:t>_</w:t>
              </w:r>
              <w:r w:rsidRPr="009C5807">
                <w:rPr>
                  <w:lang w:eastAsia="zh-CN"/>
                </w:rPr>
                <w:t>FDD_FR1_H</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26887B7" w14:textId="77777777" w:rsidR="003913E9" w:rsidRPr="009C5807" w:rsidRDefault="003913E9" w:rsidP="00D366D0">
            <w:pPr>
              <w:pStyle w:val="TAC"/>
              <w:rPr>
                <w:ins w:id="3186" w:author="Xiaomi" w:date="2022-08-08T20:35:00Z"/>
              </w:rPr>
            </w:pPr>
            <w:ins w:id="3187" w:author="Xiaomi" w:date="2022-08-08T20:35:00Z">
              <w:r w:rsidRPr="009C5807">
                <w:t>-117.5</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F2B3A03" w14:textId="77777777" w:rsidR="003913E9" w:rsidRPr="009C5807" w:rsidRDefault="003913E9" w:rsidP="00D366D0">
            <w:pPr>
              <w:pStyle w:val="TAC"/>
              <w:rPr>
                <w:ins w:id="3188" w:author="Xiaomi" w:date="2022-08-08T20:35:00Z"/>
                <w:rFonts w:cs="Arial"/>
                <w:lang w:val="sv-SE"/>
              </w:rPr>
            </w:pPr>
            <w:ins w:id="3189" w:author="Xiaomi" w:date="2022-08-08T20:35:00Z">
              <w:r w:rsidRPr="009C5807">
                <w:rPr>
                  <w:rFonts w:cs="Arial"/>
                </w:rPr>
                <w:t>-114.5</w:t>
              </w:r>
            </w:ins>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85D90AF" w14:textId="77777777" w:rsidR="003913E9" w:rsidRPr="009C5807" w:rsidRDefault="003913E9" w:rsidP="00D366D0">
            <w:pPr>
              <w:pStyle w:val="TAC"/>
              <w:rPr>
                <w:ins w:id="3190" w:author="Xiaomi" w:date="2022-08-08T20:35:00Z"/>
                <w:rFonts w:cs="Arial"/>
                <w:lang w:val="sv-SE"/>
              </w:rPr>
            </w:pPr>
            <w:ins w:id="3191" w:author="Xiaomi" w:date="2022-08-08T20:35:00Z">
              <w:r w:rsidRPr="009C5807">
                <w:rPr>
                  <w:rFonts w:cs="Arial"/>
                </w:rPr>
                <w:t>-111.5</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8846343" w14:textId="77777777" w:rsidR="003913E9" w:rsidRPr="009C5807" w:rsidRDefault="003913E9" w:rsidP="00D366D0">
            <w:pPr>
              <w:pStyle w:val="TAC"/>
              <w:rPr>
                <w:ins w:id="3192" w:author="Xiaomi" w:date="2022-08-08T20:35:00Z"/>
              </w:rPr>
            </w:pPr>
            <w:ins w:id="3193" w:author="Xiaomi" w:date="2022-08-08T20:35:00Z">
              <w:r w:rsidRPr="009C5807">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9E0EB71" w14:textId="77777777" w:rsidR="003913E9" w:rsidRPr="009C5807" w:rsidRDefault="003913E9" w:rsidP="00D366D0">
            <w:pPr>
              <w:pStyle w:val="TAC"/>
              <w:rPr>
                <w:ins w:id="3194" w:author="Xiaomi" w:date="2022-08-08T20:35:00Z"/>
              </w:rPr>
            </w:pPr>
            <w:ins w:id="3195" w:author="Xiaomi" w:date="2022-08-08T20:35:00Z">
              <w:r w:rsidRPr="009C5807">
                <w:t>-50</w:t>
              </w:r>
            </w:ins>
          </w:p>
        </w:tc>
      </w:tr>
      <w:tr w:rsidR="003913E9" w:rsidRPr="009C5807" w14:paraId="3282986D" w14:textId="77777777" w:rsidTr="00D366D0">
        <w:trPr>
          <w:jc w:val="center"/>
          <w:ins w:id="3196" w:author="Xiaomi" w:date="2022-08-08T20:35:00Z"/>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00335C45" w14:textId="77777777" w:rsidR="003913E9" w:rsidRPr="009C5807" w:rsidRDefault="003913E9" w:rsidP="00D366D0">
            <w:pPr>
              <w:pStyle w:val="TAN"/>
              <w:rPr>
                <w:ins w:id="3197" w:author="Xiaomi" w:date="2022-08-08T20:35:00Z"/>
              </w:rPr>
            </w:pPr>
            <w:ins w:id="3198" w:author="Xiaomi" w:date="2022-08-08T20:35:00Z">
              <w:r w:rsidRPr="009C5807">
                <w:t>NOTE 1:</w:t>
              </w:r>
              <w:r w:rsidRPr="009C5807">
                <w:tab/>
                <w:t>Io is assumed to have constant EPRE across the bandwidth.</w:t>
              </w:r>
            </w:ins>
          </w:p>
          <w:p w14:paraId="4D676F80" w14:textId="77777777" w:rsidR="003913E9" w:rsidRPr="009C5807" w:rsidRDefault="003913E9" w:rsidP="00D366D0">
            <w:pPr>
              <w:pStyle w:val="TAN"/>
              <w:rPr>
                <w:ins w:id="3199" w:author="Xiaomi" w:date="2022-08-08T20:35:00Z"/>
              </w:rPr>
            </w:pPr>
            <w:ins w:id="3200" w:author="Xiaomi" w:date="2022-08-08T20:35:00Z">
              <w:r w:rsidRPr="009C5807">
                <w:t>NOTE 2:</w:t>
              </w:r>
              <w:r w:rsidRPr="009C5807">
                <w:tab/>
                <w:t>The parameter CSI-RS Ês/Iot is the minimum CSI-RS Ês/Iot of the pair of CSI-RS resources to which the requirement applies.</w:t>
              </w:r>
            </w:ins>
          </w:p>
          <w:p w14:paraId="142D5054" w14:textId="77777777" w:rsidR="003913E9" w:rsidRPr="009C5807" w:rsidRDefault="003913E9" w:rsidP="00D366D0">
            <w:pPr>
              <w:pStyle w:val="TAN"/>
              <w:rPr>
                <w:ins w:id="3201" w:author="Xiaomi" w:date="2022-08-08T20:35:00Z"/>
              </w:rPr>
            </w:pPr>
            <w:ins w:id="3202" w:author="Xiaomi" w:date="2022-08-08T20:35:00Z">
              <w:r w:rsidRPr="009C5807">
                <w:t>NOTE 3:</w:t>
              </w:r>
              <w:r w:rsidRPr="009C5807">
                <w:tab/>
                <w:t>Void</w:t>
              </w:r>
            </w:ins>
          </w:p>
          <w:p w14:paraId="296F6BAD" w14:textId="77777777" w:rsidR="003913E9" w:rsidRPr="009C5807" w:rsidRDefault="003913E9" w:rsidP="00D366D0">
            <w:pPr>
              <w:pStyle w:val="TAN"/>
              <w:rPr>
                <w:ins w:id="3203" w:author="Xiaomi" w:date="2022-08-08T20:35:00Z"/>
              </w:rPr>
            </w:pPr>
            <w:ins w:id="3204" w:author="Xiaomi" w:date="2022-08-08T20:35:00Z">
              <w:r w:rsidRPr="009C5807">
                <w:t>NOTE 4:</w:t>
              </w:r>
              <w:r w:rsidRPr="009C5807">
                <w:tab/>
                <w:t>NR operating band groups in FR1 are as defined in clause 3.5.2.</w:t>
              </w:r>
            </w:ins>
          </w:p>
        </w:tc>
      </w:tr>
    </w:tbl>
    <w:p w14:paraId="571E5980" w14:textId="77777777" w:rsidR="003913E9" w:rsidRPr="009C5807" w:rsidRDefault="003913E9" w:rsidP="003913E9">
      <w:pPr>
        <w:rPr>
          <w:ins w:id="3205" w:author="Xiaomi" w:date="2022-08-08T20:35:00Z"/>
        </w:rPr>
      </w:pPr>
    </w:p>
    <w:p w14:paraId="7786CEDE" w14:textId="146C4EAA" w:rsidR="003E1ACD" w:rsidRDefault="003E1ACD" w:rsidP="003E1ACD">
      <w:pPr>
        <w:pStyle w:val="2"/>
        <w:rPr>
          <w:color w:val="FF0000"/>
          <w:lang w:eastAsia="zh-CN"/>
        </w:rPr>
      </w:pPr>
      <w:r w:rsidRPr="002249A7">
        <w:rPr>
          <w:color w:val="FF0000"/>
          <w:lang w:eastAsia="zh-CN"/>
        </w:rPr>
        <w:t xml:space="preserve">&lt;&lt; </w:t>
      </w:r>
      <w:r>
        <w:rPr>
          <w:color w:val="FF0000"/>
          <w:lang w:eastAsia="zh-CN"/>
        </w:rPr>
        <w:t>End</w:t>
      </w:r>
      <w:r w:rsidRPr="002249A7">
        <w:rPr>
          <w:rFonts w:hint="eastAsia"/>
          <w:color w:val="FF0000"/>
          <w:lang w:eastAsia="zh-CN"/>
        </w:rPr>
        <w:t xml:space="preserve"> of Change</w:t>
      </w:r>
      <w:r>
        <w:rPr>
          <w:rFonts w:hint="eastAsia"/>
          <w:color w:val="FF0000"/>
          <w:lang w:eastAsia="zh-CN"/>
        </w:rPr>
        <w:t xml:space="preserve"> #</w:t>
      </w:r>
      <w:r>
        <w:rPr>
          <w:color w:val="FF0000"/>
          <w:lang w:eastAsia="zh-CN"/>
        </w:rPr>
        <w:t>7</w:t>
      </w:r>
      <w:r w:rsidRPr="002249A7">
        <w:rPr>
          <w:color w:val="FF0000"/>
          <w:lang w:eastAsia="zh-CN"/>
        </w:rPr>
        <w:t>&gt;&gt;</w:t>
      </w:r>
    </w:p>
    <w:p w14:paraId="6D5330AC" w14:textId="4897D3E7" w:rsidR="00824809" w:rsidRPr="00C641E2" w:rsidRDefault="00824809" w:rsidP="003072C0"/>
    <w:sectPr w:rsidR="00824809" w:rsidRPr="00C641E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31F1C7" w14:textId="77777777" w:rsidR="00BF39FF" w:rsidRDefault="00BF39FF">
      <w:r>
        <w:separator/>
      </w:r>
    </w:p>
  </w:endnote>
  <w:endnote w:type="continuationSeparator" w:id="0">
    <w:p w14:paraId="66549DFD" w14:textId="77777777" w:rsidR="00BF39FF" w:rsidRDefault="00BF39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Microsoft JhengHei"/>
    <w:panose1 w:val="02010601000101010101"/>
    <w:charset w:val="88"/>
    <w:family w:val="roman"/>
    <w:pitch w:val="variable"/>
    <w:sig w:usb0="00000000" w:usb1="28CFFCFA" w:usb2="00000016" w:usb3="00000000" w:csb0="001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Malgun Gothic Semilight"/>
    <w:panose1 w:val="02030600000101010101"/>
    <w:charset w:val="81"/>
    <w:family w:val="roman"/>
    <w:pitch w:val="variable"/>
    <w:sig w:usb0="00000000"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Arial"/>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Calibri"/>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BFBD79" w14:textId="77777777" w:rsidR="00BF39FF" w:rsidRDefault="00BF39FF">
      <w:r>
        <w:separator/>
      </w:r>
    </w:p>
  </w:footnote>
  <w:footnote w:type="continuationSeparator" w:id="0">
    <w:p w14:paraId="1902B778" w14:textId="77777777" w:rsidR="00BF39FF" w:rsidRDefault="00BF39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317D0E" w:rsidRDefault="00317D0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317D0E" w:rsidRDefault="00317D0E">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317D0E" w:rsidRDefault="00317D0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317D0E" w:rsidRDefault="00317D0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704D3C"/>
    <w:multiLevelType w:val="hybridMultilevel"/>
    <w:tmpl w:val="87ECEA0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6B1882"/>
    <w:multiLevelType w:val="hybridMultilevel"/>
    <w:tmpl w:val="7F6CD4E6"/>
    <w:lvl w:ilvl="0" w:tplc="8C447E22">
      <w:start w:val="9"/>
      <w:numFmt w:val="bullet"/>
      <w:lvlText w:val="-"/>
      <w:lvlJc w:val="left"/>
      <w:pPr>
        <w:ind w:left="928" w:hanging="360"/>
      </w:pPr>
      <w:rPr>
        <w:rFonts w:ascii="Times New Roman" w:eastAsia="PMingLiU"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28F22D7"/>
    <w:multiLevelType w:val="hybridMultilevel"/>
    <w:tmpl w:val="E41EFA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5"/>
  </w:num>
  <w:num w:numId="3">
    <w:abstractNumId w:val="3"/>
  </w:num>
  <w:num w:numId="4">
    <w:abstractNumId w:val="4"/>
  </w:num>
  <w:num w:numId="5">
    <w:abstractNumId w:val="0"/>
  </w:num>
  <w:num w:numId="6">
    <w:abstractNumId w:val="6"/>
  </w:num>
  <w:num w:numId="7">
    <w:abstractNumId w:val="2"/>
  </w:num>
  <w:num w:numId="8">
    <w:abstractNumId w:val="5"/>
  </w:num>
  <w:num w:numId="9">
    <w:abstractNumId w:val="12"/>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1"/>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num>
  <w:num w:numId="15">
    <w:abstractNumId w:val="14"/>
  </w:num>
  <w:num w:numId="16">
    <w:abstractNumId w:val="7"/>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9E"/>
    <w:rsid w:val="00006E64"/>
    <w:rsid w:val="00022E4A"/>
    <w:rsid w:val="000448EA"/>
    <w:rsid w:val="0004553D"/>
    <w:rsid w:val="00047848"/>
    <w:rsid w:val="00051462"/>
    <w:rsid w:val="00054EA4"/>
    <w:rsid w:val="00070CE7"/>
    <w:rsid w:val="00072BB0"/>
    <w:rsid w:val="00094DCB"/>
    <w:rsid w:val="00096A23"/>
    <w:rsid w:val="000A48A4"/>
    <w:rsid w:val="000A6394"/>
    <w:rsid w:val="000B7FED"/>
    <w:rsid w:val="000C038A"/>
    <w:rsid w:val="000C6598"/>
    <w:rsid w:val="000D07F6"/>
    <w:rsid w:val="000D3FA1"/>
    <w:rsid w:val="000D44B3"/>
    <w:rsid w:val="000D46AF"/>
    <w:rsid w:val="000E150C"/>
    <w:rsid w:val="000E376C"/>
    <w:rsid w:val="000F3A8A"/>
    <w:rsid w:val="00101529"/>
    <w:rsid w:val="00113F44"/>
    <w:rsid w:val="0012351B"/>
    <w:rsid w:val="00134615"/>
    <w:rsid w:val="00144A4E"/>
    <w:rsid w:val="00145D43"/>
    <w:rsid w:val="00145F36"/>
    <w:rsid w:val="00150F4E"/>
    <w:rsid w:val="00161600"/>
    <w:rsid w:val="00172561"/>
    <w:rsid w:val="001820E7"/>
    <w:rsid w:val="00182319"/>
    <w:rsid w:val="00185678"/>
    <w:rsid w:val="00192C46"/>
    <w:rsid w:val="00194A60"/>
    <w:rsid w:val="0019695D"/>
    <w:rsid w:val="001A0814"/>
    <w:rsid w:val="001A08B3"/>
    <w:rsid w:val="001A392C"/>
    <w:rsid w:val="001A3C68"/>
    <w:rsid w:val="001A7B60"/>
    <w:rsid w:val="001B52F0"/>
    <w:rsid w:val="001B7A65"/>
    <w:rsid w:val="001D0B62"/>
    <w:rsid w:val="001E3C46"/>
    <w:rsid w:val="001E41F3"/>
    <w:rsid w:val="001E54E9"/>
    <w:rsid w:val="001F2637"/>
    <w:rsid w:val="001F4E85"/>
    <w:rsid w:val="0020391E"/>
    <w:rsid w:val="002055F4"/>
    <w:rsid w:val="002067AC"/>
    <w:rsid w:val="0022445D"/>
    <w:rsid w:val="002249A7"/>
    <w:rsid w:val="0023026A"/>
    <w:rsid w:val="00256DEA"/>
    <w:rsid w:val="0026004D"/>
    <w:rsid w:val="00260F4A"/>
    <w:rsid w:val="002640DD"/>
    <w:rsid w:val="002716B0"/>
    <w:rsid w:val="00273BA7"/>
    <w:rsid w:val="00275B9E"/>
    <w:rsid w:val="00275D12"/>
    <w:rsid w:val="0027604B"/>
    <w:rsid w:val="0027733E"/>
    <w:rsid w:val="00284FEB"/>
    <w:rsid w:val="002860C4"/>
    <w:rsid w:val="002872B5"/>
    <w:rsid w:val="002922B3"/>
    <w:rsid w:val="002A40CF"/>
    <w:rsid w:val="002A49C6"/>
    <w:rsid w:val="002A6380"/>
    <w:rsid w:val="002B5741"/>
    <w:rsid w:val="002C1440"/>
    <w:rsid w:val="002E2AB6"/>
    <w:rsid w:val="002E472E"/>
    <w:rsid w:val="002E4906"/>
    <w:rsid w:val="00300599"/>
    <w:rsid w:val="00305409"/>
    <w:rsid w:val="003072C0"/>
    <w:rsid w:val="00311C86"/>
    <w:rsid w:val="00317D0E"/>
    <w:rsid w:val="003200D7"/>
    <w:rsid w:val="00323420"/>
    <w:rsid w:val="00330AE2"/>
    <w:rsid w:val="003326D1"/>
    <w:rsid w:val="0034571A"/>
    <w:rsid w:val="00345819"/>
    <w:rsid w:val="00357912"/>
    <w:rsid w:val="003609EF"/>
    <w:rsid w:val="0036231A"/>
    <w:rsid w:val="003633A2"/>
    <w:rsid w:val="00365A1D"/>
    <w:rsid w:val="00367A16"/>
    <w:rsid w:val="00367E9A"/>
    <w:rsid w:val="00374DD4"/>
    <w:rsid w:val="00375E24"/>
    <w:rsid w:val="003824DB"/>
    <w:rsid w:val="00387645"/>
    <w:rsid w:val="003913E9"/>
    <w:rsid w:val="0039688B"/>
    <w:rsid w:val="00397184"/>
    <w:rsid w:val="003C6755"/>
    <w:rsid w:val="003D38EC"/>
    <w:rsid w:val="003E1A36"/>
    <w:rsid w:val="003E1ACD"/>
    <w:rsid w:val="003F122B"/>
    <w:rsid w:val="003F44C4"/>
    <w:rsid w:val="00410371"/>
    <w:rsid w:val="004105F0"/>
    <w:rsid w:val="00420615"/>
    <w:rsid w:val="004242F1"/>
    <w:rsid w:val="00427B4E"/>
    <w:rsid w:val="00433653"/>
    <w:rsid w:val="00434A98"/>
    <w:rsid w:val="00440848"/>
    <w:rsid w:val="00447CF7"/>
    <w:rsid w:val="00456B3B"/>
    <w:rsid w:val="004615D6"/>
    <w:rsid w:val="00466EE2"/>
    <w:rsid w:val="00467E17"/>
    <w:rsid w:val="0047538B"/>
    <w:rsid w:val="0048511C"/>
    <w:rsid w:val="004A6EF0"/>
    <w:rsid w:val="004B2D4A"/>
    <w:rsid w:val="004B3D64"/>
    <w:rsid w:val="004B75B7"/>
    <w:rsid w:val="004F3E4A"/>
    <w:rsid w:val="0051239D"/>
    <w:rsid w:val="00512725"/>
    <w:rsid w:val="00513B39"/>
    <w:rsid w:val="0051580D"/>
    <w:rsid w:val="00516E06"/>
    <w:rsid w:val="005176A7"/>
    <w:rsid w:val="00534137"/>
    <w:rsid w:val="00537828"/>
    <w:rsid w:val="0054621D"/>
    <w:rsid w:val="00547111"/>
    <w:rsid w:val="0055576F"/>
    <w:rsid w:val="00556AB0"/>
    <w:rsid w:val="005755F3"/>
    <w:rsid w:val="005775B6"/>
    <w:rsid w:val="00592424"/>
    <w:rsid w:val="00592D74"/>
    <w:rsid w:val="00592E7F"/>
    <w:rsid w:val="0059627C"/>
    <w:rsid w:val="005C0B23"/>
    <w:rsid w:val="005C3197"/>
    <w:rsid w:val="005C63A7"/>
    <w:rsid w:val="005E2C44"/>
    <w:rsid w:val="005E321B"/>
    <w:rsid w:val="005E5270"/>
    <w:rsid w:val="00600635"/>
    <w:rsid w:val="00602A00"/>
    <w:rsid w:val="00610C67"/>
    <w:rsid w:val="0061169B"/>
    <w:rsid w:val="00617366"/>
    <w:rsid w:val="00620240"/>
    <w:rsid w:val="00621188"/>
    <w:rsid w:val="00621DB4"/>
    <w:rsid w:val="006257ED"/>
    <w:rsid w:val="00627412"/>
    <w:rsid w:val="00645191"/>
    <w:rsid w:val="00654830"/>
    <w:rsid w:val="00660011"/>
    <w:rsid w:val="00665C47"/>
    <w:rsid w:val="00666145"/>
    <w:rsid w:val="006716D9"/>
    <w:rsid w:val="00672324"/>
    <w:rsid w:val="00673E9A"/>
    <w:rsid w:val="00682362"/>
    <w:rsid w:val="00695808"/>
    <w:rsid w:val="006B23D2"/>
    <w:rsid w:val="006B46FB"/>
    <w:rsid w:val="006D108C"/>
    <w:rsid w:val="006D4E2D"/>
    <w:rsid w:val="006E21FB"/>
    <w:rsid w:val="006E5FAB"/>
    <w:rsid w:val="006F6608"/>
    <w:rsid w:val="00703061"/>
    <w:rsid w:val="0070673F"/>
    <w:rsid w:val="007126B4"/>
    <w:rsid w:val="007161A8"/>
    <w:rsid w:val="007176FF"/>
    <w:rsid w:val="0072287B"/>
    <w:rsid w:val="0073737B"/>
    <w:rsid w:val="00743995"/>
    <w:rsid w:val="00744949"/>
    <w:rsid w:val="00745520"/>
    <w:rsid w:val="00753342"/>
    <w:rsid w:val="007668B2"/>
    <w:rsid w:val="00767B35"/>
    <w:rsid w:val="00774F82"/>
    <w:rsid w:val="0077534E"/>
    <w:rsid w:val="00785CED"/>
    <w:rsid w:val="00792342"/>
    <w:rsid w:val="00792C5E"/>
    <w:rsid w:val="0079456A"/>
    <w:rsid w:val="00796D90"/>
    <w:rsid w:val="007977A8"/>
    <w:rsid w:val="007A1703"/>
    <w:rsid w:val="007A3BC2"/>
    <w:rsid w:val="007A59D5"/>
    <w:rsid w:val="007A5D6B"/>
    <w:rsid w:val="007B1258"/>
    <w:rsid w:val="007B1B7E"/>
    <w:rsid w:val="007B49C3"/>
    <w:rsid w:val="007B512A"/>
    <w:rsid w:val="007C2097"/>
    <w:rsid w:val="007D1C0C"/>
    <w:rsid w:val="007D6A07"/>
    <w:rsid w:val="007F7259"/>
    <w:rsid w:val="008040A8"/>
    <w:rsid w:val="00814E4A"/>
    <w:rsid w:val="00817357"/>
    <w:rsid w:val="00824809"/>
    <w:rsid w:val="008279FA"/>
    <w:rsid w:val="00835F16"/>
    <w:rsid w:val="00846AEB"/>
    <w:rsid w:val="00851154"/>
    <w:rsid w:val="008534DE"/>
    <w:rsid w:val="008626E7"/>
    <w:rsid w:val="00863933"/>
    <w:rsid w:val="00870EE7"/>
    <w:rsid w:val="00882299"/>
    <w:rsid w:val="008863B9"/>
    <w:rsid w:val="00887AE4"/>
    <w:rsid w:val="008928EC"/>
    <w:rsid w:val="00895C14"/>
    <w:rsid w:val="008A45A6"/>
    <w:rsid w:val="008A7A82"/>
    <w:rsid w:val="008B1AF2"/>
    <w:rsid w:val="008B55C5"/>
    <w:rsid w:val="008C0336"/>
    <w:rsid w:val="008C2CC9"/>
    <w:rsid w:val="008C4803"/>
    <w:rsid w:val="008D2CC8"/>
    <w:rsid w:val="008F1C92"/>
    <w:rsid w:val="008F3789"/>
    <w:rsid w:val="008F686C"/>
    <w:rsid w:val="009125E7"/>
    <w:rsid w:val="009148DE"/>
    <w:rsid w:val="00925116"/>
    <w:rsid w:val="009352B2"/>
    <w:rsid w:val="009353B7"/>
    <w:rsid w:val="00941E30"/>
    <w:rsid w:val="00945682"/>
    <w:rsid w:val="00956171"/>
    <w:rsid w:val="009777D9"/>
    <w:rsid w:val="00985912"/>
    <w:rsid w:val="009862C0"/>
    <w:rsid w:val="00991B88"/>
    <w:rsid w:val="009A5753"/>
    <w:rsid w:val="009A579D"/>
    <w:rsid w:val="009A599F"/>
    <w:rsid w:val="009E3297"/>
    <w:rsid w:val="009E5256"/>
    <w:rsid w:val="009F0FD3"/>
    <w:rsid w:val="009F4C4C"/>
    <w:rsid w:val="009F734F"/>
    <w:rsid w:val="00A0064E"/>
    <w:rsid w:val="00A16FCD"/>
    <w:rsid w:val="00A246B6"/>
    <w:rsid w:val="00A30E7E"/>
    <w:rsid w:val="00A47E70"/>
    <w:rsid w:val="00A50CF0"/>
    <w:rsid w:val="00A533F2"/>
    <w:rsid w:val="00A7671C"/>
    <w:rsid w:val="00A77D94"/>
    <w:rsid w:val="00AA2CBC"/>
    <w:rsid w:val="00AA6258"/>
    <w:rsid w:val="00AA670F"/>
    <w:rsid w:val="00AB4ACC"/>
    <w:rsid w:val="00AC12D1"/>
    <w:rsid w:val="00AC3AD6"/>
    <w:rsid w:val="00AC5820"/>
    <w:rsid w:val="00AD1CD8"/>
    <w:rsid w:val="00AE0B47"/>
    <w:rsid w:val="00AE7F00"/>
    <w:rsid w:val="00B10B90"/>
    <w:rsid w:val="00B12673"/>
    <w:rsid w:val="00B139F9"/>
    <w:rsid w:val="00B15FC8"/>
    <w:rsid w:val="00B215EE"/>
    <w:rsid w:val="00B21787"/>
    <w:rsid w:val="00B258BB"/>
    <w:rsid w:val="00B27696"/>
    <w:rsid w:val="00B31B58"/>
    <w:rsid w:val="00B41000"/>
    <w:rsid w:val="00B419F9"/>
    <w:rsid w:val="00B43820"/>
    <w:rsid w:val="00B61024"/>
    <w:rsid w:val="00B65975"/>
    <w:rsid w:val="00B67B97"/>
    <w:rsid w:val="00B85FDA"/>
    <w:rsid w:val="00B95FC3"/>
    <w:rsid w:val="00B968C8"/>
    <w:rsid w:val="00BA3EC5"/>
    <w:rsid w:val="00BA51D9"/>
    <w:rsid w:val="00BB4EE6"/>
    <w:rsid w:val="00BB5DFC"/>
    <w:rsid w:val="00BC0D8A"/>
    <w:rsid w:val="00BD004C"/>
    <w:rsid w:val="00BD279D"/>
    <w:rsid w:val="00BD6BB8"/>
    <w:rsid w:val="00BE2A2D"/>
    <w:rsid w:val="00BF1326"/>
    <w:rsid w:val="00BF39FF"/>
    <w:rsid w:val="00C01CC8"/>
    <w:rsid w:val="00C04215"/>
    <w:rsid w:val="00C3732F"/>
    <w:rsid w:val="00C42472"/>
    <w:rsid w:val="00C42A61"/>
    <w:rsid w:val="00C564FF"/>
    <w:rsid w:val="00C622B6"/>
    <w:rsid w:val="00C641E2"/>
    <w:rsid w:val="00C66BA2"/>
    <w:rsid w:val="00C86509"/>
    <w:rsid w:val="00C95985"/>
    <w:rsid w:val="00C96DCC"/>
    <w:rsid w:val="00CA405A"/>
    <w:rsid w:val="00CB0B6F"/>
    <w:rsid w:val="00CB2B5C"/>
    <w:rsid w:val="00CB4C30"/>
    <w:rsid w:val="00CC5026"/>
    <w:rsid w:val="00CC68D0"/>
    <w:rsid w:val="00CC77CD"/>
    <w:rsid w:val="00CF1DE0"/>
    <w:rsid w:val="00D013F0"/>
    <w:rsid w:val="00D03F9A"/>
    <w:rsid w:val="00D0408F"/>
    <w:rsid w:val="00D06D51"/>
    <w:rsid w:val="00D161D5"/>
    <w:rsid w:val="00D24991"/>
    <w:rsid w:val="00D30187"/>
    <w:rsid w:val="00D3116B"/>
    <w:rsid w:val="00D340CC"/>
    <w:rsid w:val="00D35AE9"/>
    <w:rsid w:val="00D42BA9"/>
    <w:rsid w:val="00D45D30"/>
    <w:rsid w:val="00D46D1F"/>
    <w:rsid w:val="00D50255"/>
    <w:rsid w:val="00D5483A"/>
    <w:rsid w:val="00D553AC"/>
    <w:rsid w:val="00D66520"/>
    <w:rsid w:val="00D67EA3"/>
    <w:rsid w:val="00D71762"/>
    <w:rsid w:val="00D72382"/>
    <w:rsid w:val="00D73F38"/>
    <w:rsid w:val="00D75A77"/>
    <w:rsid w:val="00D85BE6"/>
    <w:rsid w:val="00D936CF"/>
    <w:rsid w:val="00DA06A4"/>
    <w:rsid w:val="00DA1F44"/>
    <w:rsid w:val="00DA5645"/>
    <w:rsid w:val="00DC1406"/>
    <w:rsid w:val="00DD3201"/>
    <w:rsid w:val="00DD4954"/>
    <w:rsid w:val="00DD505C"/>
    <w:rsid w:val="00DD6F5C"/>
    <w:rsid w:val="00DE34CF"/>
    <w:rsid w:val="00DE4611"/>
    <w:rsid w:val="00E00DCA"/>
    <w:rsid w:val="00E05198"/>
    <w:rsid w:val="00E069AE"/>
    <w:rsid w:val="00E0757B"/>
    <w:rsid w:val="00E13F3D"/>
    <w:rsid w:val="00E14933"/>
    <w:rsid w:val="00E24D11"/>
    <w:rsid w:val="00E34898"/>
    <w:rsid w:val="00E36AD2"/>
    <w:rsid w:val="00E61946"/>
    <w:rsid w:val="00E63FF5"/>
    <w:rsid w:val="00E74555"/>
    <w:rsid w:val="00EA5992"/>
    <w:rsid w:val="00EA6F63"/>
    <w:rsid w:val="00EA7848"/>
    <w:rsid w:val="00EB09B7"/>
    <w:rsid w:val="00EB623B"/>
    <w:rsid w:val="00ED0575"/>
    <w:rsid w:val="00ED59B2"/>
    <w:rsid w:val="00EE3E0E"/>
    <w:rsid w:val="00EE7D7C"/>
    <w:rsid w:val="00EF0125"/>
    <w:rsid w:val="00F00114"/>
    <w:rsid w:val="00F0610B"/>
    <w:rsid w:val="00F2261B"/>
    <w:rsid w:val="00F25D98"/>
    <w:rsid w:val="00F300FB"/>
    <w:rsid w:val="00F33189"/>
    <w:rsid w:val="00F51DB2"/>
    <w:rsid w:val="00F553FF"/>
    <w:rsid w:val="00F6180B"/>
    <w:rsid w:val="00F767E5"/>
    <w:rsid w:val="00F976AC"/>
    <w:rsid w:val="00FA1A30"/>
    <w:rsid w:val="00FB2651"/>
    <w:rsid w:val="00FB6386"/>
    <w:rsid w:val="00FC0F42"/>
    <w:rsid w:val="00FC3D9C"/>
    <w:rsid w:val="00FD004D"/>
    <w:rsid w:val="00FE3AFE"/>
    <w:rsid w:val="00FE58B2"/>
    <w:rsid w:val="00FF4B2B"/>
    <w:rsid w:val="00FF7540"/>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99"/>
    <w:rsid w:val="000B7FED"/>
    <w:pPr>
      <w:spacing w:before="180"/>
      <w:ind w:left="2693" w:hanging="2693"/>
    </w:pPr>
    <w:rPr>
      <w:b/>
    </w:rPr>
  </w:style>
  <w:style w:type="paragraph" w:styleId="11">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99"/>
    <w:rsid w:val="000B7FED"/>
    <w:pPr>
      <w:ind w:left="1701" w:hanging="1701"/>
    </w:pPr>
  </w:style>
  <w:style w:type="paragraph" w:styleId="42">
    <w:name w:val="toc 4"/>
    <w:basedOn w:val="32"/>
    <w:uiPriority w:val="99"/>
    <w:rsid w:val="000B7FED"/>
    <w:pPr>
      <w:ind w:left="1418" w:hanging="1418"/>
    </w:pPr>
  </w:style>
  <w:style w:type="paragraph" w:styleId="32">
    <w:name w:val="toc 3"/>
    <w:basedOn w:val="21"/>
    <w:uiPriority w:val="99"/>
    <w:rsid w:val="000B7FED"/>
    <w:pPr>
      <w:ind w:left="1134" w:hanging="1134"/>
    </w:pPr>
  </w:style>
  <w:style w:type="paragraph" w:styleId="21">
    <w:name w:val="toc 2"/>
    <w:basedOn w:val="11"/>
    <w:uiPriority w:val="99"/>
    <w:rsid w:val="000B7FED"/>
    <w:pPr>
      <w:keepNext w:val="0"/>
      <w:spacing w:before="0"/>
      <w:ind w:left="851" w:hanging="851"/>
    </w:pPr>
    <w:rPr>
      <w:sz w:val="20"/>
    </w:rPr>
  </w:style>
  <w:style w:type="paragraph" w:styleId="22">
    <w:name w:val="index 2"/>
    <w:basedOn w:val="12"/>
    <w:uiPriority w:val="99"/>
    <w:rsid w:val="000B7FED"/>
    <w:pPr>
      <w:ind w:left="284"/>
    </w:pPr>
  </w:style>
  <w:style w:type="paragraph" w:styleId="12">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3">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uiPriority w:val="9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
    <w:uiPriority w:val="99"/>
    <w:rsid w:val="000B7FED"/>
    <w:pPr>
      <w:ind w:left="1985" w:hanging="1985"/>
    </w:pPr>
  </w:style>
  <w:style w:type="paragraph" w:styleId="71">
    <w:name w:val="toc 7"/>
    <w:basedOn w:val="61"/>
    <w:next w:val="a"/>
    <w:uiPriority w:val="99"/>
    <w:rsid w:val="000B7FED"/>
    <w:pPr>
      <w:ind w:left="2268" w:hanging="2268"/>
    </w:pPr>
  </w:style>
  <w:style w:type="paragraph" w:styleId="24">
    <w:name w:val="List Bullet 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uiPriority w:val="9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uiPriority w:val="99"/>
    <w:rsid w:val="000B7FED"/>
    <w:pPr>
      <w:ind w:left="1135"/>
    </w:pPr>
  </w:style>
  <w:style w:type="paragraph" w:styleId="43">
    <w:name w:val="List 4"/>
    <w:basedOn w:val="35"/>
    <w:uiPriority w:val="99"/>
    <w:rsid w:val="000B7FED"/>
    <w:pPr>
      <w:ind w:left="1418"/>
    </w:pPr>
  </w:style>
  <w:style w:type="paragraph" w:styleId="52">
    <w:name w:val="List 5"/>
    <w:basedOn w:val="43"/>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4">
    <w:name w:val="List Bullet 4"/>
    <w:basedOn w:val="33"/>
    <w:uiPriority w:val="99"/>
    <w:rsid w:val="000B7FED"/>
    <w:pPr>
      <w:ind w:left="1418"/>
    </w:pPr>
  </w:style>
  <w:style w:type="paragraph" w:styleId="53">
    <w:name w:val="List Bullet 5"/>
    <w:basedOn w:val="44"/>
    <w:uiPriority w:val="99"/>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rsid w:val="000B7FED"/>
  </w:style>
  <w:style w:type="paragraph" w:customStyle="1" w:styleId="B5">
    <w:name w:val="B5"/>
    <w:basedOn w:val="52"/>
    <w:uiPriority w:val="99"/>
    <w:rsid w:val="000B7FED"/>
  </w:style>
  <w:style w:type="paragraph" w:styleId="ad">
    <w:name w:val="footer"/>
    <w:basedOn w:val="a4"/>
    <w:link w:val="ae"/>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rsid w:val="000B7FED"/>
    <w:rPr>
      <w:color w:val="800080"/>
      <w:u w:val="single"/>
    </w:rPr>
  </w:style>
  <w:style w:type="paragraph" w:styleId="af4">
    <w:name w:val="Balloon Text"/>
    <w:basedOn w:val="a"/>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
    <w:link w:val="af9"/>
    <w:uiPriority w:val="99"/>
    <w:rsid w:val="005E2C44"/>
    <w:pPr>
      <w:shd w:val="clear" w:color="auto" w:fill="000080"/>
    </w:pPr>
    <w:rPr>
      <w:rFonts w:ascii="Tahoma" w:hAnsi="Tahoma" w:cs="Tahoma"/>
    </w:rPr>
  </w:style>
  <w:style w:type="character" w:customStyle="1" w:styleId="CRCoverPageChar">
    <w:name w:val="CR Cover Page Char"/>
    <w:link w:val="CRCoverPage"/>
    <w:qFormat/>
    <w:rsid w:val="008A7A82"/>
    <w:rPr>
      <w:rFonts w:ascii="Arial" w:hAnsi="Arial"/>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8A7A82"/>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rsid w:val="008A7A82"/>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8A7A82"/>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8A7A82"/>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
    <w:link w:val="5"/>
    <w:qFormat/>
    <w:locked/>
    <w:rsid w:val="008A7A82"/>
    <w:rPr>
      <w:rFonts w:ascii="Arial" w:hAnsi="Arial"/>
      <w:sz w:val="22"/>
      <w:lang w:val="en-GB" w:eastAsia="en-US"/>
    </w:rPr>
  </w:style>
  <w:style w:type="character" w:customStyle="1" w:styleId="H6Char">
    <w:name w:val="H6 Char"/>
    <w:link w:val="H6"/>
    <w:qFormat/>
    <w:rsid w:val="008A7A82"/>
    <w:rPr>
      <w:rFonts w:ascii="Arial" w:hAnsi="Arial"/>
      <w:lang w:val="en-GB" w:eastAsia="en-US"/>
    </w:rPr>
  </w:style>
  <w:style w:type="character" w:customStyle="1" w:styleId="80">
    <w:name w:val="标题 8 字符"/>
    <w:link w:val="8"/>
    <w:uiPriority w:val="99"/>
    <w:rsid w:val="008A7A82"/>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8A7A82"/>
    <w:rPr>
      <w:rFonts w:ascii="Arial" w:hAnsi="Arial"/>
      <w:b/>
      <w:noProof/>
      <w:sz w:val="18"/>
      <w:lang w:val="en-GB" w:eastAsia="en-US"/>
    </w:rPr>
  </w:style>
  <w:style w:type="character" w:customStyle="1" w:styleId="ae">
    <w:name w:val="页脚 字符"/>
    <w:link w:val="ad"/>
    <w:uiPriority w:val="99"/>
    <w:rsid w:val="008A7A82"/>
    <w:rPr>
      <w:rFonts w:ascii="Arial" w:hAnsi="Arial"/>
      <w:b/>
      <w:i/>
      <w:noProof/>
      <w:sz w:val="18"/>
      <w:lang w:val="en-GB" w:eastAsia="en-US"/>
    </w:rPr>
  </w:style>
  <w:style w:type="character" w:customStyle="1" w:styleId="NOChar">
    <w:name w:val="NO Char"/>
    <w:link w:val="NO"/>
    <w:qFormat/>
    <w:rsid w:val="008A7A82"/>
    <w:rPr>
      <w:rFonts w:ascii="Times New Roman" w:hAnsi="Times New Roman"/>
      <w:lang w:val="en-GB" w:eastAsia="en-US"/>
    </w:rPr>
  </w:style>
  <w:style w:type="character" w:customStyle="1" w:styleId="TALCar">
    <w:name w:val="TAL Car"/>
    <w:link w:val="TAL"/>
    <w:qFormat/>
    <w:rsid w:val="008A7A82"/>
    <w:rPr>
      <w:rFonts w:ascii="Arial" w:hAnsi="Arial"/>
      <w:sz w:val="18"/>
      <w:lang w:val="en-GB" w:eastAsia="en-US"/>
    </w:rPr>
  </w:style>
  <w:style w:type="character" w:customStyle="1" w:styleId="TACChar">
    <w:name w:val="TAC Char"/>
    <w:link w:val="TAC"/>
    <w:qFormat/>
    <w:rsid w:val="008A7A82"/>
    <w:rPr>
      <w:rFonts w:ascii="Arial" w:hAnsi="Arial"/>
      <w:sz w:val="18"/>
      <w:lang w:val="en-GB" w:eastAsia="en-US"/>
    </w:rPr>
  </w:style>
  <w:style w:type="character" w:customStyle="1" w:styleId="TAHCar">
    <w:name w:val="TAH Car"/>
    <w:link w:val="TAH"/>
    <w:qFormat/>
    <w:rsid w:val="008A7A82"/>
    <w:rPr>
      <w:rFonts w:ascii="Arial" w:hAnsi="Arial"/>
      <w:b/>
      <w:sz w:val="18"/>
      <w:lang w:val="en-GB" w:eastAsia="en-US"/>
    </w:rPr>
  </w:style>
  <w:style w:type="character" w:customStyle="1" w:styleId="EXChar">
    <w:name w:val="EX Char"/>
    <w:link w:val="EX"/>
    <w:rsid w:val="008A7A82"/>
    <w:rPr>
      <w:rFonts w:ascii="Times New Roman" w:hAnsi="Times New Roman"/>
      <w:lang w:val="en-GB" w:eastAsia="en-US"/>
    </w:rPr>
  </w:style>
  <w:style w:type="character" w:customStyle="1" w:styleId="B1Char">
    <w:name w:val="B1 Char"/>
    <w:link w:val="B10"/>
    <w:qFormat/>
    <w:rsid w:val="008A7A82"/>
    <w:rPr>
      <w:rFonts w:ascii="Times New Roman" w:hAnsi="Times New Roman"/>
      <w:lang w:val="en-GB" w:eastAsia="en-US"/>
    </w:rPr>
  </w:style>
  <w:style w:type="character" w:customStyle="1" w:styleId="THChar">
    <w:name w:val="TH Char"/>
    <w:link w:val="TH"/>
    <w:qFormat/>
    <w:rsid w:val="008A7A82"/>
    <w:rPr>
      <w:rFonts w:ascii="Arial" w:hAnsi="Arial"/>
      <w:b/>
      <w:lang w:val="en-GB" w:eastAsia="en-US"/>
    </w:rPr>
  </w:style>
  <w:style w:type="character" w:customStyle="1" w:styleId="TANChar">
    <w:name w:val="TAN Char"/>
    <w:link w:val="TAN"/>
    <w:qFormat/>
    <w:rsid w:val="008A7A82"/>
    <w:rPr>
      <w:rFonts w:ascii="Arial" w:hAnsi="Arial"/>
      <w:sz w:val="18"/>
      <w:lang w:val="en-GB" w:eastAsia="en-US"/>
    </w:rPr>
  </w:style>
  <w:style w:type="character" w:customStyle="1" w:styleId="TFChar">
    <w:name w:val="TF Char"/>
    <w:link w:val="TF"/>
    <w:qFormat/>
    <w:rsid w:val="008A7A82"/>
    <w:rPr>
      <w:rFonts w:ascii="Arial" w:hAnsi="Arial"/>
      <w:b/>
      <w:lang w:val="en-GB" w:eastAsia="en-US"/>
    </w:rPr>
  </w:style>
  <w:style w:type="character" w:customStyle="1" w:styleId="B2Char">
    <w:name w:val="B2 Char"/>
    <w:link w:val="B20"/>
    <w:qFormat/>
    <w:rsid w:val="008A7A82"/>
    <w:rPr>
      <w:rFonts w:ascii="Times New Roman" w:hAnsi="Times New Roman"/>
      <w:lang w:val="en-GB" w:eastAsia="en-US"/>
    </w:rPr>
  </w:style>
  <w:style w:type="character" w:customStyle="1" w:styleId="B4Char">
    <w:name w:val="B4 Char"/>
    <w:link w:val="B4"/>
    <w:rsid w:val="008A7A82"/>
    <w:rPr>
      <w:rFonts w:ascii="Times New Roman" w:hAnsi="Times New Roman"/>
      <w:lang w:val="en-GB" w:eastAsia="en-US"/>
    </w:rPr>
  </w:style>
  <w:style w:type="paragraph" w:customStyle="1" w:styleId="TAJ">
    <w:name w:val="TAJ"/>
    <w:basedOn w:val="TH"/>
    <w:uiPriority w:val="99"/>
    <w:rsid w:val="008A7A82"/>
    <w:rPr>
      <w:rFonts w:eastAsia="宋体"/>
    </w:rPr>
  </w:style>
  <w:style w:type="paragraph" w:customStyle="1" w:styleId="Guidance">
    <w:name w:val="Guidance"/>
    <w:basedOn w:val="a"/>
    <w:uiPriority w:val="99"/>
    <w:rsid w:val="008A7A82"/>
    <w:rPr>
      <w:rFonts w:eastAsia="宋体"/>
      <w:i/>
      <w:color w:val="0000FF"/>
    </w:rPr>
  </w:style>
  <w:style w:type="character" w:customStyle="1" w:styleId="af9">
    <w:name w:val="文档结构图 字符"/>
    <w:link w:val="af8"/>
    <w:uiPriority w:val="99"/>
    <w:rsid w:val="008A7A82"/>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8A7A82"/>
    <w:rPr>
      <w:rFonts w:ascii="Times New Roman" w:hAnsi="Times New Roman"/>
      <w:sz w:val="16"/>
      <w:lang w:val="en-GB" w:eastAsia="en-US"/>
    </w:rPr>
  </w:style>
  <w:style w:type="character" w:customStyle="1" w:styleId="ab">
    <w:name w:val="列表 字符"/>
    <w:link w:val="aa"/>
    <w:rsid w:val="008A7A82"/>
    <w:rPr>
      <w:rFonts w:ascii="Times New Roman" w:hAnsi="Times New Roman"/>
      <w:lang w:val="en-GB" w:eastAsia="en-US"/>
    </w:rPr>
  </w:style>
  <w:style w:type="character" w:customStyle="1" w:styleId="ac">
    <w:name w:val="列表项目符号 字符"/>
    <w:link w:val="a9"/>
    <w:rsid w:val="008A7A82"/>
    <w:rPr>
      <w:rFonts w:ascii="Times New Roman" w:hAnsi="Times New Roman"/>
      <w:lang w:val="en-GB" w:eastAsia="en-US"/>
    </w:rPr>
  </w:style>
  <w:style w:type="character" w:customStyle="1" w:styleId="25">
    <w:name w:val="列表项目符号 2 字符"/>
    <w:link w:val="24"/>
    <w:rsid w:val="008A7A82"/>
    <w:rPr>
      <w:rFonts w:ascii="Times New Roman" w:hAnsi="Times New Roman"/>
      <w:lang w:val="en-GB" w:eastAsia="en-US"/>
    </w:rPr>
  </w:style>
  <w:style w:type="character" w:customStyle="1" w:styleId="34">
    <w:name w:val="列表项目符号 3 字符"/>
    <w:link w:val="33"/>
    <w:rsid w:val="008A7A82"/>
    <w:rPr>
      <w:rFonts w:ascii="Times New Roman" w:hAnsi="Times New Roman"/>
      <w:lang w:val="en-GB" w:eastAsia="en-US"/>
    </w:rPr>
  </w:style>
  <w:style w:type="character" w:customStyle="1" w:styleId="27">
    <w:name w:val="列表 2 字符"/>
    <w:link w:val="26"/>
    <w:rsid w:val="008A7A82"/>
    <w:rPr>
      <w:rFonts w:ascii="Times New Roman" w:hAnsi="Times New Roman"/>
      <w:lang w:val="en-GB" w:eastAsia="en-US"/>
    </w:rPr>
  </w:style>
  <w:style w:type="paragraph" w:styleId="afa">
    <w:name w:val="index heading"/>
    <w:basedOn w:val="a"/>
    <w:next w:val="a"/>
    <w:uiPriority w:val="99"/>
    <w:rsid w:val="008A7A82"/>
    <w:pPr>
      <w:pBdr>
        <w:top w:val="single" w:sz="12" w:space="0" w:color="auto"/>
      </w:pBdr>
      <w:spacing w:before="360" w:after="240"/>
    </w:pPr>
    <w:rPr>
      <w:rFonts w:eastAsia="MS Mincho"/>
      <w:b/>
      <w:i/>
      <w:sz w:val="26"/>
    </w:rPr>
  </w:style>
  <w:style w:type="paragraph" w:customStyle="1" w:styleId="TabList">
    <w:name w:val="TabList"/>
    <w:basedOn w:val="a"/>
    <w:uiPriority w:val="99"/>
    <w:rsid w:val="008A7A82"/>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uiPriority w:val="35"/>
    <w:qFormat/>
    <w:rsid w:val="008A7A82"/>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uiPriority w:val="35"/>
    <w:locked/>
    <w:rsid w:val="008A7A82"/>
    <w:rPr>
      <w:rFonts w:ascii="Times New Roman" w:eastAsia="MS Mincho" w:hAnsi="Times New Roman"/>
      <w:b/>
      <w:lang w:val="en-GB" w:eastAsia="en-US"/>
    </w:rPr>
  </w:style>
  <w:style w:type="paragraph" w:customStyle="1" w:styleId="tabletext">
    <w:name w:val="table text"/>
    <w:basedOn w:val="a"/>
    <w:next w:val="table"/>
    <w:uiPriority w:val="99"/>
    <w:rsid w:val="008A7A82"/>
    <w:pPr>
      <w:spacing w:after="0"/>
    </w:pPr>
    <w:rPr>
      <w:rFonts w:eastAsia="MS Mincho"/>
      <w:i/>
    </w:rPr>
  </w:style>
  <w:style w:type="paragraph" w:customStyle="1" w:styleId="table">
    <w:name w:val="table"/>
    <w:basedOn w:val="a"/>
    <w:next w:val="a"/>
    <w:uiPriority w:val="99"/>
    <w:rsid w:val="008A7A82"/>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8A7A82"/>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8A7A82"/>
    <w:rPr>
      <w:rFonts w:ascii="Times New Roman" w:eastAsia="MS Mincho" w:hAnsi="Times New Roman"/>
      <w:sz w:val="24"/>
      <w:lang w:val="en-GB" w:eastAsia="en-US"/>
    </w:rPr>
  </w:style>
  <w:style w:type="paragraph" w:customStyle="1" w:styleId="HE">
    <w:name w:val="HE"/>
    <w:basedOn w:val="a"/>
    <w:uiPriority w:val="99"/>
    <w:rsid w:val="008A7A82"/>
    <w:pPr>
      <w:spacing w:after="0"/>
    </w:pPr>
    <w:rPr>
      <w:rFonts w:eastAsia="MS Mincho"/>
      <w:b/>
    </w:rPr>
  </w:style>
  <w:style w:type="paragraph" w:styleId="aff">
    <w:name w:val="Plain Text"/>
    <w:basedOn w:val="a"/>
    <w:link w:val="aff0"/>
    <w:uiPriority w:val="99"/>
    <w:rsid w:val="008A7A82"/>
    <w:pPr>
      <w:spacing w:after="0"/>
    </w:pPr>
    <w:rPr>
      <w:rFonts w:ascii="Courier New" w:eastAsia="MS Mincho" w:hAnsi="Courier New"/>
    </w:rPr>
  </w:style>
  <w:style w:type="character" w:customStyle="1" w:styleId="aff0">
    <w:name w:val="纯文本 字符"/>
    <w:basedOn w:val="a0"/>
    <w:link w:val="aff"/>
    <w:uiPriority w:val="99"/>
    <w:rsid w:val="008A7A82"/>
    <w:rPr>
      <w:rFonts w:ascii="Courier New" w:eastAsia="MS Mincho" w:hAnsi="Courier New"/>
      <w:lang w:val="en-GB" w:eastAsia="en-US"/>
    </w:rPr>
  </w:style>
  <w:style w:type="paragraph" w:customStyle="1" w:styleId="text">
    <w:name w:val="text"/>
    <w:basedOn w:val="a"/>
    <w:uiPriority w:val="99"/>
    <w:rsid w:val="008A7A82"/>
    <w:pPr>
      <w:widowControl w:val="0"/>
      <w:spacing w:after="240"/>
      <w:jc w:val="both"/>
    </w:pPr>
    <w:rPr>
      <w:rFonts w:eastAsia="MS Mincho"/>
      <w:sz w:val="24"/>
      <w:lang w:val="en-AU"/>
    </w:rPr>
  </w:style>
  <w:style w:type="paragraph" w:customStyle="1" w:styleId="Reference">
    <w:name w:val="Reference"/>
    <w:basedOn w:val="EX"/>
    <w:uiPriority w:val="99"/>
    <w:rsid w:val="008A7A82"/>
    <w:pPr>
      <w:tabs>
        <w:tab w:val="num" w:pos="567"/>
      </w:tabs>
      <w:ind w:left="567" w:hanging="567"/>
    </w:pPr>
    <w:rPr>
      <w:rFonts w:eastAsia="MS Mincho"/>
    </w:rPr>
  </w:style>
  <w:style w:type="paragraph" w:customStyle="1" w:styleId="berschrift1H1">
    <w:name w:val="Überschrift 1.H1"/>
    <w:basedOn w:val="a"/>
    <w:next w:val="a"/>
    <w:uiPriority w:val="99"/>
    <w:rsid w:val="008A7A8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8A7A82"/>
    <w:rPr>
      <w:rFonts w:ascii="Arial" w:eastAsia="MS Mincho" w:hAnsi="Arial"/>
      <w:lang w:val="en-GB" w:eastAsia="en-US"/>
    </w:rPr>
  </w:style>
  <w:style w:type="paragraph" w:customStyle="1" w:styleId="textintend1">
    <w:name w:val="text intend 1"/>
    <w:basedOn w:val="text"/>
    <w:uiPriority w:val="99"/>
    <w:rsid w:val="008A7A82"/>
    <w:pPr>
      <w:widowControl/>
      <w:tabs>
        <w:tab w:val="num" w:pos="992"/>
      </w:tabs>
      <w:spacing w:after="120"/>
      <w:ind w:left="992" w:hanging="425"/>
    </w:pPr>
    <w:rPr>
      <w:lang w:val="en-US"/>
    </w:rPr>
  </w:style>
  <w:style w:type="paragraph" w:customStyle="1" w:styleId="textintend2">
    <w:name w:val="text intend 2"/>
    <w:basedOn w:val="text"/>
    <w:uiPriority w:val="99"/>
    <w:rsid w:val="008A7A82"/>
    <w:pPr>
      <w:widowControl/>
      <w:tabs>
        <w:tab w:val="num" w:pos="1418"/>
      </w:tabs>
      <w:spacing w:after="120"/>
      <w:ind w:left="1418" w:hanging="426"/>
    </w:pPr>
    <w:rPr>
      <w:lang w:val="en-US"/>
    </w:rPr>
  </w:style>
  <w:style w:type="paragraph" w:customStyle="1" w:styleId="textintend3">
    <w:name w:val="text intend 3"/>
    <w:basedOn w:val="text"/>
    <w:uiPriority w:val="99"/>
    <w:rsid w:val="008A7A82"/>
    <w:pPr>
      <w:widowControl/>
      <w:tabs>
        <w:tab w:val="num" w:pos="1843"/>
      </w:tabs>
      <w:spacing w:after="120"/>
      <w:ind w:left="1843" w:hanging="425"/>
    </w:pPr>
    <w:rPr>
      <w:lang w:val="en-US"/>
    </w:rPr>
  </w:style>
  <w:style w:type="paragraph" w:customStyle="1" w:styleId="normalpuce">
    <w:name w:val="normal puce"/>
    <w:basedOn w:val="a"/>
    <w:uiPriority w:val="99"/>
    <w:rsid w:val="008A7A82"/>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rsid w:val="008A7A82"/>
    <w:pPr>
      <w:spacing w:before="240" w:after="0"/>
      <w:ind w:left="360"/>
      <w:jc w:val="both"/>
    </w:pPr>
    <w:rPr>
      <w:rFonts w:eastAsia="MS Mincho"/>
      <w:i/>
      <w:sz w:val="22"/>
    </w:rPr>
  </w:style>
  <w:style w:type="character" w:customStyle="1" w:styleId="aff2">
    <w:name w:val="正文文本缩进 字符"/>
    <w:basedOn w:val="a0"/>
    <w:link w:val="aff1"/>
    <w:uiPriority w:val="99"/>
    <w:rsid w:val="008A7A82"/>
    <w:rPr>
      <w:rFonts w:ascii="Times New Roman" w:eastAsia="MS Mincho" w:hAnsi="Times New Roman"/>
      <w:i/>
      <w:sz w:val="22"/>
      <w:lang w:val="en-GB" w:eastAsia="en-US"/>
    </w:rPr>
  </w:style>
  <w:style w:type="character" w:styleId="aff3">
    <w:name w:val="page number"/>
    <w:basedOn w:val="a0"/>
    <w:rsid w:val="008A7A82"/>
  </w:style>
  <w:style w:type="character" w:customStyle="1" w:styleId="af2">
    <w:name w:val="批注文字 字符"/>
    <w:link w:val="af1"/>
    <w:uiPriority w:val="99"/>
    <w:rsid w:val="008A7A82"/>
    <w:rPr>
      <w:rFonts w:ascii="Times New Roman" w:hAnsi="Times New Roman"/>
      <w:lang w:val="en-GB" w:eastAsia="en-US"/>
    </w:rPr>
  </w:style>
  <w:style w:type="paragraph" w:styleId="28">
    <w:name w:val="Body Text 2"/>
    <w:basedOn w:val="a"/>
    <w:link w:val="29"/>
    <w:uiPriority w:val="99"/>
    <w:rsid w:val="008A7A82"/>
    <w:pPr>
      <w:spacing w:after="0"/>
      <w:jc w:val="both"/>
    </w:pPr>
    <w:rPr>
      <w:rFonts w:eastAsia="MS Mincho"/>
      <w:sz w:val="24"/>
    </w:rPr>
  </w:style>
  <w:style w:type="character" w:customStyle="1" w:styleId="29">
    <w:name w:val="正文文本 2 字符"/>
    <w:basedOn w:val="a0"/>
    <w:link w:val="28"/>
    <w:uiPriority w:val="99"/>
    <w:rsid w:val="008A7A82"/>
    <w:rPr>
      <w:rFonts w:ascii="Times New Roman" w:eastAsia="MS Mincho" w:hAnsi="Times New Roman"/>
      <w:sz w:val="24"/>
      <w:lang w:val="en-GB" w:eastAsia="en-US"/>
    </w:rPr>
  </w:style>
  <w:style w:type="paragraph" w:customStyle="1" w:styleId="para">
    <w:name w:val="para"/>
    <w:basedOn w:val="a"/>
    <w:uiPriority w:val="99"/>
    <w:rsid w:val="008A7A82"/>
    <w:pPr>
      <w:spacing w:after="240"/>
      <w:jc w:val="both"/>
    </w:pPr>
    <w:rPr>
      <w:rFonts w:ascii="Helvetica" w:eastAsia="MS Mincho" w:hAnsi="Helvetica"/>
    </w:rPr>
  </w:style>
  <w:style w:type="character" w:customStyle="1" w:styleId="MTEquationSection">
    <w:name w:val="MTEquationSection"/>
    <w:rsid w:val="008A7A82"/>
    <w:rPr>
      <w:noProof w:val="0"/>
      <w:vanish w:val="0"/>
      <w:color w:val="FF0000"/>
      <w:lang w:eastAsia="en-US"/>
    </w:rPr>
  </w:style>
  <w:style w:type="paragraph" w:customStyle="1" w:styleId="MTDisplayEquation">
    <w:name w:val="MTDisplayEquation"/>
    <w:basedOn w:val="a"/>
    <w:uiPriority w:val="99"/>
    <w:rsid w:val="008A7A82"/>
    <w:pPr>
      <w:tabs>
        <w:tab w:val="center" w:pos="4820"/>
        <w:tab w:val="right" w:pos="9640"/>
      </w:tabs>
    </w:pPr>
    <w:rPr>
      <w:rFonts w:eastAsia="MS Mincho"/>
    </w:rPr>
  </w:style>
  <w:style w:type="paragraph" w:styleId="2a">
    <w:name w:val="Body Text Indent 2"/>
    <w:basedOn w:val="a"/>
    <w:link w:val="2b"/>
    <w:uiPriority w:val="99"/>
    <w:rsid w:val="008A7A82"/>
    <w:pPr>
      <w:ind w:left="568" w:hanging="568"/>
    </w:pPr>
    <w:rPr>
      <w:rFonts w:eastAsia="MS Mincho"/>
    </w:rPr>
  </w:style>
  <w:style w:type="character" w:customStyle="1" w:styleId="2b">
    <w:name w:val="正文文本缩进 2 字符"/>
    <w:basedOn w:val="a0"/>
    <w:link w:val="2a"/>
    <w:uiPriority w:val="99"/>
    <w:rsid w:val="008A7A82"/>
    <w:rPr>
      <w:rFonts w:ascii="Times New Roman" w:eastAsia="MS Mincho" w:hAnsi="Times New Roman"/>
      <w:lang w:val="en-GB" w:eastAsia="en-US"/>
    </w:rPr>
  </w:style>
  <w:style w:type="paragraph" w:customStyle="1" w:styleId="List1">
    <w:name w:val="List1"/>
    <w:basedOn w:val="a"/>
    <w:uiPriority w:val="99"/>
    <w:rsid w:val="008A7A82"/>
    <w:pPr>
      <w:spacing w:before="120" w:after="0" w:line="280" w:lineRule="atLeast"/>
      <w:ind w:left="360" w:hanging="360"/>
      <w:jc w:val="both"/>
    </w:pPr>
    <w:rPr>
      <w:rFonts w:ascii="Bookman" w:eastAsia="MS Mincho" w:hAnsi="Bookman"/>
      <w:lang w:val="en-US"/>
    </w:rPr>
  </w:style>
  <w:style w:type="paragraph" w:styleId="36">
    <w:name w:val="Body Text 3"/>
    <w:basedOn w:val="a"/>
    <w:link w:val="37"/>
    <w:uiPriority w:val="99"/>
    <w:rsid w:val="008A7A82"/>
    <w:rPr>
      <w:rFonts w:eastAsia="MS Mincho"/>
      <w:b/>
      <w:i/>
    </w:rPr>
  </w:style>
  <w:style w:type="character" w:customStyle="1" w:styleId="37">
    <w:name w:val="正文文本 3 字符"/>
    <w:basedOn w:val="a0"/>
    <w:link w:val="36"/>
    <w:uiPriority w:val="99"/>
    <w:rsid w:val="008A7A82"/>
    <w:rPr>
      <w:rFonts w:ascii="Times New Roman" w:eastAsia="MS Mincho" w:hAnsi="Times New Roman"/>
      <w:b/>
      <w:i/>
      <w:lang w:val="en-GB" w:eastAsia="en-US"/>
    </w:rPr>
  </w:style>
  <w:style w:type="table" w:styleId="aff4">
    <w:name w:val="Table Grid"/>
    <w:basedOn w:val="a1"/>
    <w:qFormat/>
    <w:rsid w:val="008A7A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8A7A82"/>
    <w:pPr>
      <w:spacing w:before="120" w:after="0"/>
      <w:jc w:val="both"/>
    </w:pPr>
    <w:rPr>
      <w:rFonts w:eastAsia="MS Mincho"/>
      <w:lang w:val="en-US"/>
    </w:rPr>
  </w:style>
  <w:style w:type="character" w:customStyle="1" w:styleId="af5">
    <w:name w:val="批注框文本 字符"/>
    <w:link w:val="af4"/>
    <w:uiPriority w:val="99"/>
    <w:rsid w:val="008A7A82"/>
    <w:rPr>
      <w:rFonts w:ascii="Tahoma" w:hAnsi="Tahoma" w:cs="Tahoma"/>
      <w:sz w:val="16"/>
      <w:szCs w:val="16"/>
      <w:lang w:val="en-GB" w:eastAsia="en-US"/>
    </w:rPr>
  </w:style>
  <w:style w:type="paragraph" w:customStyle="1" w:styleId="centered">
    <w:name w:val="centered"/>
    <w:basedOn w:val="a"/>
    <w:uiPriority w:val="99"/>
    <w:rsid w:val="008A7A82"/>
    <w:pPr>
      <w:widowControl w:val="0"/>
      <w:spacing w:before="120" w:after="0" w:line="280" w:lineRule="atLeast"/>
      <w:jc w:val="center"/>
    </w:pPr>
    <w:rPr>
      <w:rFonts w:ascii="Bookman" w:eastAsia="MS Mincho" w:hAnsi="Bookman"/>
      <w:lang w:val="en-US"/>
    </w:rPr>
  </w:style>
  <w:style w:type="character" w:customStyle="1" w:styleId="superscript">
    <w:name w:val="superscript"/>
    <w:rsid w:val="008A7A82"/>
    <w:rPr>
      <w:rFonts w:ascii="Bookman" w:hAnsi="Bookman"/>
      <w:position w:val="6"/>
      <w:sz w:val="18"/>
    </w:rPr>
  </w:style>
  <w:style w:type="paragraph" w:customStyle="1" w:styleId="References">
    <w:name w:val="References"/>
    <w:basedOn w:val="a"/>
    <w:uiPriority w:val="99"/>
    <w:rsid w:val="008A7A82"/>
    <w:pPr>
      <w:numPr>
        <w:numId w:val="1"/>
      </w:numPr>
      <w:spacing w:after="80"/>
    </w:pPr>
    <w:rPr>
      <w:rFonts w:eastAsia="MS Mincho"/>
      <w:sz w:val="18"/>
      <w:lang w:val="en-US"/>
    </w:rPr>
  </w:style>
  <w:style w:type="character" w:customStyle="1" w:styleId="af7">
    <w:name w:val="批注主题 字符"/>
    <w:link w:val="af6"/>
    <w:uiPriority w:val="99"/>
    <w:rsid w:val="008A7A82"/>
    <w:rPr>
      <w:rFonts w:ascii="Times New Roman" w:hAnsi="Times New Roman"/>
      <w:b/>
      <w:bCs/>
      <w:lang w:val="en-GB" w:eastAsia="en-US"/>
    </w:rPr>
  </w:style>
  <w:style w:type="paragraph" w:customStyle="1" w:styleId="ZchnZchn">
    <w:name w:val="Zchn Zchn"/>
    <w:uiPriority w:val="99"/>
    <w:semiHidden/>
    <w:rsid w:val="008A7A82"/>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8A7A82"/>
    <w:rPr>
      <w:rFonts w:eastAsia="MS Mincho"/>
      <w:lang w:val="en-GB" w:eastAsia="en-US" w:bidi="ar-SA"/>
    </w:rPr>
  </w:style>
  <w:style w:type="character" w:customStyle="1" w:styleId="B1Char1">
    <w:name w:val="B1 Char1"/>
    <w:rsid w:val="008A7A82"/>
    <w:rPr>
      <w:rFonts w:eastAsia="MS Mincho"/>
      <w:lang w:val="en-GB" w:eastAsia="en-US" w:bidi="ar-SA"/>
    </w:rPr>
  </w:style>
  <w:style w:type="paragraph" w:customStyle="1" w:styleId="TableText0">
    <w:name w:val="TableText"/>
    <w:basedOn w:val="aff1"/>
    <w:uiPriority w:val="99"/>
    <w:rsid w:val="008A7A8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8A7A82"/>
  </w:style>
  <w:style w:type="paragraph" w:customStyle="1" w:styleId="B1">
    <w:name w:val="B1+"/>
    <w:basedOn w:val="B10"/>
    <w:uiPriority w:val="99"/>
    <w:rsid w:val="008A7A82"/>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paragraph" w:styleId="aff5">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aff6"/>
    <w:uiPriority w:val="34"/>
    <w:qFormat/>
    <w:rsid w:val="008A7A82"/>
    <w:pPr>
      <w:spacing w:after="0"/>
      <w:ind w:left="720"/>
      <w:contextualSpacing/>
    </w:pPr>
    <w:rPr>
      <w:rFonts w:eastAsia="宋体"/>
      <w:sz w:val="24"/>
      <w:szCs w:val="24"/>
    </w:rPr>
  </w:style>
  <w:style w:type="character" w:customStyle="1" w:styleId="aff6">
    <w:name w:val="列出段落 字符"/>
    <w:aliases w:val="- Bullets 字符,목록 단락 字符,?? ?? 字符,????? 字符,???? 字符,リスト段落 字符,清單段落1 字符,Lista1 字符,中等深浅网格 1 - 着色 21 字符,列表段落 字符,¥¡¡¡¡ì¬º¥¹¥È¶ÎÂä 字符,ÁÐ³ö¶ÎÂä 字符,¥ê¥¹¥È¶ÎÂä 字符,列表段落1 字符,—ño’i—Ž 字符,1st level - Bullet List Paragraph 字符,Lettre d'introduction 字符,列出段落1 字符"/>
    <w:link w:val="aff5"/>
    <w:uiPriority w:val="34"/>
    <w:qFormat/>
    <w:rsid w:val="008A7A82"/>
    <w:rPr>
      <w:rFonts w:ascii="Times New Roman" w:eastAsia="宋体" w:hAnsi="Times New Roman"/>
      <w:sz w:val="24"/>
      <w:szCs w:val="24"/>
      <w:lang w:val="en-GB" w:eastAsia="en-US"/>
    </w:rPr>
  </w:style>
  <w:style w:type="paragraph" w:styleId="aff7">
    <w:name w:val="Normal (Web)"/>
    <w:basedOn w:val="a"/>
    <w:uiPriority w:val="99"/>
    <w:unhideWhenUsed/>
    <w:rsid w:val="008A7A82"/>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rsid w:val="008A7A8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A7A82"/>
    <w:rPr>
      <w:rFonts w:eastAsia="宋体"/>
      <w:i/>
      <w:color w:val="0000FF"/>
      <w:lang w:val="en-GB" w:eastAsia="en-US"/>
    </w:rPr>
  </w:style>
  <w:style w:type="paragraph" w:customStyle="1" w:styleId="Bulletedo1">
    <w:name w:val="Bulleted o 1"/>
    <w:basedOn w:val="a"/>
    <w:uiPriority w:val="99"/>
    <w:rsid w:val="008A7A82"/>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8A7A82"/>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8A7A82"/>
    <w:rPr>
      <w:rFonts w:ascii="Arial" w:hAnsi="Arial"/>
      <w:sz w:val="18"/>
      <w:lang w:val="en-GB"/>
    </w:rPr>
  </w:style>
  <w:style w:type="paragraph" w:styleId="aff8">
    <w:name w:val="Revision"/>
    <w:hidden/>
    <w:uiPriority w:val="99"/>
    <w:semiHidden/>
    <w:rsid w:val="008A7A82"/>
    <w:rPr>
      <w:rFonts w:ascii="Times New Roman" w:eastAsia="宋体" w:hAnsi="Times New Roman"/>
      <w:lang w:val="en-GB" w:eastAsia="en-US"/>
    </w:rPr>
  </w:style>
  <w:style w:type="character" w:customStyle="1" w:styleId="EQChar">
    <w:name w:val="EQ Char"/>
    <w:link w:val="EQ"/>
    <w:qFormat/>
    <w:locked/>
    <w:rsid w:val="008A7A82"/>
    <w:rPr>
      <w:rFonts w:ascii="Times New Roman" w:hAnsi="Times New Roman"/>
      <w:noProof/>
      <w:lang w:val="en-GB" w:eastAsia="en-US"/>
    </w:rPr>
  </w:style>
  <w:style w:type="character" w:styleId="aff9">
    <w:name w:val="Strong"/>
    <w:qFormat/>
    <w:rsid w:val="008A7A82"/>
    <w:rPr>
      <w:b/>
      <w:bCs/>
    </w:rPr>
  </w:style>
  <w:style w:type="character" w:customStyle="1" w:styleId="TAL0">
    <w:name w:val="TAL (文字)"/>
    <w:rsid w:val="008A7A82"/>
    <w:rPr>
      <w:rFonts w:ascii="Arial" w:hAnsi="Arial"/>
      <w:sz w:val="18"/>
      <w:lang w:val="en-GB" w:eastAsia="ko-KR" w:bidi="ar-SA"/>
    </w:rPr>
  </w:style>
  <w:style w:type="character" w:customStyle="1" w:styleId="CharChar3">
    <w:name w:val="Char Char3"/>
    <w:rsid w:val="008A7A8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A7A82"/>
    <w:rPr>
      <w:lang w:val="en-GB" w:eastAsia="en-US" w:bidi="ar-SA"/>
    </w:rPr>
  </w:style>
  <w:style w:type="character" w:customStyle="1" w:styleId="msoins00">
    <w:name w:val="msoins0"/>
    <w:rsid w:val="008A7A8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A7A8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A7A82"/>
    <w:rPr>
      <w:rFonts w:ascii="Arial" w:hAnsi="Arial"/>
      <w:sz w:val="24"/>
      <w:lang w:val="en-GB" w:eastAsia="en-US" w:bidi="ar-SA"/>
    </w:rPr>
  </w:style>
  <w:style w:type="paragraph" w:customStyle="1" w:styleId="no0">
    <w:name w:val="no"/>
    <w:basedOn w:val="a"/>
    <w:uiPriority w:val="99"/>
    <w:rsid w:val="008A7A8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A7A82"/>
    <w:rPr>
      <w:sz w:val="24"/>
      <w:lang w:val="en-US" w:eastAsia="en-US"/>
    </w:rPr>
  </w:style>
  <w:style w:type="character" w:customStyle="1" w:styleId="EditorsNoteChar">
    <w:name w:val="Editor's Note Char"/>
    <w:link w:val="EditorsNote"/>
    <w:rsid w:val="008A7A82"/>
    <w:rPr>
      <w:rFonts w:ascii="Times New Roman" w:hAnsi="Times New Roman"/>
      <w:color w:val="FF0000"/>
      <w:lang w:val="en-GB" w:eastAsia="en-US"/>
    </w:rPr>
  </w:style>
  <w:style w:type="paragraph" w:customStyle="1" w:styleId="IvDbodytext">
    <w:name w:val="IvD bodytext"/>
    <w:basedOn w:val="afd"/>
    <w:link w:val="IvDbodytextChar"/>
    <w:qFormat/>
    <w:rsid w:val="008A7A8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A7A82"/>
    <w:rPr>
      <w:rFonts w:ascii="Arial" w:eastAsia="Malgun Gothic" w:hAnsi="Arial"/>
      <w:spacing w:val="2"/>
      <w:lang w:val="en-GB" w:eastAsia="en-US"/>
    </w:rPr>
  </w:style>
  <w:style w:type="paragraph" w:customStyle="1" w:styleId="BL">
    <w:name w:val="BL"/>
    <w:basedOn w:val="a"/>
    <w:uiPriority w:val="99"/>
    <w:rsid w:val="008A7A82"/>
    <w:pPr>
      <w:numPr>
        <w:numId w:val="5"/>
      </w:numPr>
      <w:tabs>
        <w:tab w:val="clear" w:pos="644"/>
        <w:tab w:val="num" w:pos="360"/>
        <w:tab w:val="left" w:pos="851"/>
      </w:tabs>
      <w:overflowPunct w:val="0"/>
      <w:autoSpaceDE w:val="0"/>
      <w:autoSpaceDN w:val="0"/>
      <w:adjustRightInd w:val="0"/>
      <w:ind w:left="0" w:firstLine="0"/>
      <w:textAlignment w:val="baseline"/>
    </w:pPr>
  </w:style>
  <w:style w:type="numbering" w:customStyle="1" w:styleId="NoList1">
    <w:name w:val="No List1"/>
    <w:next w:val="a2"/>
    <w:uiPriority w:val="99"/>
    <w:semiHidden/>
    <w:unhideWhenUsed/>
    <w:rsid w:val="008A7A82"/>
  </w:style>
  <w:style w:type="character" w:styleId="affa">
    <w:name w:val="Placeholder Text"/>
    <w:uiPriority w:val="99"/>
    <w:semiHidden/>
    <w:rsid w:val="008A7A82"/>
    <w:rPr>
      <w:color w:val="808080"/>
    </w:rPr>
  </w:style>
  <w:style w:type="character" w:customStyle="1" w:styleId="60">
    <w:name w:val="标题 6 字符"/>
    <w:aliases w:val="T1 字符,Header 6 字符"/>
    <w:link w:val="6"/>
    <w:rsid w:val="008A7A82"/>
    <w:rPr>
      <w:rFonts w:ascii="Arial" w:hAnsi="Arial"/>
      <w:lang w:val="en-GB" w:eastAsia="en-US"/>
    </w:rPr>
  </w:style>
  <w:style w:type="character" w:customStyle="1" w:styleId="70">
    <w:name w:val="标题 7 字符"/>
    <w:link w:val="7"/>
    <w:rsid w:val="008A7A82"/>
    <w:rPr>
      <w:rFonts w:ascii="Arial" w:hAnsi="Arial"/>
      <w:lang w:val="en-GB" w:eastAsia="en-US"/>
    </w:rPr>
  </w:style>
  <w:style w:type="character" w:customStyle="1" w:styleId="90">
    <w:name w:val="标题 9 字符"/>
    <w:aliases w:val="Figure Heading 字符,FH 字符"/>
    <w:link w:val="9"/>
    <w:uiPriority w:val="99"/>
    <w:rsid w:val="008A7A82"/>
    <w:rPr>
      <w:rFonts w:ascii="Arial" w:hAnsi="Arial"/>
      <w:sz w:val="36"/>
      <w:lang w:val="en-GB" w:eastAsia="en-US"/>
    </w:rPr>
  </w:style>
  <w:style w:type="character" w:customStyle="1" w:styleId="PLChar">
    <w:name w:val="PL Char"/>
    <w:link w:val="PL"/>
    <w:rsid w:val="008A7A8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A7A8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A7A8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8A7A82"/>
    <w:rPr>
      <w:rFonts w:ascii="Calibri Light" w:eastAsia="Times New Roman" w:hAnsi="Calibri Light" w:cs="Times New Roman"/>
      <w:color w:val="2F5496"/>
      <w:lang w:eastAsia="en-US"/>
    </w:rPr>
  </w:style>
  <w:style w:type="paragraph" w:customStyle="1" w:styleId="msonormal0">
    <w:name w:val="msonormal"/>
    <w:basedOn w:val="a"/>
    <w:uiPriority w:val="99"/>
    <w:rsid w:val="008A7A8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A7A8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A7A82"/>
    <w:rPr>
      <w:rFonts w:ascii="Times New Roman" w:eastAsia="宋体" w:hAnsi="Times New Roman"/>
      <w:lang w:eastAsia="en-US"/>
    </w:rPr>
  </w:style>
  <w:style w:type="character" w:customStyle="1" w:styleId="CharChar31">
    <w:name w:val="Char Char31"/>
    <w:rsid w:val="008A7A8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A7A82"/>
    <w:rPr>
      <w:rFonts w:ascii="Arial" w:hAnsi="Arial" w:cs="Times New Roman"/>
      <w:sz w:val="28"/>
      <w:szCs w:val="20"/>
      <w:lang w:val="en-GB" w:eastAsia="en-US"/>
    </w:rPr>
  </w:style>
  <w:style w:type="numbering" w:customStyle="1" w:styleId="13">
    <w:name w:val="リストなし1"/>
    <w:next w:val="a2"/>
    <w:uiPriority w:val="99"/>
    <w:semiHidden/>
    <w:unhideWhenUsed/>
    <w:rsid w:val="008A7A82"/>
  </w:style>
  <w:style w:type="paragraph" w:customStyle="1" w:styleId="CharCharCharCharChar">
    <w:name w:val="Char Char Char Char Char"/>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8A7A82"/>
    <w:rPr>
      <w:lang w:val="en-GB" w:eastAsia="ja-JP" w:bidi="ar-SA"/>
    </w:rPr>
  </w:style>
  <w:style w:type="paragraph" w:customStyle="1" w:styleId="1Char">
    <w:name w:val="(文字) (文字)1 Char (文字) (文字)"/>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8A7A8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A7A8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A7A82"/>
    <w:rPr>
      <w:rFonts w:ascii="Arial" w:hAnsi="Arial"/>
      <w:sz w:val="32"/>
      <w:lang w:val="en-GB" w:eastAsia="ja-JP" w:bidi="ar-SA"/>
    </w:rPr>
  </w:style>
  <w:style w:type="character" w:customStyle="1" w:styleId="CharChar4">
    <w:name w:val="Char Char4"/>
    <w:rsid w:val="008A7A82"/>
    <w:rPr>
      <w:rFonts w:ascii="Courier New" w:hAnsi="Courier New"/>
      <w:lang w:val="nb-NO" w:eastAsia="ja-JP" w:bidi="ar-SA"/>
    </w:rPr>
  </w:style>
  <w:style w:type="character" w:customStyle="1" w:styleId="AndreaLeonardi">
    <w:name w:val="Andrea Leonardi"/>
    <w:semiHidden/>
    <w:rsid w:val="008A7A82"/>
    <w:rPr>
      <w:rFonts w:ascii="Arial" w:hAnsi="Arial" w:cs="Arial"/>
      <w:color w:val="auto"/>
      <w:sz w:val="20"/>
      <w:szCs w:val="20"/>
    </w:rPr>
  </w:style>
  <w:style w:type="character" w:customStyle="1" w:styleId="NOCharChar">
    <w:name w:val="NO Char Char"/>
    <w:rsid w:val="008A7A82"/>
    <w:rPr>
      <w:lang w:val="en-GB" w:eastAsia="en-US" w:bidi="ar-SA"/>
    </w:rPr>
  </w:style>
  <w:style w:type="character" w:customStyle="1" w:styleId="NOZchn">
    <w:name w:val="NO Zchn"/>
    <w:rsid w:val="008A7A82"/>
    <w:rPr>
      <w:lang w:val="en-GB" w:eastAsia="en-US" w:bidi="ar-SA"/>
    </w:rPr>
  </w:style>
  <w:style w:type="character" w:customStyle="1" w:styleId="TACCar">
    <w:name w:val="TAC Car"/>
    <w:rsid w:val="008A7A82"/>
    <w:rPr>
      <w:rFonts w:ascii="Arial" w:hAnsi="Arial"/>
      <w:sz w:val="18"/>
      <w:lang w:val="en-GB" w:eastAsia="ja-JP" w:bidi="ar-SA"/>
    </w:rPr>
  </w:style>
  <w:style w:type="paragraph" w:customStyle="1" w:styleId="CharCharCharCharCharChar">
    <w:name w:val="Char Char Char Char Char Char"/>
    <w:uiPriority w:val="99"/>
    <w:semiHidden/>
    <w:rsid w:val="008A7A8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8A7A82"/>
    <w:rPr>
      <w:rFonts w:ascii="Arial" w:hAnsi="Arial" w:cs="Times New Roman"/>
      <w:sz w:val="20"/>
      <w:szCs w:val="20"/>
      <w:lang w:val="en-GB" w:eastAsia="en-US"/>
    </w:rPr>
  </w:style>
  <w:style w:type="character" w:customStyle="1" w:styleId="T1Char1">
    <w:name w:val="T1 Char1"/>
    <w:aliases w:val="Header 6 Char Char1"/>
    <w:rsid w:val="008A7A82"/>
    <w:rPr>
      <w:rFonts w:ascii="Arial" w:hAnsi="Arial" w:cs="Times New Roman"/>
      <w:sz w:val="20"/>
      <w:szCs w:val="20"/>
      <w:lang w:val="en-GB" w:eastAsia="en-US"/>
    </w:rPr>
  </w:style>
  <w:style w:type="paragraph" w:customStyle="1" w:styleId="CarCar">
    <w:name w:val="Car Car"/>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A7A82"/>
    <w:rPr>
      <w:rFonts w:ascii="Arial" w:hAnsi="Arial"/>
      <w:sz w:val="32"/>
      <w:lang w:val="en-GB" w:eastAsia="en-US" w:bidi="ar-SA"/>
    </w:rPr>
  </w:style>
  <w:style w:type="paragraph" w:customStyle="1" w:styleId="ZchnZchn1">
    <w:name w:val="Zchn Zchn1"/>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A7A82"/>
    <w:rPr>
      <w:rFonts w:ascii="Arial" w:hAnsi="Arial"/>
      <w:sz w:val="32"/>
      <w:lang w:val="en-GB" w:eastAsia="en-US" w:bidi="ar-SA"/>
    </w:rPr>
  </w:style>
  <w:style w:type="paragraph" w:customStyle="1" w:styleId="2c">
    <w:name w:val="(文字) (文字)2"/>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A7A82"/>
    <w:rPr>
      <w:rFonts w:ascii="Arial" w:hAnsi="Arial"/>
      <w:sz w:val="32"/>
      <w:lang w:val="en-GB" w:eastAsia="en-US" w:bidi="ar-SA"/>
    </w:rPr>
  </w:style>
  <w:style w:type="paragraph" w:customStyle="1" w:styleId="38">
    <w:name w:val="(文字) (文字)3"/>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5">
    <w:name w:val="(文字) (文字)4"/>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8A7A82"/>
    <w:rPr>
      <w:rFonts w:ascii="Arial" w:hAnsi="Arial" w:cs="Times New Roman"/>
      <w:sz w:val="20"/>
      <w:szCs w:val="20"/>
      <w:lang w:val="en-GB" w:eastAsia="en-US"/>
    </w:rPr>
  </w:style>
  <w:style w:type="paragraph" w:customStyle="1" w:styleId="14">
    <w:name w:val="(文字) (文字)1"/>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8A7A82"/>
    <w:pPr>
      <w:spacing w:after="0"/>
      <w:ind w:left="851"/>
    </w:pPr>
    <w:rPr>
      <w:rFonts w:eastAsia="MS Mincho"/>
      <w:lang w:val="it-IT" w:eastAsia="en-GB"/>
    </w:rPr>
  </w:style>
  <w:style w:type="paragraph" w:styleId="54">
    <w:name w:val="List Number 5"/>
    <w:basedOn w:val="a"/>
    <w:uiPriority w:val="99"/>
    <w:rsid w:val="008A7A8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8A7A82"/>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rsid w:val="008A7A82"/>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8A7A82"/>
    <w:rPr>
      <w:rFonts w:ascii="Tahoma" w:hAnsi="Tahoma" w:cs="Tahoma"/>
      <w:shd w:val="clear" w:color="auto" w:fill="000080"/>
      <w:lang w:val="en-GB" w:eastAsia="en-US"/>
    </w:rPr>
  </w:style>
  <w:style w:type="character" w:customStyle="1" w:styleId="ZchnZchn5">
    <w:name w:val="Zchn Zchn5"/>
    <w:rsid w:val="008A7A82"/>
    <w:rPr>
      <w:rFonts w:ascii="Courier New" w:eastAsia="Batang" w:hAnsi="Courier New"/>
      <w:lang w:val="nb-NO" w:eastAsia="en-US" w:bidi="ar-SA"/>
    </w:rPr>
  </w:style>
  <w:style w:type="character" w:customStyle="1" w:styleId="CharChar10">
    <w:name w:val="Char Char10"/>
    <w:semiHidden/>
    <w:rsid w:val="008A7A82"/>
    <w:rPr>
      <w:rFonts w:ascii="Times New Roman" w:hAnsi="Times New Roman"/>
      <w:lang w:val="en-GB" w:eastAsia="en-US"/>
    </w:rPr>
  </w:style>
  <w:style w:type="character" w:customStyle="1" w:styleId="CharChar9">
    <w:name w:val="Char Char9"/>
    <w:semiHidden/>
    <w:rsid w:val="008A7A82"/>
    <w:rPr>
      <w:rFonts w:ascii="Tahoma" w:hAnsi="Tahoma" w:cs="Tahoma"/>
      <w:sz w:val="16"/>
      <w:szCs w:val="16"/>
      <w:lang w:val="en-GB" w:eastAsia="en-US"/>
    </w:rPr>
  </w:style>
  <w:style w:type="character" w:customStyle="1" w:styleId="CharChar8">
    <w:name w:val="Char Char8"/>
    <w:rsid w:val="008A7A82"/>
    <w:rPr>
      <w:rFonts w:ascii="Times New Roman" w:hAnsi="Times New Roman"/>
      <w:b/>
      <w:bCs/>
      <w:lang w:val="en-GB" w:eastAsia="en-US"/>
    </w:rPr>
  </w:style>
  <w:style w:type="paragraph" w:customStyle="1" w:styleId="15">
    <w:name w:val="修订1"/>
    <w:hidden/>
    <w:uiPriority w:val="99"/>
    <w:semiHidden/>
    <w:rsid w:val="008A7A82"/>
    <w:rPr>
      <w:rFonts w:ascii="Times New Roman" w:eastAsia="Batang" w:hAnsi="Times New Roman"/>
      <w:lang w:val="en-GB" w:eastAsia="en-US"/>
    </w:rPr>
  </w:style>
  <w:style w:type="paragraph" w:styleId="affd">
    <w:name w:val="endnote text"/>
    <w:basedOn w:val="a"/>
    <w:link w:val="affe"/>
    <w:uiPriority w:val="99"/>
    <w:rsid w:val="008A7A82"/>
    <w:pPr>
      <w:snapToGrid w:val="0"/>
    </w:pPr>
    <w:rPr>
      <w:rFonts w:eastAsia="宋体"/>
    </w:rPr>
  </w:style>
  <w:style w:type="character" w:customStyle="1" w:styleId="affe">
    <w:name w:val="尾注文本 字符"/>
    <w:basedOn w:val="a0"/>
    <w:link w:val="affd"/>
    <w:uiPriority w:val="99"/>
    <w:rsid w:val="008A7A82"/>
    <w:rPr>
      <w:rFonts w:ascii="Times New Roman" w:eastAsia="宋体" w:hAnsi="Times New Roman"/>
      <w:lang w:val="en-GB" w:eastAsia="en-US"/>
    </w:rPr>
  </w:style>
  <w:style w:type="character" w:styleId="afff">
    <w:name w:val="endnote reference"/>
    <w:rsid w:val="008A7A82"/>
    <w:rPr>
      <w:vertAlign w:val="superscript"/>
    </w:rPr>
  </w:style>
  <w:style w:type="character" w:customStyle="1" w:styleId="btChar3">
    <w:name w:val="bt Char3"/>
    <w:rsid w:val="008A7A82"/>
    <w:rPr>
      <w:lang w:val="en-GB" w:eastAsia="ja-JP" w:bidi="ar-SA"/>
    </w:rPr>
  </w:style>
  <w:style w:type="paragraph" w:styleId="afff0">
    <w:name w:val="Title"/>
    <w:basedOn w:val="a"/>
    <w:next w:val="a"/>
    <w:link w:val="afff1"/>
    <w:uiPriority w:val="99"/>
    <w:qFormat/>
    <w:rsid w:val="008A7A8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basedOn w:val="a0"/>
    <w:link w:val="afff0"/>
    <w:uiPriority w:val="99"/>
    <w:rsid w:val="008A7A82"/>
    <w:rPr>
      <w:rFonts w:ascii="Courier New" w:eastAsia="Malgun Gothic" w:hAnsi="Courier New"/>
      <w:lang w:val="nb-NO" w:eastAsia="en-US"/>
    </w:rPr>
  </w:style>
  <w:style w:type="paragraph" w:customStyle="1" w:styleId="FL">
    <w:name w:val="FL"/>
    <w:basedOn w:val="a"/>
    <w:uiPriority w:val="99"/>
    <w:rsid w:val="008A7A8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8A7A82"/>
    <w:rPr>
      <w:rFonts w:ascii="Arial" w:hAnsi="Arial"/>
      <w:sz w:val="22"/>
      <w:lang w:val="en-GB" w:eastAsia="ja-JP" w:bidi="ar-SA"/>
    </w:rPr>
  </w:style>
  <w:style w:type="paragraph" w:styleId="afff2">
    <w:name w:val="Date"/>
    <w:basedOn w:val="a"/>
    <w:next w:val="a"/>
    <w:link w:val="afff3"/>
    <w:uiPriority w:val="99"/>
    <w:rsid w:val="008A7A82"/>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rsid w:val="008A7A82"/>
    <w:rPr>
      <w:rFonts w:ascii="Times New Roman" w:eastAsia="Malgun Gothic" w:hAnsi="Times New Roman"/>
      <w:lang w:val="en-GB" w:eastAsia="en-US"/>
    </w:rPr>
  </w:style>
  <w:style w:type="paragraph" w:customStyle="1" w:styleId="AutoCorrect">
    <w:name w:val="AutoCorrect"/>
    <w:uiPriority w:val="99"/>
    <w:rsid w:val="008A7A82"/>
    <w:rPr>
      <w:rFonts w:ascii="Times New Roman" w:eastAsia="Malgun Gothic" w:hAnsi="Times New Roman"/>
      <w:sz w:val="24"/>
      <w:szCs w:val="24"/>
      <w:lang w:val="en-GB" w:eastAsia="ko-KR"/>
    </w:rPr>
  </w:style>
  <w:style w:type="paragraph" w:customStyle="1" w:styleId="-PAGE-">
    <w:name w:val="- PAGE -"/>
    <w:uiPriority w:val="99"/>
    <w:rsid w:val="008A7A82"/>
    <w:rPr>
      <w:rFonts w:ascii="Times New Roman" w:eastAsia="Malgun Gothic" w:hAnsi="Times New Roman"/>
      <w:sz w:val="24"/>
      <w:szCs w:val="24"/>
      <w:lang w:val="en-GB" w:eastAsia="ko-KR"/>
    </w:rPr>
  </w:style>
  <w:style w:type="paragraph" w:customStyle="1" w:styleId="PageXofY">
    <w:name w:val="Page X of Y"/>
    <w:uiPriority w:val="99"/>
    <w:rsid w:val="008A7A82"/>
    <w:rPr>
      <w:rFonts w:ascii="Times New Roman" w:eastAsia="Malgun Gothic" w:hAnsi="Times New Roman"/>
      <w:sz w:val="24"/>
      <w:szCs w:val="24"/>
      <w:lang w:val="en-GB" w:eastAsia="ko-KR"/>
    </w:rPr>
  </w:style>
  <w:style w:type="paragraph" w:customStyle="1" w:styleId="Createdby">
    <w:name w:val="Created by"/>
    <w:uiPriority w:val="99"/>
    <w:rsid w:val="008A7A82"/>
    <w:rPr>
      <w:rFonts w:ascii="Times New Roman" w:eastAsia="Malgun Gothic" w:hAnsi="Times New Roman"/>
      <w:sz w:val="24"/>
      <w:szCs w:val="24"/>
      <w:lang w:val="en-GB" w:eastAsia="ko-KR"/>
    </w:rPr>
  </w:style>
  <w:style w:type="paragraph" w:customStyle="1" w:styleId="Createdon">
    <w:name w:val="Created on"/>
    <w:uiPriority w:val="99"/>
    <w:rsid w:val="008A7A82"/>
    <w:rPr>
      <w:rFonts w:ascii="Times New Roman" w:eastAsia="Malgun Gothic" w:hAnsi="Times New Roman"/>
      <w:sz w:val="24"/>
      <w:szCs w:val="24"/>
      <w:lang w:val="en-GB" w:eastAsia="ko-KR"/>
    </w:rPr>
  </w:style>
  <w:style w:type="paragraph" w:customStyle="1" w:styleId="Lastprinted">
    <w:name w:val="Last printed"/>
    <w:uiPriority w:val="99"/>
    <w:rsid w:val="008A7A82"/>
    <w:rPr>
      <w:rFonts w:ascii="Times New Roman" w:eastAsia="Malgun Gothic" w:hAnsi="Times New Roman"/>
      <w:sz w:val="24"/>
      <w:szCs w:val="24"/>
      <w:lang w:val="en-GB" w:eastAsia="ko-KR"/>
    </w:rPr>
  </w:style>
  <w:style w:type="paragraph" w:customStyle="1" w:styleId="Lastsavedby">
    <w:name w:val="Last saved by"/>
    <w:uiPriority w:val="99"/>
    <w:rsid w:val="008A7A82"/>
    <w:rPr>
      <w:rFonts w:ascii="Times New Roman" w:eastAsia="Malgun Gothic" w:hAnsi="Times New Roman"/>
      <w:sz w:val="24"/>
      <w:szCs w:val="24"/>
      <w:lang w:val="en-GB" w:eastAsia="ko-KR"/>
    </w:rPr>
  </w:style>
  <w:style w:type="paragraph" w:customStyle="1" w:styleId="Filename">
    <w:name w:val="Filename"/>
    <w:uiPriority w:val="99"/>
    <w:rsid w:val="008A7A82"/>
    <w:rPr>
      <w:rFonts w:ascii="Times New Roman" w:eastAsia="Malgun Gothic" w:hAnsi="Times New Roman"/>
      <w:sz w:val="24"/>
      <w:szCs w:val="24"/>
      <w:lang w:val="en-GB" w:eastAsia="ko-KR"/>
    </w:rPr>
  </w:style>
  <w:style w:type="paragraph" w:customStyle="1" w:styleId="Filenameandpath">
    <w:name w:val="Filename and path"/>
    <w:uiPriority w:val="99"/>
    <w:rsid w:val="008A7A82"/>
    <w:rPr>
      <w:rFonts w:ascii="Times New Roman" w:eastAsia="Malgun Gothic" w:hAnsi="Times New Roman"/>
      <w:sz w:val="24"/>
      <w:szCs w:val="24"/>
      <w:lang w:val="en-GB" w:eastAsia="ko-KR"/>
    </w:rPr>
  </w:style>
  <w:style w:type="paragraph" w:customStyle="1" w:styleId="AuthorPageDate">
    <w:name w:val="Author  Page #  Date"/>
    <w:uiPriority w:val="99"/>
    <w:rsid w:val="008A7A82"/>
    <w:rPr>
      <w:rFonts w:ascii="Times New Roman" w:eastAsia="Malgun Gothic" w:hAnsi="Times New Roman"/>
      <w:sz w:val="24"/>
      <w:szCs w:val="24"/>
      <w:lang w:val="en-GB" w:eastAsia="ko-KR"/>
    </w:rPr>
  </w:style>
  <w:style w:type="paragraph" w:customStyle="1" w:styleId="ConfidentialPageDate">
    <w:name w:val="Confidential  Page #  Date"/>
    <w:uiPriority w:val="99"/>
    <w:rsid w:val="008A7A82"/>
    <w:rPr>
      <w:rFonts w:ascii="Times New Roman" w:eastAsia="Malgun Gothic" w:hAnsi="Times New Roman"/>
      <w:sz w:val="24"/>
      <w:szCs w:val="24"/>
      <w:lang w:val="en-GB" w:eastAsia="ko-KR"/>
    </w:rPr>
  </w:style>
  <w:style w:type="paragraph" w:customStyle="1" w:styleId="INDENT1">
    <w:name w:val="INDENT1"/>
    <w:basedOn w:val="a"/>
    <w:uiPriority w:val="99"/>
    <w:rsid w:val="008A7A82"/>
    <w:pPr>
      <w:overflowPunct w:val="0"/>
      <w:autoSpaceDE w:val="0"/>
      <w:autoSpaceDN w:val="0"/>
      <w:adjustRightInd w:val="0"/>
      <w:ind w:left="851"/>
      <w:textAlignment w:val="baseline"/>
    </w:pPr>
    <w:rPr>
      <w:lang w:eastAsia="ja-JP"/>
    </w:rPr>
  </w:style>
  <w:style w:type="paragraph" w:customStyle="1" w:styleId="INDENT2">
    <w:name w:val="INDENT2"/>
    <w:basedOn w:val="a"/>
    <w:uiPriority w:val="99"/>
    <w:rsid w:val="008A7A82"/>
    <w:pPr>
      <w:overflowPunct w:val="0"/>
      <w:autoSpaceDE w:val="0"/>
      <w:autoSpaceDN w:val="0"/>
      <w:adjustRightInd w:val="0"/>
      <w:ind w:left="1135" w:hanging="284"/>
      <w:textAlignment w:val="baseline"/>
    </w:pPr>
    <w:rPr>
      <w:lang w:eastAsia="ja-JP"/>
    </w:rPr>
  </w:style>
  <w:style w:type="paragraph" w:customStyle="1" w:styleId="INDENT3">
    <w:name w:val="INDENT3"/>
    <w:basedOn w:val="a"/>
    <w:uiPriority w:val="99"/>
    <w:rsid w:val="008A7A82"/>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uiPriority w:val="99"/>
    <w:rsid w:val="008A7A8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uiPriority w:val="99"/>
    <w:rsid w:val="008A7A82"/>
    <w:pPr>
      <w:keepNext/>
      <w:keepLines/>
      <w:overflowPunct w:val="0"/>
      <w:autoSpaceDE w:val="0"/>
      <w:autoSpaceDN w:val="0"/>
      <w:adjustRightInd w:val="0"/>
      <w:textAlignment w:val="baseline"/>
    </w:pPr>
    <w:rPr>
      <w:b/>
      <w:lang w:eastAsia="ja-JP"/>
    </w:rPr>
  </w:style>
  <w:style w:type="paragraph" w:customStyle="1" w:styleId="enumlev2">
    <w:name w:val="enumlev2"/>
    <w:basedOn w:val="a"/>
    <w:uiPriority w:val="99"/>
    <w:rsid w:val="008A7A8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uiPriority w:val="99"/>
    <w:rsid w:val="008A7A8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uiPriority w:val="99"/>
    <w:rsid w:val="008A7A82"/>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a1"/>
    <w:next w:val="aff4"/>
    <w:uiPriority w:val="39"/>
    <w:qFormat/>
    <w:rsid w:val="008A7A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8A7A8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8A7A82"/>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8A7A82"/>
    <w:pPr>
      <w:overflowPunct w:val="0"/>
      <w:autoSpaceDE w:val="0"/>
      <w:autoSpaceDN w:val="0"/>
      <w:adjustRightInd w:val="0"/>
      <w:textAlignment w:val="baseline"/>
    </w:pPr>
    <w:rPr>
      <w:lang w:eastAsia="ja-JP"/>
    </w:rPr>
  </w:style>
  <w:style w:type="paragraph" w:customStyle="1" w:styleId="TaOC">
    <w:name w:val="TaOC"/>
    <w:basedOn w:val="TAC"/>
    <w:rsid w:val="008A7A8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8A7A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8A7A8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uiPriority w:val="99"/>
    <w:rsid w:val="008A7A82"/>
    <w:pPr>
      <w:pBdr>
        <w:top w:val="none" w:sz="0" w:space="0" w:color="auto"/>
      </w:pBdr>
    </w:pPr>
    <w:rPr>
      <w:b/>
      <w:color w:val="0000FF"/>
      <w:lang w:eastAsia="ja-JP"/>
    </w:rPr>
  </w:style>
  <w:style w:type="character" w:customStyle="1" w:styleId="T1Char3">
    <w:name w:val="T1 Char3"/>
    <w:aliases w:val="Header 6 Char Char3"/>
    <w:rsid w:val="008A7A82"/>
    <w:rPr>
      <w:rFonts w:ascii="Arial" w:hAnsi="Arial"/>
      <w:lang w:val="en-GB" w:eastAsia="en-US" w:bidi="ar-SA"/>
    </w:rPr>
  </w:style>
  <w:style w:type="table" w:customStyle="1" w:styleId="Tabellengitternetz1">
    <w:name w:val="Tabellengitternetz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8A7A82"/>
    <w:pPr>
      <w:tabs>
        <w:tab w:val="num" w:pos="928"/>
      </w:tabs>
      <w:ind w:left="928" w:hanging="360"/>
    </w:pPr>
    <w:rPr>
      <w:rFonts w:eastAsia="Batang"/>
      <w:lang w:eastAsia="ko-KR"/>
    </w:rPr>
  </w:style>
  <w:style w:type="table" w:customStyle="1" w:styleId="TableGrid2">
    <w:name w:val="Table Grid2"/>
    <w:basedOn w:val="a1"/>
    <w:next w:val="aff4"/>
    <w:rsid w:val="008A7A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8A7A82"/>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8A7A82"/>
    <w:pPr>
      <w:keepNext w:val="0"/>
      <w:keepLines w:val="0"/>
      <w:spacing w:before="240"/>
      <w:ind w:left="0" w:firstLine="0"/>
    </w:pPr>
    <w:rPr>
      <w:rFonts w:eastAsia="MS Mincho"/>
      <w:bCs/>
    </w:rPr>
  </w:style>
  <w:style w:type="table" w:customStyle="1" w:styleId="TableGrid3">
    <w:name w:val="Table Grid3"/>
    <w:basedOn w:val="a1"/>
    <w:next w:val="aff4"/>
    <w:rsid w:val="008A7A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uiPriority w:val="99"/>
    <w:semiHidden/>
    <w:rsid w:val="008A7A82"/>
    <w:rPr>
      <w:rFonts w:ascii="Tahoma" w:eastAsia="MS Mincho" w:hAnsi="Tahoma" w:cs="Tahoma"/>
      <w:sz w:val="16"/>
      <w:szCs w:val="16"/>
      <w:lang w:eastAsia="ko-KR"/>
    </w:rPr>
  </w:style>
  <w:style w:type="paragraph" w:customStyle="1" w:styleId="JK-text-simpledoc">
    <w:name w:val="JK - text - simple doc"/>
    <w:basedOn w:val="afd"/>
    <w:autoRedefine/>
    <w:uiPriority w:val="99"/>
    <w:rsid w:val="008A7A8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8A7A82"/>
    <w:pPr>
      <w:spacing w:before="100" w:beforeAutospacing="1" w:after="100" w:afterAutospacing="1"/>
    </w:pPr>
    <w:rPr>
      <w:sz w:val="24"/>
      <w:szCs w:val="24"/>
      <w:lang w:val="en-US" w:eastAsia="ko-KR"/>
    </w:rPr>
  </w:style>
  <w:style w:type="paragraph" w:customStyle="1" w:styleId="16">
    <w:name w:val="吹き出し1"/>
    <w:basedOn w:val="a"/>
    <w:uiPriority w:val="99"/>
    <w:semiHidden/>
    <w:rsid w:val="008A7A82"/>
    <w:rPr>
      <w:rFonts w:ascii="Tahoma" w:eastAsia="MS Mincho" w:hAnsi="Tahoma" w:cs="Tahoma"/>
      <w:sz w:val="16"/>
      <w:szCs w:val="16"/>
      <w:lang w:eastAsia="ko-KR"/>
    </w:rPr>
  </w:style>
  <w:style w:type="paragraph" w:customStyle="1" w:styleId="2d">
    <w:name w:val="吹き出し2"/>
    <w:basedOn w:val="a"/>
    <w:uiPriority w:val="99"/>
    <w:semiHidden/>
    <w:rsid w:val="008A7A82"/>
    <w:rPr>
      <w:rFonts w:ascii="Tahoma" w:eastAsia="MS Mincho" w:hAnsi="Tahoma" w:cs="Tahoma"/>
      <w:sz w:val="16"/>
      <w:szCs w:val="16"/>
      <w:lang w:eastAsia="ko-KR"/>
    </w:rPr>
  </w:style>
  <w:style w:type="paragraph" w:customStyle="1" w:styleId="Note">
    <w:name w:val="Note"/>
    <w:basedOn w:val="B10"/>
    <w:uiPriority w:val="99"/>
    <w:rsid w:val="008A7A82"/>
    <w:pPr>
      <w:overflowPunct w:val="0"/>
      <w:autoSpaceDE w:val="0"/>
      <w:autoSpaceDN w:val="0"/>
      <w:adjustRightInd w:val="0"/>
      <w:textAlignment w:val="baseline"/>
    </w:pPr>
    <w:rPr>
      <w:rFonts w:eastAsia="MS Mincho"/>
      <w:lang w:eastAsia="en-GB"/>
    </w:rPr>
  </w:style>
  <w:style w:type="paragraph" w:customStyle="1" w:styleId="910">
    <w:name w:val="目次 91"/>
    <w:basedOn w:val="81"/>
    <w:uiPriority w:val="99"/>
    <w:rsid w:val="008A7A82"/>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uiPriority w:val="99"/>
    <w:rsid w:val="008A7A8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8A7A8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8A7A8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8A7A8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8A7A82"/>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8A7A8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8A7A82"/>
    <w:pPr>
      <w:tabs>
        <w:tab w:val="left" w:pos="360"/>
      </w:tabs>
      <w:ind w:left="360" w:hanging="360"/>
    </w:pPr>
  </w:style>
  <w:style w:type="paragraph" w:customStyle="1" w:styleId="Para1">
    <w:name w:val="Para1"/>
    <w:basedOn w:val="a"/>
    <w:uiPriority w:val="99"/>
    <w:rsid w:val="008A7A8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8A7A8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rsid w:val="008A7A8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uiPriority w:val="99"/>
    <w:rsid w:val="008A7A8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8A7A8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8A7A8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8A7A8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8A7A8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8A7A82"/>
    <w:pPr>
      <w:spacing w:before="120"/>
      <w:outlineLvl w:val="2"/>
    </w:pPr>
    <w:rPr>
      <w:sz w:val="28"/>
    </w:rPr>
  </w:style>
  <w:style w:type="paragraph" w:customStyle="1" w:styleId="Heading2Head2A2">
    <w:name w:val="Heading 2.Head2A.2"/>
    <w:basedOn w:val="1"/>
    <w:next w:val="a"/>
    <w:uiPriority w:val="99"/>
    <w:rsid w:val="008A7A8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8A7A8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8A7A8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8A7A82"/>
    <w:pPr>
      <w:spacing w:before="120"/>
      <w:outlineLvl w:val="2"/>
    </w:pPr>
    <w:rPr>
      <w:rFonts w:eastAsia="MS Mincho"/>
      <w:sz w:val="28"/>
      <w:lang w:eastAsia="de-DE"/>
    </w:rPr>
  </w:style>
  <w:style w:type="paragraph" w:customStyle="1" w:styleId="Bullets">
    <w:name w:val="Bullets"/>
    <w:basedOn w:val="afd"/>
    <w:uiPriority w:val="99"/>
    <w:rsid w:val="008A7A8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8A7A82"/>
    <w:pPr>
      <w:spacing w:after="220"/>
      <w:ind w:left="1298"/>
    </w:pPr>
    <w:rPr>
      <w:rFonts w:ascii="Arial" w:eastAsia="宋体" w:hAnsi="Arial"/>
      <w:lang w:val="en-US" w:eastAsia="en-GB"/>
    </w:rPr>
  </w:style>
  <w:style w:type="numbering" w:customStyle="1" w:styleId="19">
    <w:name w:val="无列表1"/>
    <w:next w:val="a2"/>
    <w:semiHidden/>
    <w:rsid w:val="008A7A82"/>
  </w:style>
  <w:style w:type="paragraph" w:customStyle="1" w:styleId="1030302">
    <w:name w:val="样式 样式 标题 1 + 两端对齐 段前: 0.3 行 段后: 0.3 行 行距: 单倍行距 + 段前: 0.2 行 段后: ..."/>
    <w:basedOn w:val="a"/>
    <w:autoRedefine/>
    <w:uiPriority w:val="99"/>
    <w:rsid w:val="008A7A8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a">
    <w:name w:val="网格型3"/>
    <w:basedOn w:val="a1"/>
    <w:next w:val="aff4"/>
    <w:rsid w:val="008A7A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4"/>
    <w:rsid w:val="008A7A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8A7A8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8A7A82"/>
    <w:rPr>
      <w:rFonts w:eastAsia="Malgun Gothic"/>
      <w:kern w:val="2"/>
    </w:rPr>
  </w:style>
  <w:style w:type="character" w:customStyle="1" w:styleId="StyleTACChar">
    <w:name w:val="Style TAC + Char"/>
    <w:link w:val="StyleTAC"/>
    <w:rsid w:val="008A7A82"/>
    <w:rPr>
      <w:rFonts w:ascii="Arial" w:eastAsia="Malgun Gothic" w:hAnsi="Arial"/>
      <w:kern w:val="2"/>
      <w:sz w:val="18"/>
      <w:lang w:val="en-GB" w:eastAsia="en-US"/>
    </w:rPr>
  </w:style>
  <w:style w:type="character" w:customStyle="1" w:styleId="CharChar29">
    <w:name w:val="Char Char29"/>
    <w:rsid w:val="008A7A82"/>
    <w:rPr>
      <w:rFonts w:ascii="Arial" w:hAnsi="Arial"/>
      <w:sz w:val="36"/>
      <w:lang w:val="en-GB" w:eastAsia="en-US" w:bidi="ar-SA"/>
    </w:rPr>
  </w:style>
  <w:style w:type="character" w:customStyle="1" w:styleId="CharChar28">
    <w:name w:val="Char Char28"/>
    <w:rsid w:val="008A7A8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A7A8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A7A82"/>
    <w:rPr>
      <w:rFonts w:ascii="Arial" w:hAnsi="Arial"/>
      <w:sz w:val="22"/>
      <w:lang w:val="en-GB" w:eastAsia="en-GB" w:bidi="ar-SA"/>
    </w:rPr>
  </w:style>
  <w:style w:type="paragraph" w:customStyle="1" w:styleId="Default">
    <w:name w:val="Default"/>
    <w:uiPriority w:val="99"/>
    <w:rsid w:val="008A7A8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8A7A82"/>
    <w:rPr>
      <w:rFonts w:ascii="Times New Roman" w:hAnsi="Times New Roman"/>
      <w:lang w:val="en-GB"/>
    </w:rPr>
  </w:style>
  <w:style w:type="character" w:styleId="HTML">
    <w:name w:val="HTML Acronym"/>
    <w:uiPriority w:val="99"/>
    <w:unhideWhenUsed/>
    <w:rsid w:val="008A7A82"/>
  </w:style>
  <w:style w:type="numbering" w:customStyle="1" w:styleId="NoList2">
    <w:name w:val="No List2"/>
    <w:next w:val="a2"/>
    <w:uiPriority w:val="99"/>
    <w:semiHidden/>
    <w:rsid w:val="008A7A82"/>
  </w:style>
  <w:style w:type="numbering" w:customStyle="1" w:styleId="NoList3">
    <w:name w:val="No List3"/>
    <w:next w:val="a2"/>
    <w:uiPriority w:val="99"/>
    <w:semiHidden/>
    <w:rsid w:val="008A7A82"/>
  </w:style>
  <w:style w:type="table" w:customStyle="1" w:styleId="TableGrid4">
    <w:name w:val="Table Grid4"/>
    <w:basedOn w:val="a1"/>
    <w:next w:val="aff4"/>
    <w:rsid w:val="008A7A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8A7A82"/>
  </w:style>
  <w:style w:type="paragraph" w:customStyle="1" w:styleId="3GPPNormalText">
    <w:name w:val="3GPP Normal Text"/>
    <w:basedOn w:val="afd"/>
    <w:link w:val="3GPPNormalTextChar"/>
    <w:qFormat/>
    <w:rsid w:val="008A7A82"/>
    <w:pPr>
      <w:widowControl/>
      <w:ind w:hanging="22"/>
      <w:jc w:val="both"/>
    </w:pPr>
    <w:rPr>
      <w:rFonts w:ascii="Arial" w:hAnsi="Arial" w:cs="Arial"/>
      <w:szCs w:val="24"/>
      <w:lang w:val="en-US"/>
    </w:rPr>
  </w:style>
  <w:style w:type="character" w:customStyle="1" w:styleId="3GPPNormalTextChar">
    <w:name w:val="3GPP Normal Text Char"/>
    <w:link w:val="3GPPNormalText"/>
    <w:rsid w:val="008A7A82"/>
    <w:rPr>
      <w:rFonts w:ascii="Arial" w:eastAsia="MS Mincho" w:hAnsi="Arial" w:cs="Arial"/>
      <w:sz w:val="24"/>
      <w:szCs w:val="24"/>
      <w:lang w:val="en-US" w:eastAsia="en-US"/>
    </w:rPr>
  </w:style>
  <w:style w:type="numbering" w:customStyle="1" w:styleId="1a">
    <w:name w:val="無清單1"/>
    <w:next w:val="a2"/>
    <w:uiPriority w:val="99"/>
    <w:semiHidden/>
    <w:unhideWhenUsed/>
    <w:rsid w:val="008A7A82"/>
  </w:style>
  <w:style w:type="numbering" w:customStyle="1" w:styleId="110">
    <w:name w:val="無清單11"/>
    <w:next w:val="a2"/>
    <w:uiPriority w:val="99"/>
    <w:semiHidden/>
    <w:unhideWhenUsed/>
    <w:rsid w:val="008A7A82"/>
  </w:style>
  <w:style w:type="table" w:customStyle="1" w:styleId="1b">
    <w:name w:val="表格格線1"/>
    <w:basedOn w:val="a1"/>
    <w:next w:val="aff4"/>
    <w:rsid w:val="008A7A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8A7A82"/>
  </w:style>
  <w:style w:type="paragraph" w:customStyle="1" w:styleId="H53GPP">
    <w:name w:val="H5 3GPP"/>
    <w:basedOn w:val="a"/>
    <w:link w:val="H53GPPChar"/>
    <w:qFormat/>
    <w:rsid w:val="008A7A8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8A7A82"/>
    <w:rPr>
      <w:rFonts w:ascii="Arial" w:eastAsia="宋体" w:hAnsi="Arial"/>
      <w:snapToGrid w:val="0"/>
      <w:sz w:val="22"/>
      <w:szCs w:val="22"/>
      <w:lang w:val="en-GB" w:eastAsia="en-US"/>
    </w:rPr>
  </w:style>
  <w:style w:type="paragraph" w:styleId="afff4">
    <w:name w:val="Subtitle"/>
    <w:basedOn w:val="a"/>
    <w:next w:val="a"/>
    <w:link w:val="afff5"/>
    <w:uiPriority w:val="11"/>
    <w:qFormat/>
    <w:rsid w:val="008A7A8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rsid w:val="008A7A82"/>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A7A82"/>
    <w:rPr>
      <w:rFonts w:ascii="Arial" w:eastAsia="Batang" w:hAnsi="Arial" w:cs="Times New Roman"/>
      <w:b/>
      <w:bCs/>
      <w:i/>
      <w:iCs/>
      <w:sz w:val="28"/>
      <w:szCs w:val="28"/>
      <w:lang w:val="en-GB" w:eastAsia="en-US" w:bidi="ar-SA"/>
    </w:rPr>
  </w:style>
  <w:style w:type="paragraph" w:customStyle="1" w:styleId="2e">
    <w:name w:val="修订2"/>
    <w:hidden/>
    <w:semiHidden/>
    <w:rsid w:val="008A7A82"/>
    <w:rPr>
      <w:rFonts w:ascii="Times New Roman" w:eastAsia="Batang" w:hAnsi="Times New Roman"/>
      <w:lang w:val="en-GB" w:eastAsia="en-US"/>
    </w:rPr>
  </w:style>
  <w:style w:type="character" w:customStyle="1" w:styleId="CharChar34">
    <w:name w:val="Char Char34"/>
    <w:semiHidden/>
    <w:rsid w:val="008A7A82"/>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8A7A8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8A7A82"/>
    <w:rPr>
      <w:rFonts w:ascii="Arial" w:hAnsi="Arial"/>
      <w:sz w:val="28"/>
      <w:lang w:val="en-GB" w:eastAsia="ko-KR" w:bidi="ar-SA"/>
    </w:rPr>
  </w:style>
  <w:style w:type="character" w:customStyle="1" w:styleId="CharChar32">
    <w:name w:val="Char Char32"/>
    <w:semiHidden/>
    <w:rsid w:val="008A7A82"/>
    <w:rPr>
      <w:rFonts w:ascii="Arial" w:hAnsi="Arial"/>
      <w:sz w:val="28"/>
      <w:lang w:val="en-GB" w:eastAsia="ko-KR" w:bidi="ar-SA"/>
    </w:rPr>
  </w:style>
  <w:style w:type="numbering" w:customStyle="1" w:styleId="NoList111">
    <w:name w:val="No List111"/>
    <w:next w:val="a2"/>
    <w:uiPriority w:val="99"/>
    <w:semiHidden/>
    <w:unhideWhenUsed/>
    <w:rsid w:val="008A7A82"/>
  </w:style>
  <w:style w:type="paragraph" w:customStyle="1" w:styleId="Subtitle1">
    <w:name w:val="Subtitle1"/>
    <w:basedOn w:val="a"/>
    <w:next w:val="a"/>
    <w:uiPriority w:val="11"/>
    <w:qFormat/>
    <w:rsid w:val="008A7A8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8A7A8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8A7A82"/>
  </w:style>
  <w:style w:type="paragraph" w:customStyle="1" w:styleId="1c">
    <w:name w:val="副标题1"/>
    <w:basedOn w:val="a"/>
    <w:next w:val="a"/>
    <w:uiPriority w:val="11"/>
    <w:qFormat/>
    <w:rsid w:val="008A7A8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paragraph" w:customStyle="1" w:styleId="2f">
    <w:name w:val="修订2"/>
    <w:hidden/>
    <w:uiPriority w:val="99"/>
    <w:semiHidden/>
    <w:rsid w:val="008A7A82"/>
    <w:rPr>
      <w:rFonts w:ascii="Times New Roman" w:eastAsia="Batang" w:hAnsi="Times New Roman"/>
      <w:lang w:val="en-GB" w:eastAsia="en-US"/>
    </w:rPr>
  </w:style>
  <w:style w:type="character" w:customStyle="1" w:styleId="Char1">
    <w:name w:val="副标题 Char1"/>
    <w:basedOn w:val="a0"/>
    <w:rsid w:val="008A7A82"/>
    <w:rPr>
      <w:rFonts w:asciiTheme="majorHAnsi" w:eastAsia="宋体" w:hAnsiTheme="majorHAnsi" w:cstheme="majorBidi"/>
      <w:b/>
      <w:bCs/>
      <w:kern w:val="28"/>
      <w:sz w:val="32"/>
      <w:szCs w:val="32"/>
      <w:lang w:val="en-GB" w:eastAsia="en-US"/>
    </w:rPr>
  </w:style>
  <w:style w:type="numbering" w:customStyle="1" w:styleId="2f0">
    <w:name w:val="无列表2"/>
    <w:next w:val="a2"/>
    <w:uiPriority w:val="99"/>
    <w:semiHidden/>
    <w:unhideWhenUsed/>
    <w:rsid w:val="008A7A82"/>
  </w:style>
  <w:style w:type="table" w:customStyle="1" w:styleId="1d">
    <w:name w:val="网格型1"/>
    <w:basedOn w:val="a1"/>
    <w:next w:val="aff4"/>
    <w:rsid w:val="008A7A8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8A7A82"/>
  </w:style>
  <w:style w:type="numbering" w:customStyle="1" w:styleId="112">
    <w:name w:val="リストなし11"/>
    <w:next w:val="a2"/>
    <w:uiPriority w:val="99"/>
    <w:semiHidden/>
    <w:unhideWhenUsed/>
    <w:rsid w:val="008A7A82"/>
  </w:style>
  <w:style w:type="table" w:customStyle="1" w:styleId="TableGrid11">
    <w:name w:val="Table Grid11"/>
    <w:basedOn w:val="a1"/>
    <w:next w:val="aff4"/>
    <w:uiPriority w:val="39"/>
    <w:rsid w:val="008A7A8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8A7A8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8A7A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8A7A8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8A7A82"/>
  </w:style>
  <w:style w:type="table" w:customStyle="1" w:styleId="310">
    <w:name w:val="网格型31"/>
    <w:basedOn w:val="a1"/>
    <w:next w:val="aff4"/>
    <w:rsid w:val="008A7A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8A7A8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8A7A82"/>
  </w:style>
  <w:style w:type="numbering" w:customStyle="1" w:styleId="NoList31">
    <w:name w:val="No List31"/>
    <w:next w:val="a2"/>
    <w:uiPriority w:val="99"/>
    <w:semiHidden/>
    <w:rsid w:val="008A7A82"/>
  </w:style>
  <w:style w:type="table" w:customStyle="1" w:styleId="TableGrid41">
    <w:name w:val="Table Grid41"/>
    <w:basedOn w:val="a1"/>
    <w:next w:val="aff4"/>
    <w:rsid w:val="008A7A8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8A7A82"/>
  </w:style>
  <w:style w:type="numbering" w:customStyle="1" w:styleId="1110">
    <w:name w:val="無清單111"/>
    <w:next w:val="a2"/>
    <w:uiPriority w:val="99"/>
    <w:semiHidden/>
    <w:unhideWhenUsed/>
    <w:rsid w:val="008A7A82"/>
  </w:style>
  <w:style w:type="table" w:customStyle="1" w:styleId="113">
    <w:name w:val="表格格線11"/>
    <w:basedOn w:val="a1"/>
    <w:next w:val="aff4"/>
    <w:rsid w:val="008A7A8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8A7A82"/>
  </w:style>
  <w:style w:type="numbering" w:customStyle="1" w:styleId="1111">
    <w:name w:val="无列表111"/>
    <w:next w:val="a2"/>
    <w:semiHidden/>
    <w:rsid w:val="008A7A82"/>
  </w:style>
  <w:style w:type="numbering" w:customStyle="1" w:styleId="210">
    <w:name w:val="无列表21"/>
    <w:next w:val="a2"/>
    <w:uiPriority w:val="99"/>
    <w:semiHidden/>
    <w:unhideWhenUsed/>
    <w:rsid w:val="008A7A82"/>
  </w:style>
  <w:style w:type="numbering" w:customStyle="1" w:styleId="NoList121">
    <w:name w:val="No List121"/>
    <w:next w:val="a2"/>
    <w:uiPriority w:val="99"/>
    <w:semiHidden/>
    <w:unhideWhenUsed/>
    <w:rsid w:val="008A7A82"/>
  </w:style>
  <w:style w:type="numbering" w:customStyle="1" w:styleId="1112">
    <w:name w:val="リストなし111"/>
    <w:next w:val="a2"/>
    <w:uiPriority w:val="99"/>
    <w:semiHidden/>
    <w:unhideWhenUsed/>
    <w:rsid w:val="008A7A82"/>
  </w:style>
  <w:style w:type="numbering" w:customStyle="1" w:styleId="1210">
    <w:name w:val="无列表121"/>
    <w:next w:val="a2"/>
    <w:semiHidden/>
    <w:rsid w:val="008A7A82"/>
  </w:style>
  <w:style w:type="numbering" w:customStyle="1" w:styleId="NoList211">
    <w:name w:val="No List211"/>
    <w:next w:val="a2"/>
    <w:semiHidden/>
    <w:rsid w:val="008A7A82"/>
  </w:style>
  <w:style w:type="numbering" w:customStyle="1" w:styleId="NoList311">
    <w:name w:val="No List311"/>
    <w:next w:val="a2"/>
    <w:uiPriority w:val="99"/>
    <w:semiHidden/>
    <w:rsid w:val="008A7A82"/>
  </w:style>
  <w:style w:type="numbering" w:customStyle="1" w:styleId="1211">
    <w:name w:val="無清單121"/>
    <w:next w:val="a2"/>
    <w:uiPriority w:val="99"/>
    <w:semiHidden/>
    <w:unhideWhenUsed/>
    <w:rsid w:val="008A7A82"/>
  </w:style>
  <w:style w:type="numbering" w:customStyle="1" w:styleId="11110">
    <w:name w:val="無清單1111"/>
    <w:next w:val="a2"/>
    <w:uiPriority w:val="99"/>
    <w:semiHidden/>
    <w:unhideWhenUsed/>
    <w:rsid w:val="008A7A82"/>
  </w:style>
  <w:style w:type="numbering" w:customStyle="1" w:styleId="NoList4">
    <w:name w:val="No List4"/>
    <w:next w:val="a2"/>
    <w:uiPriority w:val="99"/>
    <w:semiHidden/>
    <w:unhideWhenUsed/>
    <w:rsid w:val="008A7A82"/>
  </w:style>
  <w:style w:type="character" w:customStyle="1" w:styleId="SubtitleChar2">
    <w:name w:val="Subtitle Char2"/>
    <w:basedOn w:val="a0"/>
    <w:rsid w:val="008A7A8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8A7A8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8A7A82"/>
    <w:rPr>
      <w:rFonts w:ascii="Arial" w:eastAsia="MS Mincho" w:hAnsi="Arial"/>
      <w:szCs w:val="24"/>
      <w:lang w:val="en-GB" w:eastAsia="en-GB"/>
    </w:rPr>
  </w:style>
  <w:style w:type="numbering" w:customStyle="1" w:styleId="NoList11111">
    <w:name w:val="No List11111"/>
    <w:next w:val="a2"/>
    <w:uiPriority w:val="99"/>
    <w:semiHidden/>
    <w:unhideWhenUsed/>
    <w:rsid w:val="008A7A82"/>
  </w:style>
  <w:style w:type="numbering" w:customStyle="1" w:styleId="11111">
    <w:name w:val="无列表1111"/>
    <w:next w:val="a2"/>
    <w:semiHidden/>
    <w:rsid w:val="008A7A82"/>
  </w:style>
  <w:style w:type="numbering" w:customStyle="1" w:styleId="211">
    <w:name w:val="无列表211"/>
    <w:next w:val="a2"/>
    <w:uiPriority w:val="99"/>
    <w:semiHidden/>
    <w:unhideWhenUsed/>
    <w:rsid w:val="008A7A82"/>
  </w:style>
  <w:style w:type="numbering" w:customStyle="1" w:styleId="NoList1211">
    <w:name w:val="No List1211"/>
    <w:next w:val="a2"/>
    <w:uiPriority w:val="99"/>
    <w:semiHidden/>
    <w:unhideWhenUsed/>
    <w:rsid w:val="008A7A82"/>
  </w:style>
  <w:style w:type="numbering" w:customStyle="1" w:styleId="11112">
    <w:name w:val="リストなし1111"/>
    <w:next w:val="a2"/>
    <w:uiPriority w:val="99"/>
    <w:semiHidden/>
    <w:unhideWhenUsed/>
    <w:rsid w:val="008A7A82"/>
  </w:style>
  <w:style w:type="numbering" w:customStyle="1" w:styleId="12110">
    <w:name w:val="无列表1211"/>
    <w:next w:val="a2"/>
    <w:semiHidden/>
    <w:rsid w:val="008A7A82"/>
  </w:style>
  <w:style w:type="numbering" w:customStyle="1" w:styleId="NoList2111">
    <w:name w:val="No List2111"/>
    <w:next w:val="a2"/>
    <w:semiHidden/>
    <w:rsid w:val="008A7A82"/>
  </w:style>
  <w:style w:type="numbering" w:customStyle="1" w:styleId="NoList3111">
    <w:name w:val="No List3111"/>
    <w:next w:val="a2"/>
    <w:uiPriority w:val="99"/>
    <w:semiHidden/>
    <w:rsid w:val="008A7A82"/>
  </w:style>
  <w:style w:type="numbering" w:customStyle="1" w:styleId="12111">
    <w:name w:val="無清單1211"/>
    <w:next w:val="a2"/>
    <w:uiPriority w:val="99"/>
    <w:semiHidden/>
    <w:unhideWhenUsed/>
    <w:rsid w:val="008A7A82"/>
  </w:style>
  <w:style w:type="numbering" w:customStyle="1" w:styleId="111110">
    <w:name w:val="無清單11111"/>
    <w:next w:val="a2"/>
    <w:uiPriority w:val="99"/>
    <w:semiHidden/>
    <w:unhideWhenUsed/>
    <w:rsid w:val="008A7A82"/>
  </w:style>
  <w:style w:type="character" w:customStyle="1" w:styleId="SubtitleChar3">
    <w:name w:val="Subtitle Char3"/>
    <w:basedOn w:val="a0"/>
    <w:rsid w:val="008A7A8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locked/>
    <w:rsid w:val="008A7A82"/>
    <w:rPr>
      <w:rFonts w:ascii="Times New Roman" w:hAnsi="Times New Roman"/>
      <w:lang w:val="en-GB" w:eastAsia="en-US"/>
    </w:rPr>
  </w:style>
  <w:style w:type="numbering" w:customStyle="1" w:styleId="NoList5">
    <w:name w:val="No List5"/>
    <w:next w:val="a2"/>
    <w:uiPriority w:val="99"/>
    <w:semiHidden/>
    <w:unhideWhenUsed/>
    <w:rsid w:val="00F00114"/>
  </w:style>
  <w:style w:type="table" w:customStyle="1" w:styleId="TableGrid5">
    <w:name w:val="Table Grid5"/>
    <w:basedOn w:val="a1"/>
    <w:next w:val="aff4"/>
    <w:qFormat/>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F00114"/>
  </w:style>
  <w:style w:type="numbering" w:customStyle="1" w:styleId="122">
    <w:name w:val="リストなし12"/>
    <w:next w:val="a2"/>
    <w:uiPriority w:val="99"/>
    <w:semiHidden/>
    <w:unhideWhenUsed/>
    <w:rsid w:val="00F00114"/>
  </w:style>
  <w:style w:type="table" w:customStyle="1" w:styleId="TableGrid12">
    <w:name w:val="Table Grid12"/>
    <w:basedOn w:val="a1"/>
    <w:next w:val="aff4"/>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2"/>
    <w:semiHidden/>
    <w:rsid w:val="00F00114"/>
  </w:style>
  <w:style w:type="table" w:customStyle="1" w:styleId="320">
    <w:name w:val="网格型32"/>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F00114"/>
  </w:style>
  <w:style w:type="numbering" w:customStyle="1" w:styleId="NoList32">
    <w:name w:val="No List32"/>
    <w:next w:val="a2"/>
    <w:uiPriority w:val="99"/>
    <w:semiHidden/>
    <w:rsid w:val="00F00114"/>
  </w:style>
  <w:style w:type="table" w:customStyle="1" w:styleId="TableGrid42">
    <w:name w:val="Table Grid42"/>
    <w:basedOn w:val="a1"/>
    <w:next w:val="aff4"/>
    <w:rsid w:val="00F001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F00114"/>
  </w:style>
  <w:style w:type="numbering" w:customStyle="1" w:styleId="131">
    <w:name w:val="無清單13"/>
    <w:next w:val="a2"/>
    <w:uiPriority w:val="99"/>
    <w:semiHidden/>
    <w:unhideWhenUsed/>
    <w:rsid w:val="00F00114"/>
  </w:style>
  <w:style w:type="numbering" w:customStyle="1" w:styleId="1120">
    <w:name w:val="無清單112"/>
    <w:next w:val="a2"/>
    <w:uiPriority w:val="99"/>
    <w:semiHidden/>
    <w:unhideWhenUsed/>
    <w:rsid w:val="00F00114"/>
  </w:style>
  <w:style w:type="table" w:customStyle="1" w:styleId="123">
    <w:name w:val="表格格線12"/>
    <w:basedOn w:val="a1"/>
    <w:next w:val="aff4"/>
    <w:rsid w:val="00F001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a2"/>
    <w:uiPriority w:val="99"/>
    <w:semiHidden/>
    <w:unhideWhenUsed/>
    <w:rsid w:val="00F00114"/>
  </w:style>
  <w:style w:type="numbering" w:customStyle="1" w:styleId="1121">
    <w:name w:val="无列表112"/>
    <w:next w:val="a2"/>
    <w:semiHidden/>
    <w:rsid w:val="00F00114"/>
  </w:style>
  <w:style w:type="numbering" w:customStyle="1" w:styleId="220">
    <w:name w:val="无列表22"/>
    <w:next w:val="a2"/>
    <w:uiPriority w:val="99"/>
    <w:semiHidden/>
    <w:unhideWhenUsed/>
    <w:rsid w:val="00F00114"/>
  </w:style>
  <w:style w:type="table" w:customStyle="1" w:styleId="114">
    <w:name w:val="网格型11"/>
    <w:basedOn w:val="a1"/>
    <w:next w:val="aff4"/>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2"/>
    <w:uiPriority w:val="99"/>
    <w:semiHidden/>
    <w:unhideWhenUsed/>
    <w:rsid w:val="00F00114"/>
  </w:style>
  <w:style w:type="numbering" w:customStyle="1" w:styleId="1122">
    <w:name w:val="リストなし112"/>
    <w:next w:val="a2"/>
    <w:uiPriority w:val="99"/>
    <w:semiHidden/>
    <w:unhideWhenUsed/>
    <w:rsid w:val="00F00114"/>
  </w:style>
  <w:style w:type="table" w:customStyle="1" w:styleId="TableGrid111">
    <w:name w:val="Table Grid111"/>
    <w:basedOn w:val="a1"/>
    <w:next w:val="aff4"/>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2"/>
    <w:semiHidden/>
    <w:rsid w:val="00F00114"/>
  </w:style>
  <w:style w:type="table" w:customStyle="1" w:styleId="311">
    <w:name w:val="网格型311"/>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a2"/>
    <w:semiHidden/>
    <w:rsid w:val="00F00114"/>
  </w:style>
  <w:style w:type="numbering" w:customStyle="1" w:styleId="NoList312">
    <w:name w:val="No List312"/>
    <w:next w:val="a2"/>
    <w:uiPriority w:val="99"/>
    <w:semiHidden/>
    <w:rsid w:val="00F00114"/>
  </w:style>
  <w:style w:type="table" w:customStyle="1" w:styleId="TableGrid411">
    <w:name w:val="Table Grid411"/>
    <w:basedOn w:val="a1"/>
    <w:next w:val="aff4"/>
    <w:rsid w:val="00F001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無清單122"/>
    <w:next w:val="a2"/>
    <w:uiPriority w:val="99"/>
    <w:semiHidden/>
    <w:unhideWhenUsed/>
    <w:rsid w:val="00F00114"/>
  </w:style>
  <w:style w:type="numbering" w:customStyle="1" w:styleId="11120">
    <w:name w:val="無清單1112"/>
    <w:next w:val="a2"/>
    <w:uiPriority w:val="99"/>
    <w:semiHidden/>
    <w:unhideWhenUsed/>
    <w:rsid w:val="00F00114"/>
  </w:style>
  <w:style w:type="table" w:customStyle="1" w:styleId="1113">
    <w:name w:val="表格格線111"/>
    <w:basedOn w:val="a1"/>
    <w:next w:val="aff4"/>
    <w:rsid w:val="00F001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2">
    <w:name w:val="No List11112"/>
    <w:next w:val="a2"/>
    <w:uiPriority w:val="99"/>
    <w:semiHidden/>
    <w:unhideWhenUsed/>
    <w:rsid w:val="00F00114"/>
  </w:style>
  <w:style w:type="numbering" w:customStyle="1" w:styleId="11121">
    <w:name w:val="无列表1112"/>
    <w:next w:val="a2"/>
    <w:semiHidden/>
    <w:rsid w:val="00F00114"/>
  </w:style>
  <w:style w:type="numbering" w:customStyle="1" w:styleId="212">
    <w:name w:val="无列表212"/>
    <w:next w:val="a2"/>
    <w:uiPriority w:val="99"/>
    <w:semiHidden/>
    <w:unhideWhenUsed/>
    <w:rsid w:val="00F00114"/>
  </w:style>
  <w:style w:type="numbering" w:customStyle="1" w:styleId="NoList1212">
    <w:name w:val="No List1212"/>
    <w:next w:val="a2"/>
    <w:uiPriority w:val="99"/>
    <w:semiHidden/>
    <w:unhideWhenUsed/>
    <w:rsid w:val="00F00114"/>
  </w:style>
  <w:style w:type="numbering" w:customStyle="1" w:styleId="11122">
    <w:name w:val="リストなし1112"/>
    <w:next w:val="a2"/>
    <w:uiPriority w:val="99"/>
    <w:semiHidden/>
    <w:unhideWhenUsed/>
    <w:rsid w:val="00F00114"/>
  </w:style>
  <w:style w:type="numbering" w:customStyle="1" w:styleId="1212">
    <w:name w:val="无列表1212"/>
    <w:next w:val="a2"/>
    <w:semiHidden/>
    <w:rsid w:val="00F00114"/>
  </w:style>
  <w:style w:type="numbering" w:customStyle="1" w:styleId="NoList2112">
    <w:name w:val="No List2112"/>
    <w:next w:val="a2"/>
    <w:semiHidden/>
    <w:rsid w:val="00F00114"/>
  </w:style>
  <w:style w:type="numbering" w:customStyle="1" w:styleId="NoList3112">
    <w:name w:val="No List3112"/>
    <w:next w:val="a2"/>
    <w:uiPriority w:val="99"/>
    <w:semiHidden/>
    <w:rsid w:val="00F00114"/>
  </w:style>
  <w:style w:type="numbering" w:customStyle="1" w:styleId="12120">
    <w:name w:val="無清單1212"/>
    <w:next w:val="a2"/>
    <w:uiPriority w:val="99"/>
    <w:semiHidden/>
    <w:unhideWhenUsed/>
    <w:rsid w:val="00F00114"/>
  </w:style>
  <w:style w:type="numbering" w:customStyle="1" w:styleId="111120">
    <w:name w:val="無清單11112"/>
    <w:next w:val="a2"/>
    <w:uiPriority w:val="99"/>
    <w:semiHidden/>
    <w:unhideWhenUsed/>
    <w:rsid w:val="00F00114"/>
  </w:style>
  <w:style w:type="numbering" w:customStyle="1" w:styleId="NoList41">
    <w:name w:val="No List41"/>
    <w:next w:val="a2"/>
    <w:uiPriority w:val="99"/>
    <w:semiHidden/>
    <w:unhideWhenUsed/>
    <w:rsid w:val="00F00114"/>
  </w:style>
  <w:style w:type="numbering" w:customStyle="1" w:styleId="NoList111111">
    <w:name w:val="No List111111"/>
    <w:next w:val="a2"/>
    <w:uiPriority w:val="99"/>
    <w:semiHidden/>
    <w:unhideWhenUsed/>
    <w:rsid w:val="00F00114"/>
  </w:style>
  <w:style w:type="numbering" w:customStyle="1" w:styleId="111111">
    <w:name w:val="无列表11111"/>
    <w:next w:val="a2"/>
    <w:semiHidden/>
    <w:rsid w:val="00F00114"/>
  </w:style>
  <w:style w:type="numbering" w:customStyle="1" w:styleId="2111">
    <w:name w:val="无列表2111"/>
    <w:next w:val="a2"/>
    <w:uiPriority w:val="99"/>
    <w:semiHidden/>
    <w:unhideWhenUsed/>
    <w:rsid w:val="00F00114"/>
  </w:style>
  <w:style w:type="numbering" w:customStyle="1" w:styleId="NoList12111">
    <w:name w:val="No List12111"/>
    <w:next w:val="a2"/>
    <w:uiPriority w:val="99"/>
    <w:semiHidden/>
    <w:unhideWhenUsed/>
    <w:rsid w:val="00F00114"/>
  </w:style>
  <w:style w:type="numbering" w:customStyle="1" w:styleId="111112">
    <w:name w:val="リストなし11111"/>
    <w:next w:val="a2"/>
    <w:uiPriority w:val="99"/>
    <w:semiHidden/>
    <w:unhideWhenUsed/>
    <w:rsid w:val="00F00114"/>
  </w:style>
  <w:style w:type="numbering" w:customStyle="1" w:styleId="121110">
    <w:name w:val="无列表12111"/>
    <w:next w:val="a2"/>
    <w:semiHidden/>
    <w:rsid w:val="00F00114"/>
  </w:style>
  <w:style w:type="numbering" w:customStyle="1" w:styleId="NoList21111">
    <w:name w:val="No List21111"/>
    <w:next w:val="a2"/>
    <w:semiHidden/>
    <w:rsid w:val="00F00114"/>
  </w:style>
  <w:style w:type="numbering" w:customStyle="1" w:styleId="NoList31111">
    <w:name w:val="No List31111"/>
    <w:next w:val="a2"/>
    <w:uiPriority w:val="99"/>
    <w:semiHidden/>
    <w:rsid w:val="00F00114"/>
  </w:style>
  <w:style w:type="numbering" w:customStyle="1" w:styleId="121111">
    <w:name w:val="無清單12111"/>
    <w:next w:val="a2"/>
    <w:uiPriority w:val="99"/>
    <w:semiHidden/>
    <w:unhideWhenUsed/>
    <w:rsid w:val="00F00114"/>
  </w:style>
  <w:style w:type="numbering" w:customStyle="1" w:styleId="1111110">
    <w:name w:val="無清單111111"/>
    <w:next w:val="a2"/>
    <w:uiPriority w:val="99"/>
    <w:semiHidden/>
    <w:unhideWhenUsed/>
    <w:rsid w:val="00F00114"/>
  </w:style>
  <w:style w:type="paragraph" w:customStyle="1" w:styleId="213">
    <w:name w:val="修订21"/>
    <w:hidden/>
    <w:uiPriority w:val="99"/>
    <w:semiHidden/>
    <w:rsid w:val="00F00114"/>
    <w:rPr>
      <w:rFonts w:ascii="Times New Roman" w:eastAsia="Batang" w:hAnsi="Times New Roman"/>
      <w:lang w:val="en-GB" w:eastAsia="en-US"/>
    </w:rPr>
  </w:style>
  <w:style w:type="numbering" w:customStyle="1" w:styleId="3b">
    <w:name w:val="无列表3"/>
    <w:next w:val="a2"/>
    <w:uiPriority w:val="99"/>
    <w:semiHidden/>
    <w:unhideWhenUsed/>
    <w:rsid w:val="00F00114"/>
  </w:style>
  <w:style w:type="numbering" w:customStyle="1" w:styleId="1310">
    <w:name w:val="無清單131"/>
    <w:next w:val="a2"/>
    <w:uiPriority w:val="99"/>
    <w:semiHidden/>
    <w:unhideWhenUsed/>
    <w:rsid w:val="00F00114"/>
  </w:style>
  <w:style w:type="table" w:customStyle="1" w:styleId="2f1">
    <w:name w:val="网格型2"/>
    <w:basedOn w:val="a1"/>
    <w:next w:val="aff4"/>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F00114"/>
  </w:style>
  <w:style w:type="numbering" w:customStyle="1" w:styleId="1213">
    <w:name w:val="リストなし121"/>
    <w:next w:val="a2"/>
    <w:uiPriority w:val="99"/>
    <w:semiHidden/>
    <w:unhideWhenUsed/>
    <w:rsid w:val="00F00114"/>
  </w:style>
  <w:style w:type="numbering" w:customStyle="1" w:styleId="1311">
    <w:name w:val="无列表131"/>
    <w:next w:val="a2"/>
    <w:semiHidden/>
    <w:rsid w:val="00F00114"/>
  </w:style>
  <w:style w:type="numbering" w:customStyle="1" w:styleId="NoList221">
    <w:name w:val="No List221"/>
    <w:next w:val="a2"/>
    <w:semiHidden/>
    <w:rsid w:val="00F00114"/>
  </w:style>
  <w:style w:type="numbering" w:customStyle="1" w:styleId="NoList321">
    <w:name w:val="No List321"/>
    <w:next w:val="a2"/>
    <w:uiPriority w:val="99"/>
    <w:semiHidden/>
    <w:rsid w:val="00F00114"/>
  </w:style>
  <w:style w:type="numbering" w:customStyle="1" w:styleId="NoList1121">
    <w:name w:val="No List1121"/>
    <w:next w:val="a2"/>
    <w:uiPriority w:val="99"/>
    <w:semiHidden/>
    <w:unhideWhenUsed/>
    <w:rsid w:val="00F00114"/>
  </w:style>
  <w:style w:type="numbering" w:customStyle="1" w:styleId="11210">
    <w:name w:val="無清單1121"/>
    <w:next w:val="a2"/>
    <w:uiPriority w:val="99"/>
    <w:semiHidden/>
    <w:unhideWhenUsed/>
    <w:rsid w:val="00F00114"/>
  </w:style>
  <w:style w:type="numbering" w:customStyle="1" w:styleId="111210">
    <w:name w:val="無清單11121"/>
    <w:next w:val="a2"/>
    <w:uiPriority w:val="99"/>
    <w:semiHidden/>
    <w:unhideWhenUsed/>
    <w:rsid w:val="00F00114"/>
  </w:style>
  <w:style w:type="paragraph" w:customStyle="1" w:styleId="1e">
    <w:name w:val="副標題1"/>
    <w:basedOn w:val="a"/>
    <w:next w:val="a"/>
    <w:uiPriority w:val="11"/>
    <w:qFormat/>
    <w:rsid w:val="00F00114"/>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1">
    <w:name w:val="No List11121"/>
    <w:next w:val="a2"/>
    <w:uiPriority w:val="99"/>
    <w:semiHidden/>
    <w:unhideWhenUsed/>
    <w:rsid w:val="00F00114"/>
  </w:style>
  <w:style w:type="numbering" w:customStyle="1" w:styleId="221">
    <w:name w:val="无列表221"/>
    <w:next w:val="a2"/>
    <w:uiPriority w:val="99"/>
    <w:semiHidden/>
    <w:unhideWhenUsed/>
    <w:rsid w:val="00F00114"/>
  </w:style>
  <w:style w:type="numbering" w:customStyle="1" w:styleId="NoList1221">
    <w:name w:val="No List1221"/>
    <w:next w:val="a2"/>
    <w:uiPriority w:val="99"/>
    <w:semiHidden/>
    <w:unhideWhenUsed/>
    <w:rsid w:val="00F00114"/>
  </w:style>
  <w:style w:type="numbering" w:customStyle="1" w:styleId="11211">
    <w:name w:val="リストなし1121"/>
    <w:next w:val="a2"/>
    <w:uiPriority w:val="99"/>
    <w:semiHidden/>
    <w:unhideWhenUsed/>
    <w:rsid w:val="00F00114"/>
  </w:style>
  <w:style w:type="numbering" w:customStyle="1" w:styleId="11212">
    <w:name w:val="无列表1121"/>
    <w:next w:val="a2"/>
    <w:semiHidden/>
    <w:rsid w:val="00F00114"/>
  </w:style>
  <w:style w:type="numbering" w:customStyle="1" w:styleId="NoList2121">
    <w:name w:val="No List2121"/>
    <w:next w:val="a2"/>
    <w:semiHidden/>
    <w:rsid w:val="00F00114"/>
  </w:style>
  <w:style w:type="numbering" w:customStyle="1" w:styleId="NoList3121">
    <w:name w:val="No List3121"/>
    <w:next w:val="a2"/>
    <w:uiPriority w:val="99"/>
    <w:semiHidden/>
    <w:rsid w:val="00F00114"/>
  </w:style>
  <w:style w:type="numbering" w:customStyle="1" w:styleId="12210">
    <w:name w:val="無清單1221"/>
    <w:next w:val="a2"/>
    <w:uiPriority w:val="99"/>
    <w:semiHidden/>
    <w:unhideWhenUsed/>
    <w:rsid w:val="00F00114"/>
  </w:style>
  <w:style w:type="numbering" w:customStyle="1" w:styleId="111121">
    <w:name w:val="無清單111121"/>
    <w:next w:val="a2"/>
    <w:uiPriority w:val="99"/>
    <w:semiHidden/>
    <w:unhideWhenUsed/>
    <w:rsid w:val="00F00114"/>
  </w:style>
  <w:style w:type="table" w:customStyle="1" w:styleId="TableGrid1111">
    <w:name w:val="Table Grid1111"/>
    <w:basedOn w:val="a1"/>
    <w:next w:val="aff4"/>
    <w:uiPriority w:val="39"/>
    <w:rsid w:val="00F0011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F0011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afff6">
    <w:name w:val="明显引用 字符"/>
    <w:basedOn w:val="a0"/>
    <w:link w:val="afff7"/>
    <w:uiPriority w:val="30"/>
    <w:rsid w:val="00F00114"/>
    <w:rPr>
      <w:i/>
      <w:iCs/>
      <w:color w:val="5B9BD5"/>
      <w:lang w:eastAsia="en-US"/>
    </w:rPr>
  </w:style>
  <w:style w:type="numbering" w:customStyle="1" w:styleId="NoList411">
    <w:name w:val="No List411"/>
    <w:next w:val="a2"/>
    <w:uiPriority w:val="99"/>
    <w:semiHidden/>
    <w:unhideWhenUsed/>
    <w:rsid w:val="00F00114"/>
  </w:style>
  <w:style w:type="numbering" w:customStyle="1" w:styleId="NoList11211">
    <w:name w:val="No List11211"/>
    <w:next w:val="a2"/>
    <w:uiPriority w:val="99"/>
    <w:semiHidden/>
    <w:unhideWhenUsed/>
    <w:rsid w:val="00F00114"/>
  </w:style>
  <w:style w:type="paragraph" w:customStyle="1" w:styleId="3c">
    <w:name w:val="修订3"/>
    <w:hidden/>
    <w:uiPriority w:val="99"/>
    <w:semiHidden/>
    <w:rsid w:val="00F00114"/>
    <w:rPr>
      <w:rFonts w:ascii="Times New Roman" w:eastAsia="Batang" w:hAnsi="Times New Roman"/>
      <w:lang w:val="en-GB" w:eastAsia="en-US"/>
    </w:rPr>
  </w:style>
  <w:style w:type="numbering" w:customStyle="1" w:styleId="NoList12121">
    <w:name w:val="No List12121"/>
    <w:next w:val="a2"/>
    <w:uiPriority w:val="99"/>
    <w:semiHidden/>
    <w:unhideWhenUsed/>
    <w:rsid w:val="00F00114"/>
  </w:style>
  <w:style w:type="numbering" w:customStyle="1" w:styleId="111211">
    <w:name w:val="リストなし11121"/>
    <w:next w:val="a2"/>
    <w:uiPriority w:val="99"/>
    <w:semiHidden/>
    <w:unhideWhenUsed/>
    <w:rsid w:val="00F00114"/>
  </w:style>
  <w:style w:type="numbering" w:customStyle="1" w:styleId="111212">
    <w:name w:val="无列表11121"/>
    <w:next w:val="a2"/>
    <w:semiHidden/>
    <w:rsid w:val="00F00114"/>
  </w:style>
  <w:style w:type="numbering" w:customStyle="1" w:styleId="NoList21121">
    <w:name w:val="No List21121"/>
    <w:next w:val="a2"/>
    <w:semiHidden/>
    <w:rsid w:val="00F00114"/>
  </w:style>
  <w:style w:type="numbering" w:customStyle="1" w:styleId="NoList31121">
    <w:name w:val="No List31121"/>
    <w:next w:val="a2"/>
    <w:uiPriority w:val="99"/>
    <w:semiHidden/>
    <w:rsid w:val="00F00114"/>
  </w:style>
  <w:style w:type="numbering" w:customStyle="1" w:styleId="NoList111121">
    <w:name w:val="No List111121"/>
    <w:next w:val="a2"/>
    <w:uiPriority w:val="99"/>
    <w:semiHidden/>
    <w:unhideWhenUsed/>
    <w:rsid w:val="00F00114"/>
  </w:style>
  <w:style w:type="numbering" w:customStyle="1" w:styleId="12121">
    <w:name w:val="無清單12121"/>
    <w:next w:val="a2"/>
    <w:uiPriority w:val="99"/>
    <w:semiHidden/>
    <w:unhideWhenUsed/>
    <w:rsid w:val="00F00114"/>
  </w:style>
  <w:style w:type="numbering" w:customStyle="1" w:styleId="1111111">
    <w:name w:val="無清單1111111"/>
    <w:next w:val="a2"/>
    <w:uiPriority w:val="99"/>
    <w:semiHidden/>
    <w:unhideWhenUsed/>
    <w:rsid w:val="00F00114"/>
  </w:style>
  <w:style w:type="numbering" w:customStyle="1" w:styleId="NoList51">
    <w:name w:val="No List51"/>
    <w:next w:val="a2"/>
    <w:uiPriority w:val="99"/>
    <w:semiHidden/>
    <w:unhideWhenUsed/>
    <w:rsid w:val="00F00114"/>
  </w:style>
  <w:style w:type="table" w:customStyle="1" w:styleId="TableGrid6">
    <w:name w:val="Table Grid6"/>
    <w:basedOn w:val="a1"/>
    <w:next w:val="aff4"/>
    <w:uiPriority w:val="39"/>
    <w:qFormat/>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1">
    <w:name w:val="No List1311"/>
    <w:next w:val="a2"/>
    <w:uiPriority w:val="99"/>
    <w:semiHidden/>
    <w:unhideWhenUsed/>
    <w:rsid w:val="00F00114"/>
  </w:style>
  <w:style w:type="numbering" w:customStyle="1" w:styleId="12112">
    <w:name w:val="リストなし1211"/>
    <w:next w:val="a2"/>
    <w:uiPriority w:val="99"/>
    <w:semiHidden/>
    <w:unhideWhenUsed/>
    <w:rsid w:val="00F00114"/>
  </w:style>
  <w:style w:type="numbering" w:customStyle="1" w:styleId="12211">
    <w:name w:val="无列表1221"/>
    <w:next w:val="a2"/>
    <w:semiHidden/>
    <w:rsid w:val="00F00114"/>
  </w:style>
  <w:style w:type="numbering" w:customStyle="1" w:styleId="NoList2211">
    <w:name w:val="No List2211"/>
    <w:next w:val="a2"/>
    <w:semiHidden/>
    <w:rsid w:val="00F00114"/>
  </w:style>
  <w:style w:type="numbering" w:customStyle="1" w:styleId="NoList3211">
    <w:name w:val="No List3211"/>
    <w:next w:val="a2"/>
    <w:uiPriority w:val="99"/>
    <w:semiHidden/>
    <w:rsid w:val="00F00114"/>
  </w:style>
  <w:style w:type="numbering" w:customStyle="1" w:styleId="13110">
    <w:name w:val="無清單1311"/>
    <w:next w:val="a2"/>
    <w:uiPriority w:val="99"/>
    <w:semiHidden/>
    <w:unhideWhenUsed/>
    <w:rsid w:val="00F00114"/>
  </w:style>
  <w:style w:type="numbering" w:customStyle="1" w:styleId="112110">
    <w:name w:val="無清單11211"/>
    <w:next w:val="a2"/>
    <w:uiPriority w:val="99"/>
    <w:semiHidden/>
    <w:unhideWhenUsed/>
    <w:rsid w:val="00F00114"/>
  </w:style>
  <w:style w:type="numbering" w:customStyle="1" w:styleId="2121">
    <w:name w:val="无列表2121"/>
    <w:next w:val="a2"/>
    <w:uiPriority w:val="99"/>
    <w:semiHidden/>
    <w:unhideWhenUsed/>
    <w:rsid w:val="00F00114"/>
  </w:style>
  <w:style w:type="numbering" w:customStyle="1" w:styleId="NoList12211">
    <w:name w:val="No List12211"/>
    <w:next w:val="a2"/>
    <w:uiPriority w:val="99"/>
    <w:semiHidden/>
    <w:unhideWhenUsed/>
    <w:rsid w:val="00F00114"/>
  </w:style>
  <w:style w:type="numbering" w:customStyle="1" w:styleId="112111">
    <w:name w:val="リストなし11211"/>
    <w:next w:val="a2"/>
    <w:uiPriority w:val="99"/>
    <w:semiHidden/>
    <w:unhideWhenUsed/>
    <w:rsid w:val="00F00114"/>
  </w:style>
  <w:style w:type="numbering" w:customStyle="1" w:styleId="112112">
    <w:name w:val="无列表11211"/>
    <w:next w:val="a2"/>
    <w:semiHidden/>
    <w:rsid w:val="00F00114"/>
  </w:style>
  <w:style w:type="numbering" w:customStyle="1" w:styleId="NoList21211">
    <w:name w:val="No List21211"/>
    <w:next w:val="a2"/>
    <w:semiHidden/>
    <w:rsid w:val="00F00114"/>
  </w:style>
  <w:style w:type="numbering" w:customStyle="1" w:styleId="NoList31211">
    <w:name w:val="No List31211"/>
    <w:next w:val="a2"/>
    <w:uiPriority w:val="99"/>
    <w:semiHidden/>
    <w:rsid w:val="00F00114"/>
  </w:style>
  <w:style w:type="numbering" w:customStyle="1" w:styleId="NoList111211">
    <w:name w:val="No List111211"/>
    <w:next w:val="a2"/>
    <w:uiPriority w:val="99"/>
    <w:semiHidden/>
    <w:unhideWhenUsed/>
    <w:rsid w:val="00F00114"/>
  </w:style>
  <w:style w:type="numbering" w:customStyle="1" w:styleId="122110">
    <w:name w:val="無清單12211"/>
    <w:next w:val="a2"/>
    <w:uiPriority w:val="99"/>
    <w:semiHidden/>
    <w:unhideWhenUsed/>
    <w:rsid w:val="00F00114"/>
  </w:style>
  <w:style w:type="numbering" w:customStyle="1" w:styleId="1112110">
    <w:name w:val="無清單111211"/>
    <w:next w:val="a2"/>
    <w:uiPriority w:val="99"/>
    <w:semiHidden/>
    <w:unhideWhenUsed/>
    <w:rsid w:val="00F00114"/>
  </w:style>
  <w:style w:type="paragraph" w:customStyle="1" w:styleId="1f0">
    <w:name w:val="明显引用1"/>
    <w:basedOn w:val="a"/>
    <w:next w:val="a"/>
    <w:uiPriority w:val="30"/>
    <w:qFormat/>
    <w:rsid w:val="00F0011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0">
    <w:name w:val="明显引用 Char1"/>
    <w:basedOn w:val="a0"/>
    <w:uiPriority w:val="30"/>
    <w:rsid w:val="00F00114"/>
    <w:rPr>
      <w:rFonts w:ascii="Times New Roman" w:hAnsi="Times New Roman"/>
      <w:i/>
      <w:iCs/>
      <w:color w:val="5B9BD5"/>
      <w:lang w:val="en-GB" w:eastAsia="en-US"/>
    </w:rPr>
  </w:style>
  <w:style w:type="numbering" w:customStyle="1" w:styleId="312">
    <w:name w:val="无列表31"/>
    <w:next w:val="a2"/>
    <w:uiPriority w:val="99"/>
    <w:semiHidden/>
    <w:unhideWhenUsed/>
    <w:rsid w:val="00F00114"/>
  </w:style>
  <w:style w:type="numbering" w:customStyle="1" w:styleId="13111">
    <w:name w:val="无列表1311"/>
    <w:next w:val="a2"/>
    <w:semiHidden/>
    <w:rsid w:val="00F00114"/>
  </w:style>
  <w:style w:type="numbering" w:customStyle="1" w:styleId="NoList113">
    <w:name w:val="No List113"/>
    <w:next w:val="a2"/>
    <w:uiPriority w:val="99"/>
    <w:semiHidden/>
    <w:unhideWhenUsed/>
    <w:rsid w:val="00F00114"/>
  </w:style>
  <w:style w:type="numbering" w:customStyle="1" w:styleId="NoList4111">
    <w:name w:val="No List4111"/>
    <w:next w:val="a2"/>
    <w:uiPriority w:val="99"/>
    <w:semiHidden/>
    <w:unhideWhenUsed/>
    <w:rsid w:val="00F00114"/>
  </w:style>
  <w:style w:type="table" w:customStyle="1" w:styleId="TableGrid112">
    <w:name w:val="Table Grid112"/>
    <w:basedOn w:val="a1"/>
    <w:next w:val="aff4"/>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F00114"/>
  </w:style>
  <w:style w:type="numbering" w:customStyle="1" w:styleId="NoList121111">
    <w:name w:val="No List121111"/>
    <w:next w:val="a2"/>
    <w:uiPriority w:val="99"/>
    <w:semiHidden/>
    <w:unhideWhenUsed/>
    <w:rsid w:val="00F00114"/>
  </w:style>
  <w:style w:type="numbering" w:customStyle="1" w:styleId="1111112">
    <w:name w:val="リストなし111111"/>
    <w:next w:val="a2"/>
    <w:uiPriority w:val="99"/>
    <w:semiHidden/>
    <w:unhideWhenUsed/>
    <w:rsid w:val="00F00114"/>
  </w:style>
  <w:style w:type="numbering" w:customStyle="1" w:styleId="1111113">
    <w:name w:val="无列表111111"/>
    <w:next w:val="a2"/>
    <w:semiHidden/>
    <w:rsid w:val="00F00114"/>
  </w:style>
  <w:style w:type="numbering" w:customStyle="1" w:styleId="NoList211111">
    <w:name w:val="No List211111"/>
    <w:next w:val="a2"/>
    <w:semiHidden/>
    <w:rsid w:val="00F00114"/>
  </w:style>
  <w:style w:type="numbering" w:customStyle="1" w:styleId="NoList311111">
    <w:name w:val="No List311111"/>
    <w:next w:val="a2"/>
    <w:uiPriority w:val="99"/>
    <w:semiHidden/>
    <w:rsid w:val="00F00114"/>
  </w:style>
  <w:style w:type="numbering" w:customStyle="1" w:styleId="NoList1111111">
    <w:name w:val="No List1111111"/>
    <w:next w:val="a2"/>
    <w:uiPriority w:val="99"/>
    <w:semiHidden/>
    <w:unhideWhenUsed/>
    <w:rsid w:val="00F00114"/>
  </w:style>
  <w:style w:type="numbering" w:customStyle="1" w:styleId="1211110">
    <w:name w:val="無清單121111"/>
    <w:next w:val="a2"/>
    <w:uiPriority w:val="99"/>
    <w:semiHidden/>
    <w:unhideWhenUsed/>
    <w:rsid w:val="00F00114"/>
  </w:style>
  <w:style w:type="numbering" w:customStyle="1" w:styleId="11111111">
    <w:name w:val="無清單11111111"/>
    <w:next w:val="a2"/>
    <w:uiPriority w:val="99"/>
    <w:semiHidden/>
    <w:unhideWhenUsed/>
    <w:rsid w:val="00F00114"/>
  </w:style>
  <w:style w:type="numbering" w:customStyle="1" w:styleId="NoList13111">
    <w:name w:val="No List13111"/>
    <w:next w:val="a2"/>
    <w:uiPriority w:val="99"/>
    <w:semiHidden/>
    <w:unhideWhenUsed/>
    <w:rsid w:val="00F00114"/>
  </w:style>
  <w:style w:type="numbering" w:customStyle="1" w:styleId="121112">
    <w:name w:val="リストなし12111"/>
    <w:next w:val="a2"/>
    <w:uiPriority w:val="99"/>
    <w:semiHidden/>
    <w:unhideWhenUsed/>
    <w:rsid w:val="00F00114"/>
  </w:style>
  <w:style w:type="numbering" w:customStyle="1" w:styleId="121210">
    <w:name w:val="无列表12121"/>
    <w:next w:val="a2"/>
    <w:semiHidden/>
    <w:rsid w:val="00F00114"/>
  </w:style>
  <w:style w:type="numbering" w:customStyle="1" w:styleId="NoList22111">
    <w:name w:val="No List22111"/>
    <w:next w:val="a2"/>
    <w:semiHidden/>
    <w:rsid w:val="00F00114"/>
  </w:style>
  <w:style w:type="numbering" w:customStyle="1" w:styleId="NoList32111">
    <w:name w:val="No List32111"/>
    <w:next w:val="a2"/>
    <w:uiPriority w:val="99"/>
    <w:semiHidden/>
    <w:rsid w:val="00F00114"/>
  </w:style>
  <w:style w:type="numbering" w:customStyle="1" w:styleId="NoList112111">
    <w:name w:val="No List112111"/>
    <w:next w:val="a2"/>
    <w:uiPriority w:val="99"/>
    <w:semiHidden/>
    <w:unhideWhenUsed/>
    <w:rsid w:val="00F00114"/>
  </w:style>
  <w:style w:type="numbering" w:customStyle="1" w:styleId="131110">
    <w:name w:val="無清單13111"/>
    <w:next w:val="a2"/>
    <w:uiPriority w:val="99"/>
    <w:semiHidden/>
    <w:unhideWhenUsed/>
    <w:rsid w:val="00F00114"/>
  </w:style>
  <w:style w:type="numbering" w:customStyle="1" w:styleId="1121110">
    <w:name w:val="無清單112111"/>
    <w:next w:val="a2"/>
    <w:uiPriority w:val="99"/>
    <w:semiHidden/>
    <w:unhideWhenUsed/>
    <w:rsid w:val="00F00114"/>
  </w:style>
  <w:style w:type="numbering" w:customStyle="1" w:styleId="21111">
    <w:name w:val="无列表21111"/>
    <w:next w:val="a2"/>
    <w:uiPriority w:val="99"/>
    <w:semiHidden/>
    <w:unhideWhenUsed/>
    <w:rsid w:val="00F00114"/>
  </w:style>
  <w:style w:type="numbering" w:customStyle="1" w:styleId="NoList122111">
    <w:name w:val="No List122111"/>
    <w:next w:val="a2"/>
    <w:uiPriority w:val="99"/>
    <w:semiHidden/>
    <w:unhideWhenUsed/>
    <w:rsid w:val="00F00114"/>
  </w:style>
  <w:style w:type="numbering" w:customStyle="1" w:styleId="1121111">
    <w:name w:val="リストなし112111"/>
    <w:next w:val="a2"/>
    <w:uiPriority w:val="99"/>
    <w:semiHidden/>
    <w:unhideWhenUsed/>
    <w:rsid w:val="00F00114"/>
  </w:style>
  <w:style w:type="numbering" w:customStyle="1" w:styleId="1121112">
    <w:name w:val="无列表112111"/>
    <w:next w:val="a2"/>
    <w:semiHidden/>
    <w:rsid w:val="00F00114"/>
  </w:style>
  <w:style w:type="numbering" w:customStyle="1" w:styleId="NoList212111">
    <w:name w:val="No List212111"/>
    <w:next w:val="a2"/>
    <w:semiHidden/>
    <w:rsid w:val="00F00114"/>
  </w:style>
  <w:style w:type="numbering" w:customStyle="1" w:styleId="NoList312111">
    <w:name w:val="No List312111"/>
    <w:next w:val="a2"/>
    <w:uiPriority w:val="99"/>
    <w:semiHidden/>
    <w:rsid w:val="00F00114"/>
  </w:style>
  <w:style w:type="numbering" w:customStyle="1" w:styleId="NoList1112111">
    <w:name w:val="No List1112111"/>
    <w:next w:val="a2"/>
    <w:uiPriority w:val="99"/>
    <w:semiHidden/>
    <w:unhideWhenUsed/>
    <w:rsid w:val="00F00114"/>
  </w:style>
  <w:style w:type="numbering" w:customStyle="1" w:styleId="122111">
    <w:name w:val="無清單122111"/>
    <w:next w:val="a2"/>
    <w:uiPriority w:val="99"/>
    <w:semiHidden/>
    <w:unhideWhenUsed/>
    <w:rsid w:val="00F00114"/>
  </w:style>
  <w:style w:type="numbering" w:customStyle="1" w:styleId="1112111">
    <w:name w:val="無清單1112111"/>
    <w:next w:val="a2"/>
    <w:uiPriority w:val="99"/>
    <w:semiHidden/>
    <w:unhideWhenUsed/>
    <w:rsid w:val="00F00114"/>
  </w:style>
  <w:style w:type="paragraph" w:customStyle="1" w:styleId="IntenseQuote1">
    <w:name w:val="Intense Quote1"/>
    <w:basedOn w:val="a"/>
    <w:next w:val="a"/>
    <w:uiPriority w:val="30"/>
    <w:qFormat/>
    <w:rsid w:val="00F0011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F00114"/>
    <w:rPr>
      <w:rFonts w:ascii="Times New Roman" w:hAnsi="Times New Roman"/>
      <w:i/>
      <w:iCs/>
      <w:color w:val="5B9BD5"/>
      <w:lang w:val="en-GB" w:eastAsia="en-US"/>
    </w:rPr>
  </w:style>
  <w:style w:type="table" w:customStyle="1" w:styleId="TableGrid7">
    <w:name w:val="Table Grid7"/>
    <w:basedOn w:val="a1"/>
    <w:qFormat/>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F0011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F0011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F0011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F0011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F0011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F00114"/>
  </w:style>
  <w:style w:type="numbering" w:customStyle="1" w:styleId="NoList14">
    <w:name w:val="No List14"/>
    <w:next w:val="a2"/>
    <w:uiPriority w:val="99"/>
    <w:semiHidden/>
    <w:unhideWhenUsed/>
    <w:rsid w:val="00F00114"/>
  </w:style>
  <w:style w:type="numbering" w:customStyle="1" w:styleId="133">
    <w:name w:val="リストなし13"/>
    <w:next w:val="a2"/>
    <w:uiPriority w:val="99"/>
    <w:semiHidden/>
    <w:unhideWhenUsed/>
    <w:rsid w:val="00F00114"/>
  </w:style>
  <w:style w:type="numbering" w:customStyle="1" w:styleId="NoList23">
    <w:name w:val="No List23"/>
    <w:next w:val="a2"/>
    <w:semiHidden/>
    <w:rsid w:val="00F00114"/>
  </w:style>
  <w:style w:type="numbering" w:customStyle="1" w:styleId="NoList33">
    <w:name w:val="No List33"/>
    <w:next w:val="a2"/>
    <w:uiPriority w:val="99"/>
    <w:semiHidden/>
    <w:rsid w:val="00F00114"/>
  </w:style>
  <w:style w:type="numbering" w:customStyle="1" w:styleId="141">
    <w:name w:val="無清單14"/>
    <w:next w:val="a2"/>
    <w:uiPriority w:val="99"/>
    <w:semiHidden/>
    <w:unhideWhenUsed/>
    <w:rsid w:val="00F00114"/>
  </w:style>
  <w:style w:type="numbering" w:customStyle="1" w:styleId="1130">
    <w:name w:val="無清單113"/>
    <w:next w:val="a2"/>
    <w:uiPriority w:val="99"/>
    <w:semiHidden/>
    <w:unhideWhenUsed/>
    <w:rsid w:val="00F00114"/>
  </w:style>
  <w:style w:type="numbering" w:customStyle="1" w:styleId="NoList123">
    <w:name w:val="No List123"/>
    <w:next w:val="a2"/>
    <w:uiPriority w:val="99"/>
    <w:semiHidden/>
    <w:unhideWhenUsed/>
    <w:rsid w:val="00F00114"/>
  </w:style>
  <w:style w:type="numbering" w:customStyle="1" w:styleId="1131">
    <w:name w:val="リストなし113"/>
    <w:next w:val="a2"/>
    <w:uiPriority w:val="99"/>
    <w:semiHidden/>
    <w:unhideWhenUsed/>
    <w:rsid w:val="00F00114"/>
  </w:style>
  <w:style w:type="numbering" w:customStyle="1" w:styleId="1132">
    <w:name w:val="无列表113"/>
    <w:next w:val="a2"/>
    <w:semiHidden/>
    <w:rsid w:val="00F00114"/>
  </w:style>
  <w:style w:type="numbering" w:customStyle="1" w:styleId="NoList213">
    <w:name w:val="No List213"/>
    <w:next w:val="a2"/>
    <w:semiHidden/>
    <w:rsid w:val="00F00114"/>
  </w:style>
  <w:style w:type="numbering" w:customStyle="1" w:styleId="NoList313">
    <w:name w:val="No List313"/>
    <w:next w:val="a2"/>
    <w:uiPriority w:val="99"/>
    <w:semiHidden/>
    <w:rsid w:val="00F00114"/>
  </w:style>
  <w:style w:type="numbering" w:customStyle="1" w:styleId="NoList1113">
    <w:name w:val="No List1113"/>
    <w:next w:val="a2"/>
    <w:uiPriority w:val="99"/>
    <w:semiHidden/>
    <w:unhideWhenUsed/>
    <w:rsid w:val="00F00114"/>
  </w:style>
  <w:style w:type="numbering" w:customStyle="1" w:styleId="1230">
    <w:name w:val="無清單123"/>
    <w:next w:val="a2"/>
    <w:uiPriority w:val="99"/>
    <w:semiHidden/>
    <w:unhideWhenUsed/>
    <w:rsid w:val="00F00114"/>
  </w:style>
  <w:style w:type="numbering" w:customStyle="1" w:styleId="11130">
    <w:name w:val="無清單1113"/>
    <w:next w:val="a2"/>
    <w:uiPriority w:val="99"/>
    <w:semiHidden/>
    <w:unhideWhenUsed/>
    <w:rsid w:val="00F00114"/>
  </w:style>
  <w:style w:type="numbering" w:customStyle="1" w:styleId="NoList511">
    <w:name w:val="No List511"/>
    <w:next w:val="a2"/>
    <w:uiPriority w:val="99"/>
    <w:semiHidden/>
    <w:unhideWhenUsed/>
    <w:rsid w:val="00F00114"/>
  </w:style>
  <w:style w:type="numbering" w:customStyle="1" w:styleId="131111">
    <w:name w:val="无列表13111"/>
    <w:next w:val="a2"/>
    <w:semiHidden/>
    <w:rsid w:val="00F00114"/>
  </w:style>
  <w:style w:type="numbering" w:customStyle="1" w:styleId="NoList1131">
    <w:name w:val="No List1131"/>
    <w:next w:val="a2"/>
    <w:uiPriority w:val="99"/>
    <w:semiHidden/>
    <w:unhideWhenUsed/>
    <w:rsid w:val="00F00114"/>
  </w:style>
  <w:style w:type="numbering" w:customStyle="1" w:styleId="NoList41111">
    <w:name w:val="No List41111"/>
    <w:next w:val="a2"/>
    <w:uiPriority w:val="99"/>
    <w:semiHidden/>
    <w:unhideWhenUsed/>
    <w:rsid w:val="00F00114"/>
  </w:style>
  <w:style w:type="numbering" w:customStyle="1" w:styleId="22111">
    <w:name w:val="无列表22111"/>
    <w:next w:val="a2"/>
    <w:uiPriority w:val="99"/>
    <w:semiHidden/>
    <w:unhideWhenUsed/>
    <w:rsid w:val="00F00114"/>
  </w:style>
  <w:style w:type="numbering" w:customStyle="1" w:styleId="NoList1211111">
    <w:name w:val="No List1211111"/>
    <w:next w:val="a2"/>
    <w:uiPriority w:val="99"/>
    <w:semiHidden/>
    <w:unhideWhenUsed/>
    <w:rsid w:val="00F00114"/>
  </w:style>
  <w:style w:type="numbering" w:customStyle="1" w:styleId="11111110">
    <w:name w:val="リストなし1111111"/>
    <w:next w:val="a2"/>
    <w:uiPriority w:val="99"/>
    <w:semiHidden/>
    <w:unhideWhenUsed/>
    <w:rsid w:val="00F00114"/>
  </w:style>
  <w:style w:type="numbering" w:customStyle="1" w:styleId="11111112">
    <w:name w:val="无列表1111111"/>
    <w:next w:val="a2"/>
    <w:semiHidden/>
    <w:rsid w:val="00F00114"/>
  </w:style>
  <w:style w:type="numbering" w:customStyle="1" w:styleId="NoList2111111">
    <w:name w:val="No List2111111"/>
    <w:next w:val="a2"/>
    <w:semiHidden/>
    <w:rsid w:val="00F00114"/>
  </w:style>
  <w:style w:type="numbering" w:customStyle="1" w:styleId="NoList3111111">
    <w:name w:val="No List3111111"/>
    <w:next w:val="a2"/>
    <w:uiPriority w:val="99"/>
    <w:semiHidden/>
    <w:rsid w:val="00F00114"/>
  </w:style>
  <w:style w:type="numbering" w:customStyle="1" w:styleId="NoList11111111">
    <w:name w:val="No List11111111"/>
    <w:next w:val="a2"/>
    <w:uiPriority w:val="99"/>
    <w:semiHidden/>
    <w:unhideWhenUsed/>
    <w:rsid w:val="00F00114"/>
  </w:style>
  <w:style w:type="numbering" w:customStyle="1" w:styleId="1211111">
    <w:name w:val="無清單1211111"/>
    <w:next w:val="a2"/>
    <w:uiPriority w:val="99"/>
    <w:semiHidden/>
    <w:unhideWhenUsed/>
    <w:rsid w:val="00F00114"/>
  </w:style>
  <w:style w:type="numbering" w:customStyle="1" w:styleId="111111111">
    <w:name w:val="無清單111111111"/>
    <w:next w:val="a2"/>
    <w:uiPriority w:val="99"/>
    <w:semiHidden/>
    <w:unhideWhenUsed/>
    <w:rsid w:val="00F00114"/>
  </w:style>
  <w:style w:type="numbering" w:customStyle="1" w:styleId="NoList131111">
    <w:name w:val="No List131111"/>
    <w:next w:val="a2"/>
    <w:uiPriority w:val="99"/>
    <w:semiHidden/>
    <w:unhideWhenUsed/>
    <w:rsid w:val="00F00114"/>
  </w:style>
  <w:style w:type="numbering" w:customStyle="1" w:styleId="1211112">
    <w:name w:val="リストなし121111"/>
    <w:next w:val="a2"/>
    <w:uiPriority w:val="99"/>
    <w:semiHidden/>
    <w:unhideWhenUsed/>
    <w:rsid w:val="00F00114"/>
  </w:style>
  <w:style w:type="numbering" w:customStyle="1" w:styleId="1211113">
    <w:name w:val="无列表121111"/>
    <w:next w:val="a2"/>
    <w:semiHidden/>
    <w:rsid w:val="00F00114"/>
  </w:style>
  <w:style w:type="numbering" w:customStyle="1" w:styleId="NoList221111">
    <w:name w:val="No List221111"/>
    <w:next w:val="a2"/>
    <w:semiHidden/>
    <w:rsid w:val="00F00114"/>
  </w:style>
  <w:style w:type="numbering" w:customStyle="1" w:styleId="NoList321111">
    <w:name w:val="No List321111"/>
    <w:next w:val="a2"/>
    <w:uiPriority w:val="99"/>
    <w:semiHidden/>
    <w:rsid w:val="00F00114"/>
  </w:style>
  <w:style w:type="numbering" w:customStyle="1" w:styleId="NoList1121111">
    <w:name w:val="No List1121111"/>
    <w:next w:val="a2"/>
    <w:uiPriority w:val="99"/>
    <w:semiHidden/>
    <w:unhideWhenUsed/>
    <w:rsid w:val="00F00114"/>
  </w:style>
  <w:style w:type="numbering" w:customStyle="1" w:styleId="1311110">
    <w:name w:val="無清單131111"/>
    <w:next w:val="a2"/>
    <w:uiPriority w:val="99"/>
    <w:semiHidden/>
    <w:unhideWhenUsed/>
    <w:rsid w:val="00F00114"/>
  </w:style>
  <w:style w:type="numbering" w:customStyle="1" w:styleId="11211110">
    <w:name w:val="無清單1121111"/>
    <w:next w:val="a2"/>
    <w:uiPriority w:val="99"/>
    <w:semiHidden/>
    <w:unhideWhenUsed/>
    <w:rsid w:val="00F00114"/>
  </w:style>
  <w:style w:type="numbering" w:customStyle="1" w:styleId="211111">
    <w:name w:val="无列表211111"/>
    <w:next w:val="a2"/>
    <w:uiPriority w:val="99"/>
    <w:semiHidden/>
    <w:unhideWhenUsed/>
    <w:rsid w:val="00F00114"/>
  </w:style>
  <w:style w:type="numbering" w:customStyle="1" w:styleId="NoList1221111">
    <w:name w:val="No List1221111"/>
    <w:next w:val="a2"/>
    <w:uiPriority w:val="99"/>
    <w:semiHidden/>
    <w:unhideWhenUsed/>
    <w:rsid w:val="00F00114"/>
  </w:style>
  <w:style w:type="numbering" w:customStyle="1" w:styleId="11211111">
    <w:name w:val="リストなし1121111"/>
    <w:next w:val="a2"/>
    <w:uiPriority w:val="99"/>
    <w:semiHidden/>
    <w:unhideWhenUsed/>
    <w:rsid w:val="00F00114"/>
  </w:style>
  <w:style w:type="numbering" w:customStyle="1" w:styleId="11211112">
    <w:name w:val="无列表1121111"/>
    <w:next w:val="a2"/>
    <w:semiHidden/>
    <w:rsid w:val="00F00114"/>
  </w:style>
  <w:style w:type="numbering" w:customStyle="1" w:styleId="NoList2121111">
    <w:name w:val="No List2121111"/>
    <w:next w:val="a2"/>
    <w:semiHidden/>
    <w:rsid w:val="00F00114"/>
  </w:style>
  <w:style w:type="numbering" w:customStyle="1" w:styleId="NoList3121111">
    <w:name w:val="No List3121111"/>
    <w:next w:val="a2"/>
    <w:uiPriority w:val="99"/>
    <w:semiHidden/>
    <w:rsid w:val="00F00114"/>
  </w:style>
  <w:style w:type="numbering" w:customStyle="1" w:styleId="NoList11121111">
    <w:name w:val="No List11121111"/>
    <w:next w:val="a2"/>
    <w:uiPriority w:val="99"/>
    <w:semiHidden/>
    <w:unhideWhenUsed/>
    <w:rsid w:val="00F00114"/>
  </w:style>
  <w:style w:type="numbering" w:customStyle="1" w:styleId="1221111">
    <w:name w:val="無清單1221111"/>
    <w:next w:val="a2"/>
    <w:uiPriority w:val="99"/>
    <w:semiHidden/>
    <w:unhideWhenUsed/>
    <w:rsid w:val="00F00114"/>
  </w:style>
  <w:style w:type="numbering" w:customStyle="1" w:styleId="11121111">
    <w:name w:val="無清單11121111"/>
    <w:next w:val="a2"/>
    <w:uiPriority w:val="99"/>
    <w:semiHidden/>
    <w:unhideWhenUsed/>
    <w:rsid w:val="00F00114"/>
  </w:style>
  <w:style w:type="numbering" w:customStyle="1" w:styleId="NoList5111">
    <w:name w:val="No List5111"/>
    <w:next w:val="a2"/>
    <w:uiPriority w:val="99"/>
    <w:semiHidden/>
    <w:unhideWhenUsed/>
    <w:rsid w:val="00F00114"/>
  </w:style>
  <w:style w:type="numbering" w:customStyle="1" w:styleId="NoList61">
    <w:name w:val="No List61"/>
    <w:next w:val="a2"/>
    <w:uiPriority w:val="99"/>
    <w:semiHidden/>
    <w:unhideWhenUsed/>
    <w:rsid w:val="00F00114"/>
  </w:style>
  <w:style w:type="numbering" w:customStyle="1" w:styleId="NoList141">
    <w:name w:val="No List141"/>
    <w:next w:val="a2"/>
    <w:uiPriority w:val="99"/>
    <w:semiHidden/>
    <w:unhideWhenUsed/>
    <w:rsid w:val="00F00114"/>
  </w:style>
  <w:style w:type="numbering" w:customStyle="1" w:styleId="1312">
    <w:name w:val="リストなし131"/>
    <w:next w:val="a2"/>
    <w:uiPriority w:val="99"/>
    <w:semiHidden/>
    <w:unhideWhenUsed/>
    <w:rsid w:val="00F00114"/>
  </w:style>
  <w:style w:type="numbering" w:customStyle="1" w:styleId="NoList231">
    <w:name w:val="No List231"/>
    <w:next w:val="a2"/>
    <w:semiHidden/>
    <w:rsid w:val="00F00114"/>
  </w:style>
  <w:style w:type="numbering" w:customStyle="1" w:styleId="NoList331">
    <w:name w:val="No List331"/>
    <w:next w:val="a2"/>
    <w:uiPriority w:val="99"/>
    <w:semiHidden/>
    <w:rsid w:val="00F00114"/>
  </w:style>
  <w:style w:type="numbering" w:customStyle="1" w:styleId="NoList114">
    <w:name w:val="No List114"/>
    <w:next w:val="a2"/>
    <w:uiPriority w:val="99"/>
    <w:semiHidden/>
    <w:unhideWhenUsed/>
    <w:rsid w:val="00F00114"/>
  </w:style>
  <w:style w:type="numbering" w:customStyle="1" w:styleId="1410">
    <w:name w:val="無清單141"/>
    <w:next w:val="a2"/>
    <w:uiPriority w:val="99"/>
    <w:semiHidden/>
    <w:unhideWhenUsed/>
    <w:rsid w:val="00F00114"/>
  </w:style>
  <w:style w:type="numbering" w:customStyle="1" w:styleId="11310">
    <w:name w:val="無清單1131"/>
    <w:next w:val="a2"/>
    <w:uiPriority w:val="99"/>
    <w:semiHidden/>
    <w:unhideWhenUsed/>
    <w:rsid w:val="00F00114"/>
  </w:style>
  <w:style w:type="numbering" w:customStyle="1" w:styleId="NoList42">
    <w:name w:val="No List42"/>
    <w:next w:val="a2"/>
    <w:uiPriority w:val="99"/>
    <w:semiHidden/>
    <w:unhideWhenUsed/>
    <w:rsid w:val="00F00114"/>
  </w:style>
  <w:style w:type="numbering" w:customStyle="1" w:styleId="NoList1231">
    <w:name w:val="No List1231"/>
    <w:next w:val="a2"/>
    <w:uiPriority w:val="99"/>
    <w:semiHidden/>
    <w:unhideWhenUsed/>
    <w:rsid w:val="00F00114"/>
  </w:style>
  <w:style w:type="numbering" w:customStyle="1" w:styleId="11311">
    <w:name w:val="リストなし1131"/>
    <w:next w:val="a2"/>
    <w:uiPriority w:val="99"/>
    <w:semiHidden/>
    <w:unhideWhenUsed/>
    <w:rsid w:val="00F00114"/>
  </w:style>
  <w:style w:type="numbering" w:customStyle="1" w:styleId="11312">
    <w:name w:val="无列表1131"/>
    <w:next w:val="a2"/>
    <w:semiHidden/>
    <w:rsid w:val="00F00114"/>
  </w:style>
  <w:style w:type="numbering" w:customStyle="1" w:styleId="NoList2131">
    <w:name w:val="No List2131"/>
    <w:next w:val="a2"/>
    <w:semiHidden/>
    <w:rsid w:val="00F00114"/>
  </w:style>
  <w:style w:type="numbering" w:customStyle="1" w:styleId="NoList3131">
    <w:name w:val="No List3131"/>
    <w:next w:val="a2"/>
    <w:uiPriority w:val="99"/>
    <w:semiHidden/>
    <w:rsid w:val="00F00114"/>
  </w:style>
  <w:style w:type="numbering" w:customStyle="1" w:styleId="NoList11131">
    <w:name w:val="No List11131"/>
    <w:next w:val="a2"/>
    <w:uiPriority w:val="99"/>
    <w:semiHidden/>
    <w:unhideWhenUsed/>
    <w:rsid w:val="00F00114"/>
  </w:style>
  <w:style w:type="numbering" w:customStyle="1" w:styleId="1231">
    <w:name w:val="無清單1231"/>
    <w:next w:val="a2"/>
    <w:uiPriority w:val="99"/>
    <w:semiHidden/>
    <w:unhideWhenUsed/>
    <w:rsid w:val="00F00114"/>
  </w:style>
  <w:style w:type="numbering" w:customStyle="1" w:styleId="11131">
    <w:name w:val="無清單11131"/>
    <w:next w:val="a2"/>
    <w:uiPriority w:val="99"/>
    <w:semiHidden/>
    <w:unhideWhenUsed/>
    <w:rsid w:val="00F00114"/>
  </w:style>
  <w:style w:type="numbering" w:customStyle="1" w:styleId="NoList121211">
    <w:name w:val="No List121211"/>
    <w:next w:val="a2"/>
    <w:uiPriority w:val="99"/>
    <w:semiHidden/>
    <w:unhideWhenUsed/>
    <w:rsid w:val="00F00114"/>
  </w:style>
  <w:style w:type="numbering" w:customStyle="1" w:styleId="1112112">
    <w:name w:val="リストなし111211"/>
    <w:next w:val="a2"/>
    <w:uiPriority w:val="99"/>
    <w:semiHidden/>
    <w:unhideWhenUsed/>
    <w:rsid w:val="00F00114"/>
  </w:style>
  <w:style w:type="numbering" w:customStyle="1" w:styleId="1112113">
    <w:name w:val="无列表111211"/>
    <w:next w:val="a2"/>
    <w:semiHidden/>
    <w:rsid w:val="00F00114"/>
  </w:style>
  <w:style w:type="numbering" w:customStyle="1" w:styleId="NoList211211">
    <w:name w:val="No List211211"/>
    <w:next w:val="a2"/>
    <w:semiHidden/>
    <w:rsid w:val="00F00114"/>
  </w:style>
  <w:style w:type="numbering" w:customStyle="1" w:styleId="NoList311211">
    <w:name w:val="No List311211"/>
    <w:next w:val="a2"/>
    <w:uiPriority w:val="99"/>
    <w:semiHidden/>
    <w:rsid w:val="00F00114"/>
  </w:style>
  <w:style w:type="numbering" w:customStyle="1" w:styleId="NoList1111211">
    <w:name w:val="No List1111211"/>
    <w:next w:val="a2"/>
    <w:uiPriority w:val="99"/>
    <w:semiHidden/>
    <w:unhideWhenUsed/>
    <w:rsid w:val="00F00114"/>
  </w:style>
  <w:style w:type="numbering" w:customStyle="1" w:styleId="121211">
    <w:name w:val="無清單121211"/>
    <w:next w:val="a2"/>
    <w:uiPriority w:val="99"/>
    <w:semiHidden/>
    <w:unhideWhenUsed/>
    <w:rsid w:val="00F00114"/>
  </w:style>
  <w:style w:type="numbering" w:customStyle="1" w:styleId="1111211">
    <w:name w:val="無清單1111211"/>
    <w:next w:val="a2"/>
    <w:uiPriority w:val="99"/>
    <w:semiHidden/>
    <w:unhideWhenUsed/>
    <w:rsid w:val="00F00114"/>
  </w:style>
  <w:style w:type="numbering" w:customStyle="1" w:styleId="NoList52">
    <w:name w:val="No List52"/>
    <w:next w:val="a2"/>
    <w:uiPriority w:val="99"/>
    <w:semiHidden/>
    <w:unhideWhenUsed/>
    <w:rsid w:val="00F00114"/>
  </w:style>
  <w:style w:type="numbering" w:customStyle="1" w:styleId="NoList132">
    <w:name w:val="No List132"/>
    <w:next w:val="a2"/>
    <w:uiPriority w:val="99"/>
    <w:semiHidden/>
    <w:unhideWhenUsed/>
    <w:rsid w:val="00F00114"/>
  </w:style>
  <w:style w:type="numbering" w:customStyle="1" w:styleId="1223">
    <w:name w:val="リストなし122"/>
    <w:next w:val="a2"/>
    <w:uiPriority w:val="99"/>
    <w:semiHidden/>
    <w:unhideWhenUsed/>
    <w:rsid w:val="00F00114"/>
  </w:style>
  <w:style w:type="numbering" w:customStyle="1" w:styleId="122112">
    <w:name w:val="无列表12211"/>
    <w:next w:val="a2"/>
    <w:semiHidden/>
    <w:rsid w:val="00F00114"/>
  </w:style>
  <w:style w:type="numbering" w:customStyle="1" w:styleId="NoList222">
    <w:name w:val="No List222"/>
    <w:next w:val="a2"/>
    <w:semiHidden/>
    <w:rsid w:val="00F00114"/>
  </w:style>
  <w:style w:type="numbering" w:customStyle="1" w:styleId="NoList322">
    <w:name w:val="No List322"/>
    <w:next w:val="a2"/>
    <w:uiPriority w:val="99"/>
    <w:semiHidden/>
    <w:rsid w:val="00F00114"/>
  </w:style>
  <w:style w:type="numbering" w:customStyle="1" w:styleId="NoList1122">
    <w:name w:val="No List1122"/>
    <w:next w:val="a2"/>
    <w:uiPriority w:val="99"/>
    <w:semiHidden/>
    <w:unhideWhenUsed/>
    <w:rsid w:val="00F00114"/>
  </w:style>
  <w:style w:type="numbering" w:customStyle="1" w:styleId="1320">
    <w:name w:val="無清單132"/>
    <w:next w:val="a2"/>
    <w:uiPriority w:val="99"/>
    <w:semiHidden/>
    <w:unhideWhenUsed/>
    <w:rsid w:val="00F00114"/>
  </w:style>
  <w:style w:type="numbering" w:customStyle="1" w:styleId="11220">
    <w:name w:val="無清單1122"/>
    <w:next w:val="a2"/>
    <w:uiPriority w:val="99"/>
    <w:semiHidden/>
    <w:unhideWhenUsed/>
    <w:rsid w:val="00F00114"/>
  </w:style>
  <w:style w:type="numbering" w:customStyle="1" w:styleId="21211">
    <w:name w:val="无列表21211"/>
    <w:next w:val="a2"/>
    <w:uiPriority w:val="99"/>
    <w:semiHidden/>
    <w:unhideWhenUsed/>
    <w:rsid w:val="00F00114"/>
  </w:style>
  <w:style w:type="numbering" w:customStyle="1" w:styleId="NoList11122">
    <w:name w:val="No List11122"/>
    <w:next w:val="a2"/>
    <w:uiPriority w:val="99"/>
    <w:semiHidden/>
    <w:unhideWhenUsed/>
    <w:rsid w:val="00F00114"/>
  </w:style>
  <w:style w:type="numbering" w:customStyle="1" w:styleId="NoList7">
    <w:name w:val="No List7"/>
    <w:next w:val="a2"/>
    <w:uiPriority w:val="99"/>
    <w:semiHidden/>
    <w:unhideWhenUsed/>
    <w:rsid w:val="00F00114"/>
  </w:style>
  <w:style w:type="numbering" w:customStyle="1" w:styleId="NoList15">
    <w:name w:val="No List15"/>
    <w:next w:val="a2"/>
    <w:uiPriority w:val="99"/>
    <w:semiHidden/>
    <w:unhideWhenUsed/>
    <w:rsid w:val="00F00114"/>
  </w:style>
  <w:style w:type="numbering" w:customStyle="1" w:styleId="142">
    <w:name w:val="リストなし14"/>
    <w:next w:val="a2"/>
    <w:uiPriority w:val="99"/>
    <w:semiHidden/>
    <w:unhideWhenUsed/>
    <w:rsid w:val="00F00114"/>
  </w:style>
  <w:style w:type="numbering" w:customStyle="1" w:styleId="143">
    <w:name w:val="无列表14"/>
    <w:next w:val="a2"/>
    <w:semiHidden/>
    <w:rsid w:val="00F00114"/>
  </w:style>
  <w:style w:type="numbering" w:customStyle="1" w:styleId="NoList24">
    <w:name w:val="No List24"/>
    <w:next w:val="a2"/>
    <w:semiHidden/>
    <w:rsid w:val="00F00114"/>
  </w:style>
  <w:style w:type="numbering" w:customStyle="1" w:styleId="NoList34">
    <w:name w:val="No List34"/>
    <w:next w:val="a2"/>
    <w:uiPriority w:val="99"/>
    <w:semiHidden/>
    <w:rsid w:val="00F00114"/>
  </w:style>
  <w:style w:type="numbering" w:customStyle="1" w:styleId="NoList115">
    <w:name w:val="No List115"/>
    <w:next w:val="a2"/>
    <w:uiPriority w:val="99"/>
    <w:semiHidden/>
    <w:unhideWhenUsed/>
    <w:rsid w:val="00F00114"/>
  </w:style>
  <w:style w:type="numbering" w:customStyle="1" w:styleId="150">
    <w:name w:val="無清單15"/>
    <w:next w:val="a2"/>
    <w:uiPriority w:val="99"/>
    <w:semiHidden/>
    <w:unhideWhenUsed/>
    <w:rsid w:val="00F00114"/>
  </w:style>
  <w:style w:type="numbering" w:customStyle="1" w:styleId="1140">
    <w:name w:val="無清單114"/>
    <w:next w:val="a2"/>
    <w:uiPriority w:val="99"/>
    <w:semiHidden/>
    <w:unhideWhenUsed/>
    <w:rsid w:val="00F00114"/>
  </w:style>
  <w:style w:type="numbering" w:customStyle="1" w:styleId="NoList43">
    <w:name w:val="No List43"/>
    <w:next w:val="a2"/>
    <w:uiPriority w:val="99"/>
    <w:semiHidden/>
    <w:unhideWhenUsed/>
    <w:rsid w:val="00F00114"/>
  </w:style>
  <w:style w:type="numbering" w:customStyle="1" w:styleId="NoList124">
    <w:name w:val="No List124"/>
    <w:next w:val="a2"/>
    <w:uiPriority w:val="99"/>
    <w:semiHidden/>
    <w:unhideWhenUsed/>
    <w:rsid w:val="00F00114"/>
  </w:style>
  <w:style w:type="numbering" w:customStyle="1" w:styleId="1141">
    <w:name w:val="リストなし114"/>
    <w:next w:val="a2"/>
    <w:uiPriority w:val="99"/>
    <w:semiHidden/>
    <w:unhideWhenUsed/>
    <w:rsid w:val="00F00114"/>
  </w:style>
  <w:style w:type="numbering" w:customStyle="1" w:styleId="1142">
    <w:name w:val="无列表114"/>
    <w:next w:val="a2"/>
    <w:semiHidden/>
    <w:rsid w:val="00F00114"/>
  </w:style>
  <w:style w:type="numbering" w:customStyle="1" w:styleId="NoList214">
    <w:name w:val="No List214"/>
    <w:next w:val="a2"/>
    <w:semiHidden/>
    <w:rsid w:val="00F00114"/>
  </w:style>
  <w:style w:type="numbering" w:customStyle="1" w:styleId="NoList314">
    <w:name w:val="No List314"/>
    <w:next w:val="a2"/>
    <w:uiPriority w:val="99"/>
    <w:semiHidden/>
    <w:rsid w:val="00F00114"/>
  </w:style>
  <w:style w:type="numbering" w:customStyle="1" w:styleId="NoList1114">
    <w:name w:val="No List1114"/>
    <w:next w:val="a2"/>
    <w:uiPriority w:val="99"/>
    <w:semiHidden/>
    <w:unhideWhenUsed/>
    <w:rsid w:val="00F00114"/>
  </w:style>
  <w:style w:type="numbering" w:customStyle="1" w:styleId="124">
    <w:name w:val="無清單124"/>
    <w:next w:val="a2"/>
    <w:uiPriority w:val="99"/>
    <w:semiHidden/>
    <w:unhideWhenUsed/>
    <w:rsid w:val="00F00114"/>
  </w:style>
  <w:style w:type="numbering" w:customStyle="1" w:styleId="1114">
    <w:name w:val="無清單1114"/>
    <w:next w:val="a2"/>
    <w:uiPriority w:val="99"/>
    <w:semiHidden/>
    <w:unhideWhenUsed/>
    <w:rsid w:val="00F00114"/>
  </w:style>
  <w:style w:type="numbering" w:customStyle="1" w:styleId="230">
    <w:name w:val="无列表23"/>
    <w:next w:val="a2"/>
    <w:uiPriority w:val="99"/>
    <w:semiHidden/>
    <w:unhideWhenUsed/>
    <w:rsid w:val="00F00114"/>
  </w:style>
  <w:style w:type="numbering" w:customStyle="1" w:styleId="NoList1213">
    <w:name w:val="No List1213"/>
    <w:next w:val="a2"/>
    <w:uiPriority w:val="99"/>
    <w:semiHidden/>
    <w:unhideWhenUsed/>
    <w:rsid w:val="00F00114"/>
  </w:style>
  <w:style w:type="numbering" w:customStyle="1" w:styleId="11132">
    <w:name w:val="リストなし1113"/>
    <w:next w:val="a2"/>
    <w:uiPriority w:val="99"/>
    <w:semiHidden/>
    <w:unhideWhenUsed/>
    <w:rsid w:val="00F00114"/>
  </w:style>
  <w:style w:type="numbering" w:customStyle="1" w:styleId="11133">
    <w:name w:val="无列表1113"/>
    <w:next w:val="a2"/>
    <w:semiHidden/>
    <w:rsid w:val="00F00114"/>
  </w:style>
  <w:style w:type="numbering" w:customStyle="1" w:styleId="NoList2113">
    <w:name w:val="No List2113"/>
    <w:next w:val="a2"/>
    <w:semiHidden/>
    <w:rsid w:val="00F00114"/>
  </w:style>
  <w:style w:type="numbering" w:customStyle="1" w:styleId="NoList3113">
    <w:name w:val="No List3113"/>
    <w:next w:val="a2"/>
    <w:uiPriority w:val="99"/>
    <w:semiHidden/>
    <w:rsid w:val="00F00114"/>
  </w:style>
  <w:style w:type="numbering" w:customStyle="1" w:styleId="NoList11113">
    <w:name w:val="No List11113"/>
    <w:next w:val="a2"/>
    <w:uiPriority w:val="99"/>
    <w:semiHidden/>
    <w:unhideWhenUsed/>
    <w:rsid w:val="00F00114"/>
  </w:style>
  <w:style w:type="numbering" w:customStyle="1" w:styleId="12130">
    <w:name w:val="無清單1213"/>
    <w:next w:val="a2"/>
    <w:uiPriority w:val="99"/>
    <w:semiHidden/>
    <w:unhideWhenUsed/>
    <w:rsid w:val="00F00114"/>
  </w:style>
  <w:style w:type="numbering" w:customStyle="1" w:styleId="11113">
    <w:name w:val="無清單11113"/>
    <w:next w:val="a2"/>
    <w:uiPriority w:val="99"/>
    <w:semiHidden/>
    <w:unhideWhenUsed/>
    <w:rsid w:val="00F00114"/>
  </w:style>
  <w:style w:type="numbering" w:customStyle="1" w:styleId="NoList53">
    <w:name w:val="No List53"/>
    <w:next w:val="a2"/>
    <w:uiPriority w:val="99"/>
    <w:semiHidden/>
    <w:unhideWhenUsed/>
    <w:rsid w:val="00F00114"/>
  </w:style>
  <w:style w:type="numbering" w:customStyle="1" w:styleId="NoList133">
    <w:name w:val="No List133"/>
    <w:next w:val="a2"/>
    <w:uiPriority w:val="99"/>
    <w:semiHidden/>
    <w:unhideWhenUsed/>
    <w:rsid w:val="00F00114"/>
  </w:style>
  <w:style w:type="numbering" w:customStyle="1" w:styleId="1232">
    <w:name w:val="リストなし123"/>
    <w:next w:val="a2"/>
    <w:uiPriority w:val="99"/>
    <w:semiHidden/>
    <w:unhideWhenUsed/>
    <w:rsid w:val="00F00114"/>
  </w:style>
  <w:style w:type="numbering" w:customStyle="1" w:styleId="1233">
    <w:name w:val="无列表123"/>
    <w:next w:val="a2"/>
    <w:semiHidden/>
    <w:rsid w:val="00F00114"/>
  </w:style>
  <w:style w:type="numbering" w:customStyle="1" w:styleId="NoList223">
    <w:name w:val="No List223"/>
    <w:next w:val="a2"/>
    <w:semiHidden/>
    <w:rsid w:val="00F00114"/>
  </w:style>
  <w:style w:type="numbering" w:customStyle="1" w:styleId="NoList323">
    <w:name w:val="No List323"/>
    <w:next w:val="a2"/>
    <w:uiPriority w:val="99"/>
    <w:semiHidden/>
    <w:rsid w:val="00F00114"/>
  </w:style>
  <w:style w:type="numbering" w:customStyle="1" w:styleId="NoList1123">
    <w:name w:val="No List1123"/>
    <w:next w:val="a2"/>
    <w:uiPriority w:val="99"/>
    <w:semiHidden/>
    <w:unhideWhenUsed/>
    <w:rsid w:val="00F00114"/>
  </w:style>
  <w:style w:type="numbering" w:customStyle="1" w:styleId="1330">
    <w:name w:val="無清單133"/>
    <w:next w:val="a2"/>
    <w:uiPriority w:val="99"/>
    <w:semiHidden/>
    <w:unhideWhenUsed/>
    <w:rsid w:val="00F00114"/>
  </w:style>
  <w:style w:type="numbering" w:customStyle="1" w:styleId="11230">
    <w:name w:val="無清單1123"/>
    <w:next w:val="a2"/>
    <w:uiPriority w:val="99"/>
    <w:semiHidden/>
    <w:unhideWhenUsed/>
    <w:rsid w:val="00F00114"/>
  </w:style>
  <w:style w:type="numbering" w:customStyle="1" w:styleId="2130">
    <w:name w:val="无列表213"/>
    <w:next w:val="a2"/>
    <w:uiPriority w:val="99"/>
    <w:semiHidden/>
    <w:unhideWhenUsed/>
    <w:rsid w:val="00F00114"/>
  </w:style>
  <w:style w:type="numbering" w:customStyle="1" w:styleId="NoList1222">
    <w:name w:val="No List1222"/>
    <w:next w:val="a2"/>
    <w:uiPriority w:val="99"/>
    <w:semiHidden/>
    <w:unhideWhenUsed/>
    <w:rsid w:val="00F00114"/>
  </w:style>
  <w:style w:type="numbering" w:customStyle="1" w:styleId="11221">
    <w:name w:val="リストなし1122"/>
    <w:next w:val="a2"/>
    <w:uiPriority w:val="99"/>
    <w:semiHidden/>
    <w:unhideWhenUsed/>
    <w:rsid w:val="00F00114"/>
  </w:style>
  <w:style w:type="numbering" w:customStyle="1" w:styleId="11222">
    <w:name w:val="无列表1122"/>
    <w:next w:val="a2"/>
    <w:semiHidden/>
    <w:rsid w:val="00F00114"/>
  </w:style>
  <w:style w:type="numbering" w:customStyle="1" w:styleId="NoList2122">
    <w:name w:val="No List2122"/>
    <w:next w:val="a2"/>
    <w:semiHidden/>
    <w:rsid w:val="00F00114"/>
  </w:style>
  <w:style w:type="numbering" w:customStyle="1" w:styleId="NoList3122">
    <w:name w:val="No List3122"/>
    <w:next w:val="a2"/>
    <w:uiPriority w:val="99"/>
    <w:semiHidden/>
    <w:rsid w:val="00F00114"/>
  </w:style>
  <w:style w:type="numbering" w:customStyle="1" w:styleId="NoList11123">
    <w:name w:val="No List11123"/>
    <w:next w:val="a2"/>
    <w:uiPriority w:val="99"/>
    <w:semiHidden/>
    <w:unhideWhenUsed/>
    <w:rsid w:val="00F00114"/>
  </w:style>
  <w:style w:type="numbering" w:customStyle="1" w:styleId="12220">
    <w:name w:val="無清單1222"/>
    <w:next w:val="a2"/>
    <w:uiPriority w:val="99"/>
    <w:semiHidden/>
    <w:unhideWhenUsed/>
    <w:rsid w:val="00F00114"/>
  </w:style>
  <w:style w:type="numbering" w:customStyle="1" w:styleId="111220">
    <w:name w:val="無清單11122"/>
    <w:next w:val="a2"/>
    <w:uiPriority w:val="99"/>
    <w:semiHidden/>
    <w:unhideWhenUsed/>
    <w:rsid w:val="00F00114"/>
  </w:style>
  <w:style w:type="table" w:customStyle="1" w:styleId="TableGrid1121">
    <w:name w:val="Table Grid1121"/>
    <w:basedOn w:val="a1"/>
    <w:next w:val="aff4"/>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F001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F001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F00114"/>
  </w:style>
  <w:style w:type="table" w:customStyle="1" w:styleId="TableGrid9">
    <w:name w:val="Table Grid9"/>
    <w:basedOn w:val="a1"/>
    <w:next w:val="aff4"/>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F00114"/>
  </w:style>
  <w:style w:type="numbering" w:customStyle="1" w:styleId="151">
    <w:name w:val="リストなし15"/>
    <w:next w:val="a2"/>
    <w:uiPriority w:val="99"/>
    <w:semiHidden/>
    <w:unhideWhenUsed/>
    <w:rsid w:val="00F00114"/>
  </w:style>
  <w:style w:type="table" w:customStyle="1" w:styleId="TableGrid15">
    <w:name w:val="Table Grid15"/>
    <w:basedOn w:val="a1"/>
    <w:next w:val="aff4"/>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F00114"/>
  </w:style>
  <w:style w:type="table" w:customStyle="1" w:styleId="350">
    <w:name w:val="网格型35"/>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F00114"/>
  </w:style>
  <w:style w:type="numbering" w:customStyle="1" w:styleId="NoList35">
    <w:name w:val="No List35"/>
    <w:next w:val="a2"/>
    <w:uiPriority w:val="99"/>
    <w:semiHidden/>
    <w:rsid w:val="00F00114"/>
  </w:style>
  <w:style w:type="table" w:customStyle="1" w:styleId="TableGrid45">
    <w:name w:val="Table Grid45"/>
    <w:basedOn w:val="a1"/>
    <w:next w:val="aff4"/>
    <w:rsid w:val="00F001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F00114"/>
  </w:style>
  <w:style w:type="numbering" w:customStyle="1" w:styleId="160">
    <w:name w:val="無清單16"/>
    <w:next w:val="a2"/>
    <w:uiPriority w:val="99"/>
    <w:semiHidden/>
    <w:unhideWhenUsed/>
    <w:rsid w:val="00F00114"/>
  </w:style>
  <w:style w:type="numbering" w:customStyle="1" w:styleId="115">
    <w:name w:val="無清單115"/>
    <w:next w:val="a2"/>
    <w:uiPriority w:val="99"/>
    <w:semiHidden/>
    <w:unhideWhenUsed/>
    <w:rsid w:val="00F00114"/>
  </w:style>
  <w:style w:type="table" w:customStyle="1" w:styleId="153">
    <w:name w:val="表格格線15"/>
    <w:basedOn w:val="a1"/>
    <w:next w:val="aff4"/>
    <w:rsid w:val="00F001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F00114"/>
  </w:style>
  <w:style w:type="numbering" w:customStyle="1" w:styleId="240">
    <w:name w:val="无列表24"/>
    <w:next w:val="a2"/>
    <w:uiPriority w:val="99"/>
    <w:semiHidden/>
    <w:unhideWhenUsed/>
    <w:rsid w:val="00F00114"/>
  </w:style>
  <w:style w:type="numbering" w:customStyle="1" w:styleId="NoList125">
    <w:name w:val="No List125"/>
    <w:next w:val="a2"/>
    <w:uiPriority w:val="99"/>
    <w:semiHidden/>
    <w:unhideWhenUsed/>
    <w:rsid w:val="00F00114"/>
  </w:style>
  <w:style w:type="numbering" w:customStyle="1" w:styleId="1150">
    <w:name w:val="リストなし115"/>
    <w:next w:val="a2"/>
    <w:uiPriority w:val="99"/>
    <w:semiHidden/>
    <w:unhideWhenUsed/>
    <w:rsid w:val="00F00114"/>
  </w:style>
  <w:style w:type="numbering" w:customStyle="1" w:styleId="1151">
    <w:name w:val="无列表115"/>
    <w:next w:val="a2"/>
    <w:semiHidden/>
    <w:rsid w:val="00F00114"/>
  </w:style>
  <w:style w:type="numbering" w:customStyle="1" w:styleId="NoList215">
    <w:name w:val="No List215"/>
    <w:next w:val="a2"/>
    <w:semiHidden/>
    <w:rsid w:val="00F00114"/>
  </w:style>
  <w:style w:type="numbering" w:customStyle="1" w:styleId="NoList315">
    <w:name w:val="No List315"/>
    <w:next w:val="a2"/>
    <w:uiPriority w:val="99"/>
    <w:semiHidden/>
    <w:rsid w:val="00F00114"/>
  </w:style>
  <w:style w:type="numbering" w:customStyle="1" w:styleId="125">
    <w:name w:val="無清單125"/>
    <w:next w:val="a2"/>
    <w:uiPriority w:val="99"/>
    <w:semiHidden/>
    <w:unhideWhenUsed/>
    <w:rsid w:val="00F00114"/>
  </w:style>
  <w:style w:type="numbering" w:customStyle="1" w:styleId="1115">
    <w:name w:val="無清單1115"/>
    <w:next w:val="a2"/>
    <w:uiPriority w:val="99"/>
    <w:semiHidden/>
    <w:unhideWhenUsed/>
    <w:rsid w:val="00F00114"/>
  </w:style>
  <w:style w:type="table" w:customStyle="1" w:styleId="TableGrid114">
    <w:name w:val="Table Grid114"/>
    <w:basedOn w:val="a1"/>
    <w:next w:val="aff4"/>
    <w:uiPriority w:val="39"/>
    <w:rsid w:val="00F0011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F00114"/>
  </w:style>
  <w:style w:type="numbering" w:customStyle="1" w:styleId="NoList1124">
    <w:name w:val="No List1124"/>
    <w:next w:val="a2"/>
    <w:uiPriority w:val="99"/>
    <w:semiHidden/>
    <w:unhideWhenUsed/>
    <w:rsid w:val="00F00114"/>
  </w:style>
  <w:style w:type="table" w:customStyle="1" w:styleId="TableGrid53">
    <w:name w:val="Table Grid53"/>
    <w:basedOn w:val="a1"/>
    <w:next w:val="aff4"/>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rsid w:val="00F001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F001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F00114"/>
  </w:style>
  <w:style w:type="numbering" w:customStyle="1" w:styleId="11140">
    <w:name w:val="リストなし1114"/>
    <w:next w:val="a2"/>
    <w:uiPriority w:val="99"/>
    <w:semiHidden/>
    <w:unhideWhenUsed/>
    <w:rsid w:val="00F00114"/>
  </w:style>
  <w:style w:type="numbering" w:customStyle="1" w:styleId="11141">
    <w:name w:val="无列表1114"/>
    <w:next w:val="a2"/>
    <w:semiHidden/>
    <w:rsid w:val="00F00114"/>
  </w:style>
  <w:style w:type="numbering" w:customStyle="1" w:styleId="NoList2114">
    <w:name w:val="No List2114"/>
    <w:next w:val="a2"/>
    <w:semiHidden/>
    <w:rsid w:val="00F00114"/>
  </w:style>
  <w:style w:type="numbering" w:customStyle="1" w:styleId="NoList3114">
    <w:name w:val="No List3114"/>
    <w:next w:val="a2"/>
    <w:uiPriority w:val="99"/>
    <w:semiHidden/>
    <w:rsid w:val="00F00114"/>
  </w:style>
  <w:style w:type="numbering" w:customStyle="1" w:styleId="NoList11114">
    <w:name w:val="No List11114"/>
    <w:next w:val="a2"/>
    <w:uiPriority w:val="99"/>
    <w:semiHidden/>
    <w:unhideWhenUsed/>
    <w:rsid w:val="00F00114"/>
  </w:style>
  <w:style w:type="numbering" w:customStyle="1" w:styleId="12140">
    <w:name w:val="無清單1214"/>
    <w:next w:val="a2"/>
    <w:uiPriority w:val="99"/>
    <w:semiHidden/>
    <w:unhideWhenUsed/>
    <w:rsid w:val="00F00114"/>
  </w:style>
  <w:style w:type="numbering" w:customStyle="1" w:styleId="111140">
    <w:name w:val="無清單11114"/>
    <w:next w:val="a2"/>
    <w:uiPriority w:val="99"/>
    <w:semiHidden/>
    <w:unhideWhenUsed/>
    <w:rsid w:val="00F00114"/>
  </w:style>
  <w:style w:type="numbering" w:customStyle="1" w:styleId="NoList54">
    <w:name w:val="No List54"/>
    <w:next w:val="a2"/>
    <w:uiPriority w:val="99"/>
    <w:semiHidden/>
    <w:unhideWhenUsed/>
    <w:rsid w:val="00F00114"/>
  </w:style>
  <w:style w:type="table" w:customStyle="1" w:styleId="TableGrid63">
    <w:name w:val="Table Grid63"/>
    <w:basedOn w:val="a1"/>
    <w:next w:val="aff4"/>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F00114"/>
  </w:style>
  <w:style w:type="numbering" w:customStyle="1" w:styleId="1240">
    <w:name w:val="リストなし124"/>
    <w:next w:val="a2"/>
    <w:uiPriority w:val="99"/>
    <w:semiHidden/>
    <w:unhideWhenUsed/>
    <w:rsid w:val="00F00114"/>
  </w:style>
  <w:style w:type="table" w:customStyle="1" w:styleId="TableGrid123">
    <w:name w:val="Table Grid123"/>
    <w:basedOn w:val="a1"/>
    <w:next w:val="aff4"/>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F00114"/>
  </w:style>
  <w:style w:type="table" w:customStyle="1" w:styleId="323">
    <w:name w:val="网格型323"/>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F00114"/>
  </w:style>
  <w:style w:type="numbering" w:customStyle="1" w:styleId="NoList324">
    <w:name w:val="No List324"/>
    <w:next w:val="a2"/>
    <w:uiPriority w:val="99"/>
    <w:semiHidden/>
    <w:rsid w:val="00F00114"/>
  </w:style>
  <w:style w:type="table" w:customStyle="1" w:styleId="TableGrid423">
    <w:name w:val="Table Grid423"/>
    <w:basedOn w:val="a1"/>
    <w:next w:val="aff4"/>
    <w:rsid w:val="00F001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F00114"/>
  </w:style>
  <w:style w:type="numbering" w:customStyle="1" w:styleId="1124">
    <w:name w:val="無清單1124"/>
    <w:next w:val="a2"/>
    <w:uiPriority w:val="99"/>
    <w:semiHidden/>
    <w:unhideWhenUsed/>
    <w:rsid w:val="00F00114"/>
  </w:style>
  <w:style w:type="table" w:customStyle="1" w:styleId="1234">
    <w:name w:val="表格格線123"/>
    <w:basedOn w:val="a1"/>
    <w:next w:val="aff4"/>
    <w:rsid w:val="00F001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F00114"/>
  </w:style>
  <w:style w:type="numbering" w:customStyle="1" w:styleId="NoList1223">
    <w:name w:val="No List1223"/>
    <w:next w:val="a2"/>
    <w:uiPriority w:val="99"/>
    <w:semiHidden/>
    <w:unhideWhenUsed/>
    <w:rsid w:val="00F00114"/>
  </w:style>
  <w:style w:type="numbering" w:customStyle="1" w:styleId="11231">
    <w:name w:val="リストなし1123"/>
    <w:next w:val="a2"/>
    <w:uiPriority w:val="99"/>
    <w:semiHidden/>
    <w:unhideWhenUsed/>
    <w:rsid w:val="00F00114"/>
  </w:style>
  <w:style w:type="numbering" w:customStyle="1" w:styleId="11232">
    <w:name w:val="无列表1123"/>
    <w:next w:val="a2"/>
    <w:semiHidden/>
    <w:rsid w:val="00F00114"/>
  </w:style>
  <w:style w:type="numbering" w:customStyle="1" w:styleId="NoList2123">
    <w:name w:val="No List2123"/>
    <w:next w:val="a2"/>
    <w:semiHidden/>
    <w:rsid w:val="00F00114"/>
  </w:style>
  <w:style w:type="numbering" w:customStyle="1" w:styleId="NoList3123">
    <w:name w:val="No List3123"/>
    <w:next w:val="a2"/>
    <w:uiPriority w:val="99"/>
    <w:semiHidden/>
    <w:rsid w:val="00F00114"/>
  </w:style>
  <w:style w:type="numbering" w:customStyle="1" w:styleId="NoList11124">
    <w:name w:val="No List11124"/>
    <w:next w:val="a2"/>
    <w:uiPriority w:val="99"/>
    <w:semiHidden/>
    <w:unhideWhenUsed/>
    <w:rsid w:val="00F00114"/>
  </w:style>
  <w:style w:type="numbering" w:customStyle="1" w:styleId="12230">
    <w:name w:val="無清單1223"/>
    <w:next w:val="a2"/>
    <w:uiPriority w:val="99"/>
    <w:semiHidden/>
    <w:unhideWhenUsed/>
    <w:rsid w:val="00F00114"/>
  </w:style>
  <w:style w:type="numbering" w:customStyle="1" w:styleId="11123">
    <w:name w:val="無清單11123"/>
    <w:next w:val="a2"/>
    <w:uiPriority w:val="99"/>
    <w:semiHidden/>
    <w:unhideWhenUsed/>
    <w:rsid w:val="00F00114"/>
  </w:style>
  <w:style w:type="table" w:customStyle="1" w:styleId="TableGrid1112">
    <w:name w:val="Table Grid1112"/>
    <w:basedOn w:val="a1"/>
    <w:next w:val="aff4"/>
    <w:uiPriority w:val="39"/>
    <w:rsid w:val="00F0011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F00114"/>
  </w:style>
  <w:style w:type="table" w:customStyle="1" w:styleId="215">
    <w:name w:val="网格型21"/>
    <w:basedOn w:val="a1"/>
    <w:next w:val="aff4"/>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F00114"/>
  </w:style>
  <w:style w:type="numbering" w:customStyle="1" w:styleId="NoList1132">
    <w:name w:val="No List1132"/>
    <w:next w:val="a2"/>
    <w:uiPriority w:val="99"/>
    <w:semiHidden/>
    <w:unhideWhenUsed/>
    <w:rsid w:val="00F00114"/>
  </w:style>
  <w:style w:type="numbering" w:customStyle="1" w:styleId="NoList412">
    <w:name w:val="No List412"/>
    <w:next w:val="a2"/>
    <w:uiPriority w:val="99"/>
    <w:semiHidden/>
    <w:unhideWhenUsed/>
    <w:rsid w:val="00F00114"/>
  </w:style>
  <w:style w:type="table" w:customStyle="1" w:styleId="TableGrid1122">
    <w:name w:val="Table Grid1122"/>
    <w:basedOn w:val="a1"/>
    <w:next w:val="aff4"/>
    <w:uiPriority w:val="39"/>
    <w:rsid w:val="00F0011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F0011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F0011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F0011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F0011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F0011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F00114"/>
  </w:style>
  <w:style w:type="numbering" w:customStyle="1" w:styleId="NoList12112">
    <w:name w:val="No List12112"/>
    <w:next w:val="a2"/>
    <w:uiPriority w:val="99"/>
    <w:semiHidden/>
    <w:unhideWhenUsed/>
    <w:rsid w:val="00F00114"/>
  </w:style>
  <w:style w:type="numbering" w:customStyle="1" w:styleId="111122">
    <w:name w:val="リストなし11112"/>
    <w:next w:val="a2"/>
    <w:uiPriority w:val="99"/>
    <w:semiHidden/>
    <w:unhideWhenUsed/>
    <w:rsid w:val="00F00114"/>
  </w:style>
  <w:style w:type="numbering" w:customStyle="1" w:styleId="111123">
    <w:name w:val="无列表11112"/>
    <w:next w:val="a2"/>
    <w:semiHidden/>
    <w:rsid w:val="00F00114"/>
  </w:style>
  <w:style w:type="numbering" w:customStyle="1" w:styleId="NoList21112">
    <w:name w:val="No List21112"/>
    <w:next w:val="a2"/>
    <w:semiHidden/>
    <w:rsid w:val="00F00114"/>
  </w:style>
  <w:style w:type="numbering" w:customStyle="1" w:styleId="NoList31112">
    <w:name w:val="No List31112"/>
    <w:next w:val="a2"/>
    <w:uiPriority w:val="99"/>
    <w:semiHidden/>
    <w:rsid w:val="00F00114"/>
  </w:style>
  <w:style w:type="numbering" w:customStyle="1" w:styleId="NoList111112">
    <w:name w:val="No List111112"/>
    <w:next w:val="a2"/>
    <w:uiPriority w:val="99"/>
    <w:semiHidden/>
    <w:unhideWhenUsed/>
    <w:rsid w:val="00F00114"/>
  </w:style>
  <w:style w:type="numbering" w:customStyle="1" w:styleId="121120">
    <w:name w:val="無清單12112"/>
    <w:next w:val="a2"/>
    <w:uiPriority w:val="99"/>
    <w:semiHidden/>
    <w:unhideWhenUsed/>
    <w:rsid w:val="00F00114"/>
  </w:style>
  <w:style w:type="numbering" w:customStyle="1" w:styleId="1111120">
    <w:name w:val="無清單111112"/>
    <w:next w:val="a2"/>
    <w:uiPriority w:val="99"/>
    <w:semiHidden/>
    <w:unhideWhenUsed/>
    <w:rsid w:val="00F00114"/>
  </w:style>
  <w:style w:type="numbering" w:customStyle="1" w:styleId="NoList1312">
    <w:name w:val="No List1312"/>
    <w:next w:val="a2"/>
    <w:uiPriority w:val="99"/>
    <w:semiHidden/>
    <w:unhideWhenUsed/>
    <w:rsid w:val="00F00114"/>
  </w:style>
  <w:style w:type="numbering" w:customStyle="1" w:styleId="12122">
    <w:name w:val="リストなし1212"/>
    <w:next w:val="a2"/>
    <w:uiPriority w:val="99"/>
    <w:semiHidden/>
    <w:unhideWhenUsed/>
    <w:rsid w:val="00F00114"/>
  </w:style>
  <w:style w:type="numbering" w:customStyle="1" w:styleId="1212110">
    <w:name w:val="无列表121211"/>
    <w:next w:val="a2"/>
    <w:semiHidden/>
    <w:rsid w:val="00F00114"/>
  </w:style>
  <w:style w:type="numbering" w:customStyle="1" w:styleId="NoList2212">
    <w:name w:val="No List2212"/>
    <w:next w:val="a2"/>
    <w:semiHidden/>
    <w:rsid w:val="00F00114"/>
  </w:style>
  <w:style w:type="numbering" w:customStyle="1" w:styleId="NoList3212">
    <w:name w:val="No List3212"/>
    <w:next w:val="a2"/>
    <w:uiPriority w:val="99"/>
    <w:semiHidden/>
    <w:rsid w:val="00F00114"/>
  </w:style>
  <w:style w:type="numbering" w:customStyle="1" w:styleId="NoList11212">
    <w:name w:val="No List11212"/>
    <w:next w:val="a2"/>
    <w:uiPriority w:val="99"/>
    <w:semiHidden/>
    <w:unhideWhenUsed/>
    <w:rsid w:val="00F00114"/>
  </w:style>
  <w:style w:type="numbering" w:customStyle="1" w:styleId="13120">
    <w:name w:val="無清單1312"/>
    <w:next w:val="a2"/>
    <w:uiPriority w:val="99"/>
    <w:semiHidden/>
    <w:unhideWhenUsed/>
    <w:rsid w:val="00F00114"/>
  </w:style>
  <w:style w:type="numbering" w:customStyle="1" w:styleId="112120">
    <w:name w:val="無清單11212"/>
    <w:next w:val="a2"/>
    <w:uiPriority w:val="99"/>
    <w:semiHidden/>
    <w:unhideWhenUsed/>
    <w:rsid w:val="00F00114"/>
  </w:style>
  <w:style w:type="numbering" w:customStyle="1" w:styleId="2112">
    <w:name w:val="无列表2112"/>
    <w:next w:val="a2"/>
    <w:uiPriority w:val="99"/>
    <w:semiHidden/>
    <w:unhideWhenUsed/>
    <w:rsid w:val="00F00114"/>
  </w:style>
  <w:style w:type="numbering" w:customStyle="1" w:styleId="NoList12212">
    <w:name w:val="No List12212"/>
    <w:next w:val="a2"/>
    <w:uiPriority w:val="99"/>
    <w:semiHidden/>
    <w:unhideWhenUsed/>
    <w:rsid w:val="00F00114"/>
  </w:style>
  <w:style w:type="numbering" w:customStyle="1" w:styleId="112121">
    <w:name w:val="リストなし11212"/>
    <w:next w:val="a2"/>
    <w:uiPriority w:val="99"/>
    <w:semiHidden/>
    <w:unhideWhenUsed/>
    <w:rsid w:val="00F00114"/>
  </w:style>
  <w:style w:type="numbering" w:customStyle="1" w:styleId="112122">
    <w:name w:val="无列表11212"/>
    <w:next w:val="a2"/>
    <w:semiHidden/>
    <w:rsid w:val="00F00114"/>
  </w:style>
  <w:style w:type="numbering" w:customStyle="1" w:styleId="NoList21212">
    <w:name w:val="No List21212"/>
    <w:next w:val="a2"/>
    <w:semiHidden/>
    <w:rsid w:val="00F00114"/>
  </w:style>
  <w:style w:type="numbering" w:customStyle="1" w:styleId="NoList31212">
    <w:name w:val="No List31212"/>
    <w:next w:val="a2"/>
    <w:uiPriority w:val="99"/>
    <w:semiHidden/>
    <w:rsid w:val="00F00114"/>
  </w:style>
  <w:style w:type="numbering" w:customStyle="1" w:styleId="NoList111212">
    <w:name w:val="No List111212"/>
    <w:next w:val="a2"/>
    <w:uiPriority w:val="99"/>
    <w:semiHidden/>
    <w:unhideWhenUsed/>
    <w:rsid w:val="00F00114"/>
  </w:style>
  <w:style w:type="numbering" w:customStyle="1" w:styleId="12212">
    <w:name w:val="無清單12212"/>
    <w:next w:val="a2"/>
    <w:uiPriority w:val="99"/>
    <w:semiHidden/>
    <w:unhideWhenUsed/>
    <w:rsid w:val="00F00114"/>
  </w:style>
  <w:style w:type="numbering" w:customStyle="1" w:styleId="1112120">
    <w:name w:val="無清單111212"/>
    <w:next w:val="a2"/>
    <w:uiPriority w:val="99"/>
    <w:semiHidden/>
    <w:unhideWhenUsed/>
    <w:rsid w:val="00F00114"/>
  </w:style>
  <w:style w:type="character" w:customStyle="1" w:styleId="NumberedListChar">
    <w:name w:val="Numbered List Char"/>
    <w:basedOn w:val="a0"/>
    <w:link w:val="NumberedList"/>
    <w:rsid w:val="00F00114"/>
    <w:rPr>
      <w:rFonts w:ascii="Times New Roman" w:eastAsia="MS Mincho" w:hAnsi="Times New Roman"/>
      <w:lang w:val="en-US" w:eastAsia="en-GB"/>
    </w:rPr>
  </w:style>
  <w:style w:type="character" w:customStyle="1" w:styleId="11Char">
    <w:name w:val="1.1 Char"/>
    <w:link w:val="116"/>
    <w:rsid w:val="00F00114"/>
    <w:rPr>
      <w:rFonts w:ascii="Arial" w:eastAsia="MS Mincho" w:hAnsi="Arial"/>
      <w:b/>
      <w:bCs/>
      <w:sz w:val="24"/>
      <w:szCs w:val="26"/>
    </w:rPr>
  </w:style>
  <w:style w:type="character" w:customStyle="1" w:styleId="1f1">
    <w:name w:val="明显强调1"/>
    <w:uiPriority w:val="21"/>
    <w:qFormat/>
    <w:rsid w:val="00F00114"/>
    <w:rPr>
      <w:b/>
      <w:bCs/>
      <w:i/>
      <w:iCs/>
      <w:color w:val="4F81BD"/>
    </w:rPr>
  </w:style>
  <w:style w:type="paragraph" w:customStyle="1" w:styleId="MediumGrid21">
    <w:name w:val="Medium Grid 21"/>
    <w:uiPriority w:val="1"/>
    <w:qFormat/>
    <w:rsid w:val="00F0011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F00114"/>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F00114"/>
    <w:pPr>
      <w:numPr>
        <w:numId w:val="10"/>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f8">
    <w:name w:val="Emphasis"/>
    <w:qFormat/>
    <w:rsid w:val="00F00114"/>
    <w:rPr>
      <w:rFonts w:ascii="Times New Roman" w:hAnsi="Times New Roman" w:cs="Times New Roman" w:hint="default"/>
      <w:i/>
      <w:iCs/>
    </w:rPr>
  </w:style>
  <w:style w:type="paragraph" w:styleId="afff9">
    <w:name w:val="No Spacing"/>
    <w:basedOn w:val="a"/>
    <w:uiPriority w:val="1"/>
    <w:qFormat/>
    <w:rsid w:val="00F00114"/>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F00114"/>
    <w:rPr>
      <w:b/>
      <w:bCs w:val="0"/>
      <w:i/>
      <w:iCs w:val="0"/>
      <w:color w:val="4F81BD"/>
    </w:rPr>
  </w:style>
  <w:style w:type="character" w:styleId="afffb">
    <w:name w:val="Subtle Reference"/>
    <w:uiPriority w:val="31"/>
    <w:qFormat/>
    <w:rsid w:val="00F00114"/>
    <w:rPr>
      <w:smallCaps/>
      <w:color w:val="C0504D"/>
      <w:u w:val="single"/>
    </w:rPr>
  </w:style>
  <w:style w:type="character" w:styleId="afffc">
    <w:name w:val="Intense Reference"/>
    <w:qFormat/>
    <w:rsid w:val="00F00114"/>
    <w:rPr>
      <w:b/>
      <w:bCs w:val="0"/>
      <w:smallCaps/>
      <w:color w:val="C0504D"/>
      <w:spacing w:val="5"/>
      <w:u w:val="single"/>
    </w:rPr>
  </w:style>
  <w:style w:type="paragraph" w:customStyle="1" w:styleId="Header-3gppTdoc">
    <w:name w:val="Header-3gpp Tdoc"/>
    <w:basedOn w:val="a4"/>
    <w:link w:val="Header-3gppTdocChar"/>
    <w:qFormat/>
    <w:rsid w:val="00F0011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F00114"/>
    <w:rPr>
      <w:rFonts w:ascii="Arial" w:eastAsia="MS Mincho" w:hAnsi="Arial" w:cs="Arial"/>
      <w:b/>
      <w:sz w:val="24"/>
      <w:szCs w:val="24"/>
      <w:lang w:val="en-US" w:eastAsia="en-GB"/>
    </w:rPr>
  </w:style>
  <w:style w:type="numbering" w:customStyle="1" w:styleId="1311111">
    <w:name w:val="无列表131111"/>
    <w:next w:val="a2"/>
    <w:semiHidden/>
    <w:rsid w:val="00F00114"/>
  </w:style>
  <w:style w:type="numbering" w:customStyle="1" w:styleId="NoList411111">
    <w:name w:val="No List411111"/>
    <w:next w:val="a2"/>
    <w:uiPriority w:val="99"/>
    <w:semiHidden/>
    <w:unhideWhenUsed/>
    <w:rsid w:val="00F00114"/>
  </w:style>
  <w:style w:type="numbering" w:customStyle="1" w:styleId="221111">
    <w:name w:val="无列表221111"/>
    <w:next w:val="a2"/>
    <w:uiPriority w:val="99"/>
    <w:semiHidden/>
    <w:unhideWhenUsed/>
    <w:rsid w:val="00F00114"/>
  </w:style>
  <w:style w:type="numbering" w:customStyle="1" w:styleId="NoList12111111">
    <w:name w:val="No List12111111"/>
    <w:next w:val="a2"/>
    <w:uiPriority w:val="99"/>
    <w:semiHidden/>
    <w:unhideWhenUsed/>
    <w:rsid w:val="00F00114"/>
  </w:style>
  <w:style w:type="numbering" w:customStyle="1" w:styleId="111111110">
    <w:name w:val="リストなし11111111"/>
    <w:next w:val="a2"/>
    <w:uiPriority w:val="99"/>
    <w:semiHidden/>
    <w:unhideWhenUsed/>
    <w:rsid w:val="00F00114"/>
  </w:style>
  <w:style w:type="numbering" w:customStyle="1" w:styleId="111111112">
    <w:name w:val="无列表11111111"/>
    <w:next w:val="a2"/>
    <w:semiHidden/>
    <w:rsid w:val="00F00114"/>
  </w:style>
  <w:style w:type="numbering" w:customStyle="1" w:styleId="NoList21111111">
    <w:name w:val="No List21111111"/>
    <w:next w:val="a2"/>
    <w:semiHidden/>
    <w:rsid w:val="00F00114"/>
  </w:style>
  <w:style w:type="numbering" w:customStyle="1" w:styleId="NoList31111111">
    <w:name w:val="No List31111111"/>
    <w:next w:val="a2"/>
    <w:uiPriority w:val="99"/>
    <w:semiHidden/>
    <w:rsid w:val="00F00114"/>
  </w:style>
  <w:style w:type="numbering" w:customStyle="1" w:styleId="NoList111111111">
    <w:name w:val="No List111111111"/>
    <w:next w:val="a2"/>
    <w:uiPriority w:val="99"/>
    <w:semiHidden/>
    <w:unhideWhenUsed/>
    <w:rsid w:val="00F00114"/>
  </w:style>
  <w:style w:type="numbering" w:customStyle="1" w:styleId="12111111">
    <w:name w:val="無清單12111111"/>
    <w:next w:val="a2"/>
    <w:uiPriority w:val="99"/>
    <w:semiHidden/>
    <w:unhideWhenUsed/>
    <w:rsid w:val="00F00114"/>
  </w:style>
  <w:style w:type="numbering" w:customStyle="1" w:styleId="1111111111">
    <w:name w:val="無清單1111111111"/>
    <w:next w:val="a2"/>
    <w:uiPriority w:val="99"/>
    <w:semiHidden/>
    <w:unhideWhenUsed/>
    <w:rsid w:val="00F00114"/>
  </w:style>
  <w:style w:type="numbering" w:customStyle="1" w:styleId="NoList1311111">
    <w:name w:val="No List1311111"/>
    <w:next w:val="a2"/>
    <w:uiPriority w:val="99"/>
    <w:semiHidden/>
    <w:unhideWhenUsed/>
    <w:rsid w:val="00F00114"/>
  </w:style>
  <w:style w:type="numbering" w:customStyle="1" w:styleId="12111110">
    <w:name w:val="リストなし1211111"/>
    <w:next w:val="a2"/>
    <w:uiPriority w:val="99"/>
    <w:semiHidden/>
    <w:unhideWhenUsed/>
    <w:rsid w:val="00F00114"/>
  </w:style>
  <w:style w:type="numbering" w:customStyle="1" w:styleId="12111112">
    <w:name w:val="无列表1211111"/>
    <w:next w:val="a2"/>
    <w:semiHidden/>
    <w:rsid w:val="00F00114"/>
  </w:style>
  <w:style w:type="numbering" w:customStyle="1" w:styleId="NoList2211111">
    <w:name w:val="No List2211111"/>
    <w:next w:val="a2"/>
    <w:semiHidden/>
    <w:rsid w:val="00F00114"/>
  </w:style>
  <w:style w:type="numbering" w:customStyle="1" w:styleId="NoList3211111">
    <w:name w:val="No List3211111"/>
    <w:next w:val="a2"/>
    <w:uiPriority w:val="99"/>
    <w:semiHidden/>
    <w:rsid w:val="00F00114"/>
  </w:style>
  <w:style w:type="numbering" w:customStyle="1" w:styleId="NoList11211111">
    <w:name w:val="No List11211111"/>
    <w:next w:val="a2"/>
    <w:uiPriority w:val="99"/>
    <w:semiHidden/>
    <w:unhideWhenUsed/>
    <w:rsid w:val="00F00114"/>
  </w:style>
  <w:style w:type="numbering" w:customStyle="1" w:styleId="13111110">
    <w:name w:val="無清單1311111"/>
    <w:next w:val="a2"/>
    <w:uiPriority w:val="99"/>
    <w:semiHidden/>
    <w:unhideWhenUsed/>
    <w:rsid w:val="00F00114"/>
  </w:style>
  <w:style w:type="numbering" w:customStyle="1" w:styleId="112111110">
    <w:name w:val="無清單11211111"/>
    <w:next w:val="a2"/>
    <w:uiPriority w:val="99"/>
    <w:semiHidden/>
    <w:unhideWhenUsed/>
    <w:rsid w:val="00F00114"/>
  </w:style>
  <w:style w:type="numbering" w:customStyle="1" w:styleId="2111111">
    <w:name w:val="无列表2111111"/>
    <w:next w:val="a2"/>
    <w:uiPriority w:val="99"/>
    <w:semiHidden/>
    <w:unhideWhenUsed/>
    <w:rsid w:val="00F00114"/>
  </w:style>
  <w:style w:type="numbering" w:customStyle="1" w:styleId="NoList12211111">
    <w:name w:val="No List12211111"/>
    <w:next w:val="a2"/>
    <w:uiPriority w:val="99"/>
    <w:semiHidden/>
    <w:unhideWhenUsed/>
    <w:rsid w:val="00F00114"/>
  </w:style>
  <w:style w:type="numbering" w:customStyle="1" w:styleId="112111111">
    <w:name w:val="リストなし11211111"/>
    <w:next w:val="a2"/>
    <w:uiPriority w:val="99"/>
    <w:semiHidden/>
    <w:unhideWhenUsed/>
    <w:rsid w:val="00F00114"/>
  </w:style>
  <w:style w:type="numbering" w:customStyle="1" w:styleId="112111112">
    <w:name w:val="无列表11211111"/>
    <w:next w:val="a2"/>
    <w:semiHidden/>
    <w:rsid w:val="00F00114"/>
  </w:style>
  <w:style w:type="numbering" w:customStyle="1" w:styleId="NoList21211111">
    <w:name w:val="No List21211111"/>
    <w:next w:val="a2"/>
    <w:semiHidden/>
    <w:rsid w:val="00F00114"/>
  </w:style>
  <w:style w:type="numbering" w:customStyle="1" w:styleId="NoList31211111">
    <w:name w:val="No List31211111"/>
    <w:next w:val="a2"/>
    <w:uiPriority w:val="99"/>
    <w:semiHidden/>
    <w:rsid w:val="00F00114"/>
  </w:style>
  <w:style w:type="numbering" w:customStyle="1" w:styleId="NoList111211111">
    <w:name w:val="No List111211111"/>
    <w:next w:val="a2"/>
    <w:uiPriority w:val="99"/>
    <w:semiHidden/>
    <w:unhideWhenUsed/>
    <w:rsid w:val="00F00114"/>
  </w:style>
  <w:style w:type="numbering" w:customStyle="1" w:styleId="12211111">
    <w:name w:val="無清單12211111"/>
    <w:next w:val="a2"/>
    <w:uiPriority w:val="99"/>
    <w:semiHidden/>
    <w:unhideWhenUsed/>
    <w:rsid w:val="00F00114"/>
  </w:style>
  <w:style w:type="numbering" w:customStyle="1" w:styleId="111211111">
    <w:name w:val="無清單111211111"/>
    <w:next w:val="a2"/>
    <w:uiPriority w:val="99"/>
    <w:semiHidden/>
    <w:unhideWhenUsed/>
    <w:rsid w:val="00F00114"/>
  </w:style>
  <w:style w:type="numbering" w:customStyle="1" w:styleId="1221110">
    <w:name w:val="无列表122111"/>
    <w:next w:val="a2"/>
    <w:semiHidden/>
    <w:rsid w:val="00F00114"/>
  </w:style>
  <w:style w:type="character" w:customStyle="1" w:styleId="Char2">
    <w:name w:val="明显引用 Char2"/>
    <w:basedOn w:val="a0"/>
    <w:uiPriority w:val="30"/>
    <w:rsid w:val="00F00114"/>
    <w:rPr>
      <w:rFonts w:ascii="Times New Roman" w:hAnsi="Times New Roman"/>
      <w:i/>
      <w:iCs/>
      <w:color w:val="5B9BD5"/>
      <w:lang w:val="en-GB" w:eastAsia="en-US"/>
    </w:rPr>
  </w:style>
  <w:style w:type="character" w:customStyle="1" w:styleId="CharChar35">
    <w:name w:val="Char Char35"/>
    <w:semiHidden/>
    <w:rsid w:val="00F00114"/>
    <w:rPr>
      <w:rFonts w:ascii="Arial" w:hAnsi="Arial"/>
      <w:sz w:val="28"/>
      <w:lang w:val="en-GB" w:eastAsia="ko-KR" w:bidi="ar-SA"/>
    </w:rPr>
  </w:style>
  <w:style w:type="table" w:customStyle="1" w:styleId="TableGrid71">
    <w:name w:val="Table Grid7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3">
    <w:name w:val="表格格線12211"/>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F00114"/>
    <w:rPr>
      <w:rFonts w:ascii="Times New Roman" w:hAnsi="Times New Roman" w:cs="Times New Roman" w:hint="default"/>
      <w:i/>
      <w:iCs/>
      <w:color w:val="4F81BD"/>
      <w:lang w:val="en-GB" w:eastAsia="en-US"/>
    </w:rPr>
  </w:style>
  <w:style w:type="character" w:customStyle="1" w:styleId="Char20">
    <w:name w:val="副标题 Char2"/>
    <w:uiPriority w:val="11"/>
    <w:rsid w:val="00F00114"/>
    <w:rPr>
      <w:rFonts w:ascii="Cambria" w:hAnsi="Cambria" w:cs="Times New Roman" w:hint="default"/>
      <w:b/>
      <w:bCs/>
      <w:kern w:val="28"/>
      <w:sz w:val="32"/>
      <w:szCs w:val="32"/>
      <w:lang w:val="en-GB" w:eastAsia="en-US"/>
    </w:rPr>
  </w:style>
  <w:style w:type="character" w:customStyle="1" w:styleId="1f2">
    <w:name w:val="副標題 字元1"/>
    <w:rsid w:val="00F00114"/>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F00114"/>
    <w:rPr>
      <w:rFonts w:ascii="Times New Roman" w:hAnsi="Times New Roman" w:cs="Times New Roman" w:hint="default"/>
      <w:i/>
      <w:iCs/>
      <w:color w:val="4F81BD"/>
      <w:lang w:val="en-GB" w:eastAsia="en-US"/>
    </w:rPr>
  </w:style>
  <w:style w:type="table" w:customStyle="1" w:styleId="TableGrid712">
    <w:name w:val="Table Grid7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F0011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F0011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F0011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F0011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F0011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F0011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F0011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F0011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F00114"/>
  </w:style>
  <w:style w:type="numbering" w:customStyle="1" w:styleId="NoList142">
    <w:name w:val="No List142"/>
    <w:next w:val="a2"/>
    <w:uiPriority w:val="99"/>
    <w:semiHidden/>
    <w:unhideWhenUsed/>
    <w:rsid w:val="00F00114"/>
  </w:style>
  <w:style w:type="numbering" w:customStyle="1" w:styleId="1323">
    <w:name w:val="リストなし132"/>
    <w:next w:val="a2"/>
    <w:uiPriority w:val="99"/>
    <w:semiHidden/>
    <w:unhideWhenUsed/>
    <w:rsid w:val="00F00114"/>
  </w:style>
  <w:style w:type="numbering" w:customStyle="1" w:styleId="NoList232">
    <w:name w:val="No List232"/>
    <w:next w:val="a2"/>
    <w:semiHidden/>
    <w:rsid w:val="00F00114"/>
  </w:style>
  <w:style w:type="numbering" w:customStyle="1" w:styleId="NoList332">
    <w:name w:val="No List332"/>
    <w:next w:val="a2"/>
    <w:uiPriority w:val="99"/>
    <w:semiHidden/>
    <w:rsid w:val="00F00114"/>
  </w:style>
  <w:style w:type="numbering" w:customStyle="1" w:styleId="1421">
    <w:name w:val="無清單142"/>
    <w:next w:val="a2"/>
    <w:uiPriority w:val="99"/>
    <w:semiHidden/>
    <w:unhideWhenUsed/>
    <w:rsid w:val="00F00114"/>
  </w:style>
  <w:style w:type="numbering" w:customStyle="1" w:styleId="11321">
    <w:name w:val="無清單1132"/>
    <w:next w:val="a2"/>
    <w:uiPriority w:val="99"/>
    <w:semiHidden/>
    <w:unhideWhenUsed/>
    <w:rsid w:val="00F00114"/>
  </w:style>
  <w:style w:type="numbering" w:customStyle="1" w:styleId="NoList1232">
    <w:name w:val="No List1232"/>
    <w:next w:val="a2"/>
    <w:uiPriority w:val="99"/>
    <w:semiHidden/>
    <w:unhideWhenUsed/>
    <w:rsid w:val="00F00114"/>
  </w:style>
  <w:style w:type="numbering" w:customStyle="1" w:styleId="11322">
    <w:name w:val="リストなし1132"/>
    <w:next w:val="a2"/>
    <w:uiPriority w:val="99"/>
    <w:semiHidden/>
    <w:unhideWhenUsed/>
    <w:rsid w:val="00F00114"/>
  </w:style>
  <w:style w:type="numbering" w:customStyle="1" w:styleId="11323">
    <w:name w:val="无列表1132"/>
    <w:next w:val="a2"/>
    <w:semiHidden/>
    <w:rsid w:val="00F00114"/>
  </w:style>
  <w:style w:type="numbering" w:customStyle="1" w:styleId="NoList2132">
    <w:name w:val="No List2132"/>
    <w:next w:val="a2"/>
    <w:semiHidden/>
    <w:rsid w:val="00F00114"/>
  </w:style>
  <w:style w:type="numbering" w:customStyle="1" w:styleId="NoList3132">
    <w:name w:val="No List3132"/>
    <w:next w:val="a2"/>
    <w:uiPriority w:val="99"/>
    <w:semiHidden/>
    <w:rsid w:val="00F00114"/>
  </w:style>
  <w:style w:type="numbering" w:customStyle="1" w:styleId="NoList11132">
    <w:name w:val="No List11132"/>
    <w:next w:val="a2"/>
    <w:uiPriority w:val="99"/>
    <w:semiHidden/>
    <w:unhideWhenUsed/>
    <w:rsid w:val="00F00114"/>
  </w:style>
  <w:style w:type="numbering" w:customStyle="1" w:styleId="12321">
    <w:name w:val="無清單1232"/>
    <w:next w:val="a2"/>
    <w:uiPriority w:val="99"/>
    <w:semiHidden/>
    <w:unhideWhenUsed/>
    <w:rsid w:val="00F00114"/>
  </w:style>
  <w:style w:type="numbering" w:customStyle="1" w:styleId="111320">
    <w:name w:val="無清單11132"/>
    <w:next w:val="a2"/>
    <w:uiPriority w:val="99"/>
    <w:semiHidden/>
    <w:unhideWhenUsed/>
    <w:rsid w:val="00F00114"/>
  </w:style>
  <w:style w:type="numbering" w:customStyle="1" w:styleId="NoList512">
    <w:name w:val="No List512"/>
    <w:next w:val="a2"/>
    <w:uiPriority w:val="99"/>
    <w:semiHidden/>
    <w:unhideWhenUsed/>
    <w:rsid w:val="00F00114"/>
  </w:style>
  <w:style w:type="numbering" w:customStyle="1" w:styleId="NoList11311">
    <w:name w:val="No List11311"/>
    <w:next w:val="a2"/>
    <w:uiPriority w:val="99"/>
    <w:semiHidden/>
    <w:unhideWhenUsed/>
    <w:rsid w:val="00F00114"/>
  </w:style>
  <w:style w:type="numbering" w:customStyle="1" w:styleId="NoList51111">
    <w:name w:val="No List51111"/>
    <w:next w:val="a2"/>
    <w:uiPriority w:val="99"/>
    <w:semiHidden/>
    <w:unhideWhenUsed/>
    <w:rsid w:val="00F00114"/>
  </w:style>
  <w:style w:type="numbering" w:customStyle="1" w:styleId="NoList611">
    <w:name w:val="No List611"/>
    <w:next w:val="a2"/>
    <w:uiPriority w:val="99"/>
    <w:semiHidden/>
    <w:unhideWhenUsed/>
    <w:rsid w:val="00F00114"/>
  </w:style>
  <w:style w:type="numbering" w:customStyle="1" w:styleId="NoList1411">
    <w:name w:val="No List1411"/>
    <w:next w:val="a2"/>
    <w:uiPriority w:val="99"/>
    <w:semiHidden/>
    <w:unhideWhenUsed/>
    <w:rsid w:val="00F00114"/>
  </w:style>
  <w:style w:type="numbering" w:customStyle="1" w:styleId="13113">
    <w:name w:val="リストなし1311"/>
    <w:next w:val="a2"/>
    <w:uiPriority w:val="99"/>
    <w:semiHidden/>
    <w:unhideWhenUsed/>
    <w:rsid w:val="00F00114"/>
  </w:style>
  <w:style w:type="numbering" w:customStyle="1" w:styleId="NoList2311">
    <w:name w:val="No List2311"/>
    <w:next w:val="a2"/>
    <w:semiHidden/>
    <w:rsid w:val="00F00114"/>
  </w:style>
  <w:style w:type="numbering" w:customStyle="1" w:styleId="NoList3311">
    <w:name w:val="No List3311"/>
    <w:next w:val="a2"/>
    <w:uiPriority w:val="99"/>
    <w:semiHidden/>
    <w:rsid w:val="00F00114"/>
  </w:style>
  <w:style w:type="numbering" w:customStyle="1" w:styleId="NoList1141">
    <w:name w:val="No List1141"/>
    <w:next w:val="a2"/>
    <w:uiPriority w:val="99"/>
    <w:semiHidden/>
    <w:unhideWhenUsed/>
    <w:rsid w:val="00F00114"/>
  </w:style>
  <w:style w:type="numbering" w:customStyle="1" w:styleId="14111">
    <w:name w:val="無清單1411"/>
    <w:next w:val="a2"/>
    <w:uiPriority w:val="99"/>
    <w:semiHidden/>
    <w:unhideWhenUsed/>
    <w:rsid w:val="00F00114"/>
  </w:style>
  <w:style w:type="numbering" w:customStyle="1" w:styleId="113110">
    <w:name w:val="無清單11311"/>
    <w:next w:val="a2"/>
    <w:uiPriority w:val="99"/>
    <w:semiHidden/>
    <w:unhideWhenUsed/>
    <w:rsid w:val="00F00114"/>
  </w:style>
  <w:style w:type="numbering" w:customStyle="1" w:styleId="NoList421">
    <w:name w:val="No List421"/>
    <w:next w:val="a2"/>
    <w:uiPriority w:val="99"/>
    <w:semiHidden/>
    <w:unhideWhenUsed/>
    <w:rsid w:val="00F00114"/>
  </w:style>
  <w:style w:type="numbering" w:customStyle="1" w:styleId="NoList12311">
    <w:name w:val="No List12311"/>
    <w:next w:val="a2"/>
    <w:uiPriority w:val="99"/>
    <w:semiHidden/>
    <w:unhideWhenUsed/>
    <w:rsid w:val="00F00114"/>
  </w:style>
  <w:style w:type="numbering" w:customStyle="1" w:styleId="113111">
    <w:name w:val="リストなし11311"/>
    <w:next w:val="a2"/>
    <w:uiPriority w:val="99"/>
    <w:semiHidden/>
    <w:unhideWhenUsed/>
    <w:rsid w:val="00F00114"/>
  </w:style>
  <w:style w:type="numbering" w:customStyle="1" w:styleId="113112">
    <w:name w:val="无列表11311"/>
    <w:next w:val="a2"/>
    <w:semiHidden/>
    <w:rsid w:val="00F00114"/>
  </w:style>
  <w:style w:type="numbering" w:customStyle="1" w:styleId="NoList21311">
    <w:name w:val="No List21311"/>
    <w:next w:val="a2"/>
    <w:semiHidden/>
    <w:rsid w:val="00F00114"/>
  </w:style>
  <w:style w:type="numbering" w:customStyle="1" w:styleId="NoList31311">
    <w:name w:val="No List31311"/>
    <w:next w:val="a2"/>
    <w:uiPriority w:val="99"/>
    <w:semiHidden/>
    <w:rsid w:val="00F00114"/>
  </w:style>
  <w:style w:type="numbering" w:customStyle="1" w:styleId="NoList111311">
    <w:name w:val="No List111311"/>
    <w:next w:val="a2"/>
    <w:uiPriority w:val="99"/>
    <w:semiHidden/>
    <w:unhideWhenUsed/>
    <w:rsid w:val="00F00114"/>
  </w:style>
  <w:style w:type="numbering" w:customStyle="1" w:styleId="12311">
    <w:name w:val="無清單12311"/>
    <w:next w:val="a2"/>
    <w:uiPriority w:val="99"/>
    <w:semiHidden/>
    <w:unhideWhenUsed/>
    <w:rsid w:val="00F00114"/>
  </w:style>
  <w:style w:type="numbering" w:customStyle="1" w:styleId="111311">
    <w:name w:val="無清單111311"/>
    <w:next w:val="a2"/>
    <w:uiPriority w:val="99"/>
    <w:semiHidden/>
    <w:unhideWhenUsed/>
    <w:rsid w:val="00F00114"/>
  </w:style>
  <w:style w:type="numbering" w:customStyle="1" w:styleId="NoList1212111">
    <w:name w:val="No List1212111"/>
    <w:next w:val="a2"/>
    <w:uiPriority w:val="99"/>
    <w:semiHidden/>
    <w:unhideWhenUsed/>
    <w:rsid w:val="00F00114"/>
  </w:style>
  <w:style w:type="numbering" w:customStyle="1" w:styleId="11121110">
    <w:name w:val="リストなし1112111"/>
    <w:next w:val="a2"/>
    <w:uiPriority w:val="99"/>
    <w:semiHidden/>
    <w:unhideWhenUsed/>
    <w:rsid w:val="00F00114"/>
  </w:style>
  <w:style w:type="numbering" w:customStyle="1" w:styleId="11121112">
    <w:name w:val="无列表1112111"/>
    <w:next w:val="a2"/>
    <w:semiHidden/>
    <w:rsid w:val="00F00114"/>
  </w:style>
  <w:style w:type="numbering" w:customStyle="1" w:styleId="NoList2112111">
    <w:name w:val="No List2112111"/>
    <w:next w:val="a2"/>
    <w:semiHidden/>
    <w:rsid w:val="00F00114"/>
  </w:style>
  <w:style w:type="numbering" w:customStyle="1" w:styleId="NoList3112111">
    <w:name w:val="No List3112111"/>
    <w:next w:val="a2"/>
    <w:uiPriority w:val="99"/>
    <w:semiHidden/>
    <w:rsid w:val="00F00114"/>
  </w:style>
  <w:style w:type="numbering" w:customStyle="1" w:styleId="NoList11112111">
    <w:name w:val="No List11112111"/>
    <w:next w:val="a2"/>
    <w:uiPriority w:val="99"/>
    <w:semiHidden/>
    <w:unhideWhenUsed/>
    <w:rsid w:val="00F00114"/>
  </w:style>
  <w:style w:type="numbering" w:customStyle="1" w:styleId="1212111">
    <w:name w:val="無清單1212111"/>
    <w:next w:val="a2"/>
    <w:uiPriority w:val="99"/>
    <w:semiHidden/>
    <w:unhideWhenUsed/>
    <w:rsid w:val="00F00114"/>
  </w:style>
  <w:style w:type="numbering" w:customStyle="1" w:styleId="11112111">
    <w:name w:val="無清單11112111"/>
    <w:next w:val="a2"/>
    <w:uiPriority w:val="99"/>
    <w:semiHidden/>
    <w:unhideWhenUsed/>
    <w:rsid w:val="00F00114"/>
  </w:style>
  <w:style w:type="numbering" w:customStyle="1" w:styleId="NoList521">
    <w:name w:val="No List521"/>
    <w:next w:val="a2"/>
    <w:uiPriority w:val="99"/>
    <w:semiHidden/>
    <w:unhideWhenUsed/>
    <w:rsid w:val="00F00114"/>
  </w:style>
  <w:style w:type="numbering" w:customStyle="1" w:styleId="NoList1321">
    <w:name w:val="No List1321"/>
    <w:next w:val="a2"/>
    <w:uiPriority w:val="99"/>
    <w:semiHidden/>
    <w:unhideWhenUsed/>
    <w:rsid w:val="00F00114"/>
  </w:style>
  <w:style w:type="numbering" w:customStyle="1" w:styleId="12214">
    <w:name w:val="リストなし1221"/>
    <w:next w:val="a2"/>
    <w:uiPriority w:val="99"/>
    <w:semiHidden/>
    <w:unhideWhenUsed/>
    <w:rsid w:val="00F00114"/>
  </w:style>
  <w:style w:type="numbering" w:customStyle="1" w:styleId="NoList2221">
    <w:name w:val="No List2221"/>
    <w:next w:val="a2"/>
    <w:semiHidden/>
    <w:rsid w:val="00F00114"/>
  </w:style>
  <w:style w:type="numbering" w:customStyle="1" w:styleId="NoList3221">
    <w:name w:val="No List3221"/>
    <w:next w:val="a2"/>
    <w:uiPriority w:val="99"/>
    <w:semiHidden/>
    <w:rsid w:val="00F00114"/>
  </w:style>
  <w:style w:type="numbering" w:customStyle="1" w:styleId="NoList11221">
    <w:name w:val="No List11221"/>
    <w:next w:val="a2"/>
    <w:uiPriority w:val="99"/>
    <w:semiHidden/>
    <w:unhideWhenUsed/>
    <w:rsid w:val="00F00114"/>
  </w:style>
  <w:style w:type="numbering" w:customStyle="1" w:styleId="13210">
    <w:name w:val="無清單1321"/>
    <w:next w:val="a2"/>
    <w:uiPriority w:val="99"/>
    <w:semiHidden/>
    <w:unhideWhenUsed/>
    <w:rsid w:val="00F00114"/>
  </w:style>
  <w:style w:type="numbering" w:customStyle="1" w:styleId="112210">
    <w:name w:val="無清單11221"/>
    <w:next w:val="a2"/>
    <w:uiPriority w:val="99"/>
    <w:semiHidden/>
    <w:unhideWhenUsed/>
    <w:rsid w:val="00F00114"/>
  </w:style>
  <w:style w:type="numbering" w:customStyle="1" w:styleId="212111">
    <w:name w:val="无列表212111"/>
    <w:next w:val="a2"/>
    <w:uiPriority w:val="99"/>
    <w:semiHidden/>
    <w:unhideWhenUsed/>
    <w:rsid w:val="00F00114"/>
  </w:style>
  <w:style w:type="numbering" w:customStyle="1" w:styleId="NoList111221">
    <w:name w:val="No List111221"/>
    <w:next w:val="a2"/>
    <w:uiPriority w:val="99"/>
    <w:semiHidden/>
    <w:unhideWhenUsed/>
    <w:rsid w:val="00F00114"/>
  </w:style>
  <w:style w:type="numbering" w:customStyle="1" w:styleId="NoList71">
    <w:name w:val="No List71"/>
    <w:next w:val="a2"/>
    <w:uiPriority w:val="99"/>
    <w:semiHidden/>
    <w:unhideWhenUsed/>
    <w:rsid w:val="00F00114"/>
  </w:style>
  <w:style w:type="numbering" w:customStyle="1" w:styleId="NoList151">
    <w:name w:val="No List151"/>
    <w:next w:val="a2"/>
    <w:uiPriority w:val="99"/>
    <w:semiHidden/>
    <w:unhideWhenUsed/>
    <w:rsid w:val="00F00114"/>
  </w:style>
  <w:style w:type="numbering" w:customStyle="1" w:styleId="1413">
    <w:name w:val="リストなし141"/>
    <w:next w:val="a2"/>
    <w:uiPriority w:val="99"/>
    <w:semiHidden/>
    <w:unhideWhenUsed/>
    <w:rsid w:val="00F00114"/>
  </w:style>
  <w:style w:type="numbering" w:customStyle="1" w:styleId="1414">
    <w:name w:val="无列表141"/>
    <w:next w:val="a2"/>
    <w:semiHidden/>
    <w:rsid w:val="00F00114"/>
  </w:style>
  <w:style w:type="numbering" w:customStyle="1" w:styleId="NoList241">
    <w:name w:val="No List241"/>
    <w:next w:val="a2"/>
    <w:semiHidden/>
    <w:rsid w:val="00F00114"/>
  </w:style>
  <w:style w:type="numbering" w:customStyle="1" w:styleId="NoList341">
    <w:name w:val="No List341"/>
    <w:next w:val="a2"/>
    <w:uiPriority w:val="99"/>
    <w:semiHidden/>
    <w:rsid w:val="00F00114"/>
  </w:style>
  <w:style w:type="numbering" w:customStyle="1" w:styleId="NoList1151">
    <w:name w:val="No List1151"/>
    <w:next w:val="a2"/>
    <w:uiPriority w:val="99"/>
    <w:semiHidden/>
    <w:unhideWhenUsed/>
    <w:rsid w:val="00F00114"/>
  </w:style>
  <w:style w:type="numbering" w:customStyle="1" w:styleId="1511">
    <w:name w:val="無清單151"/>
    <w:next w:val="a2"/>
    <w:uiPriority w:val="99"/>
    <w:semiHidden/>
    <w:unhideWhenUsed/>
    <w:rsid w:val="00F00114"/>
  </w:style>
  <w:style w:type="numbering" w:customStyle="1" w:styleId="11410">
    <w:name w:val="無清單1141"/>
    <w:next w:val="a2"/>
    <w:uiPriority w:val="99"/>
    <w:semiHidden/>
    <w:unhideWhenUsed/>
    <w:rsid w:val="00F00114"/>
  </w:style>
  <w:style w:type="numbering" w:customStyle="1" w:styleId="NoList431">
    <w:name w:val="No List431"/>
    <w:next w:val="a2"/>
    <w:uiPriority w:val="99"/>
    <w:semiHidden/>
    <w:unhideWhenUsed/>
    <w:rsid w:val="00F00114"/>
  </w:style>
  <w:style w:type="numbering" w:customStyle="1" w:styleId="NoList1241">
    <w:name w:val="No List1241"/>
    <w:next w:val="a2"/>
    <w:uiPriority w:val="99"/>
    <w:semiHidden/>
    <w:unhideWhenUsed/>
    <w:rsid w:val="00F00114"/>
  </w:style>
  <w:style w:type="numbering" w:customStyle="1" w:styleId="11411">
    <w:name w:val="リストなし1141"/>
    <w:next w:val="a2"/>
    <w:uiPriority w:val="99"/>
    <w:semiHidden/>
    <w:unhideWhenUsed/>
    <w:rsid w:val="00F00114"/>
  </w:style>
  <w:style w:type="numbering" w:customStyle="1" w:styleId="11412">
    <w:name w:val="无列表1141"/>
    <w:next w:val="a2"/>
    <w:semiHidden/>
    <w:rsid w:val="00F00114"/>
  </w:style>
  <w:style w:type="numbering" w:customStyle="1" w:styleId="NoList2141">
    <w:name w:val="No List2141"/>
    <w:next w:val="a2"/>
    <w:semiHidden/>
    <w:rsid w:val="00F00114"/>
  </w:style>
  <w:style w:type="numbering" w:customStyle="1" w:styleId="NoList3141">
    <w:name w:val="No List3141"/>
    <w:next w:val="a2"/>
    <w:uiPriority w:val="99"/>
    <w:semiHidden/>
    <w:rsid w:val="00F00114"/>
  </w:style>
  <w:style w:type="numbering" w:customStyle="1" w:styleId="NoList11141">
    <w:name w:val="No List11141"/>
    <w:next w:val="a2"/>
    <w:uiPriority w:val="99"/>
    <w:semiHidden/>
    <w:unhideWhenUsed/>
    <w:rsid w:val="00F00114"/>
  </w:style>
  <w:style w:type="numbering" w:customStyle="1" w:styleId="12410">
    <w:name w:val="無清單1241"/>
    <w:next w:val="a2"/>
    <w:uiPriority w:val="99"/>
    <w:semiHidden/>
    <w:unhideWhenUsed/>
    <w:rsid w:val="00F00114"/>
  </w:style>
  <w:style w:type="numbering" w:customStyle="1" w:styleId="111410">
    <w:name w:val="無清單11141"/>
    <w:next w:val="a2"/>
    <w:uiPriority w:val="99"/>
    <w:semiHidden/>
    <w:unhideWhenUsed/>
    <w:rsid w:val="00F00114"/>
  </w:style>
  <w:style w:type="numbering" w:customStyle="1" w:styleId="2310">
    <w:name w:val="无列表231"/>
    <w:next w:val="a2"/>
    <w:uiPriority w:val="99"/>
    <w:semiHidden/>
    <w:unhideWhenUsed/>
    <w:rsid w:val="00F00114"/>
  </w:style>
  <w:style w:type="numbering" w:customStyle="1" w:styleId="NoList12131">
    <w:name w:val="No List12131"/>
    <w:next w:val="a2"/>
    <w:uiPriority w:val="99"/>
    <w:semiHidden/>
    <w:unhideWhenUsed/>
    <w:rsid w:val="00F00114"/>
  </w:style>
  <w:style w:type="numbering" w:customStyle="1" w:styleId="111310">
    <w:name w:val="リストなし11131"/>
    <w:next w:val="a2"/>
    <w:uiPriority w:val="99"/>
    <w:semiHidden/>
    <w:unhideWhenUsed/>
    <w:rsid w:val="00F00114"/>
  </w:style>
  <w:style w:type="numbering" w:customStyle="1" w:styleId="111312">
    <w:name w:val="无列表11131"/>
    <w:next w:val="a2"/>
    <w:semiHidden/>
    <w:rsid w:val="00F00114"/>
  </w:style>
  <w:style w:type="numbering" w:customStyle="1" w:styleId="NoList21131">
    <w:name w:val="No List21131"/>
    <w:next w:val="a2"/>
    <w:semiHidden/>
    <w:rsid w:val="00F00114"/>
  </w:style>
  <w:style w:type="numbering" w:customStyle="1" w:styleId="NoList31131">
    <w:name w:val="No List31131"/>
    <w:next w:val="a2"/>
    <w:uiPriority w:val="99"/>
    <w:semiHidden/>
    <w:rsid w:val="00F00114"/>
  </w:style>
  <w:style w:type="numbering" w:customStyle="1" w:styleId="NoList111131">
    <w:name w:val="No List111131"/>
    <w:next w:val="a2"/>
    <w:uiPriority w:val="99"/>
    <w:semiHidden/>
    <w:unhideWhenUsed/>
    <w:rsid w:val="00F00114"/>
  </w:style>
  <w:style w:type="numbering" w:customStyle="1" w:styleId="121310">
    <w:name w:val="無清單12131"/>
    <w:next w:val="a2"/>
    <w:uiPriority w:val="99"/>
    <w:semiHidden/>
    <w:unhideWhenUsed/>
    <w:rsid w:val="00F00114"/>
  </w:style>
  <w:style w:type="numbering" w:customStyle="1" w:styleId="111131">
    <w:name w:val="無清單111131"/>
    <w:next w:val="a2"/>
    <w:uiPriority w:val="99"/>
    <w:semiHidden/>
    <w:unhideWhenUsed/>
    <w:rsid w:val="00F00114"/>
  </w:style>
  <w:style w:type="numbering" w:customStyle="1" w:styleId="NoList531">
    <w:name w:val="No List531"/>
    <w:next w:val="a2"/>
    <w:uiPriority w:val="99"/>
    <w:semiHidden/>
    <w:unhideWhenUsed/>
    <w:rsid w:val="00F00114"/>
  </w:style>
  <w:style w:type="numbering" w:customStyle="1" w:styleId="NoList1331">
    <w:name w:val="No List1331"/>
    <w:next w:val="a2"/>
    <w:uiPriority w:val="99"/>
    <w:semiHidden/>
    <w:unhideWhenUsed/>
    <w:rsid w:val="00F00114"/>
  </w:style>
  <w:style w:type="numbering" w:customStyle="1" w:styleId="12312">
    <w:name w:val="リストなし1231"/>
    <w:next w:val="a2"/>
    <w:uiPriority w:val="99"/>
    <w:semiHidden/>
    <w:unhideWhenUsed/>
    <w:rsid w:val="00F00114"/>
  </w:style>
  <w:style w:type="numbering" w:customStyle="1" w:styleId="12313">
    <w:name w:val="无列表1231"/>
    <w:next w:val="a2"/>
    <w:semiHidden/>
    <w:rsid w:val="00F00114"/>
  </w:style>
  <w:style w:type="numbering" w:customStyle="1" w:styleId="NoList2231">
    <w:name w:val="No List2231"/>
    <w:next w:val="a2"/>
    <w:semiHidden/>
    <w:rsid w:val="00F00114"/>
  </w:style>
  <w:style w:type="numbering" w:customStyle="1" w:styleId="NoList3231">
    <w:name w:val="No List3231"/>
    <w:next w:val="a2"/>
    <w:uiPriority w:val="99"/>
    <w:semiHidden/>
    <w:rsid w:val="00F00114"/>
  </w:style>
  <w:style w:type="numbering" w:customStyle="1" w:styleId="NoList11231">
    <w:name w:val="No List11231"/>
    <w:next w:val="a2"/>
    <w:uiPriority w:val="99"/>
    <w:semiHidden/>
    <w:unhideWhenUsed/>
    <w:rsid w:val="00F00114"/>
  </w:style>
  <w:style w:type="numbering" w:customStyle="1" w:styleId="13310">
    <w:name w:val="無清單1331"/>
    <w:next w:val="a2"/>
    <w:uiPriority w:val="99"/>
    <w:semiHidden/>
    <w:unhideWhenUsed/>
    <w:rsid w:val="00F00114"/>
  </w:style>
  <w:style w:type="numbering" w:customStyle="1" w:styleId="112310">
    <w:name w:val="無清單11231"/>
    <w:next w:val="a2"/>
    <w:uiPriority w:val="99"/>
    <w:semiHidden/>
    <w:unhideWhenUsed/>
    <w:rsid w:val="00F00114"/>
  </w:style>
  <w:style w:type="numbering" w:customStyle="1" w:styleId="21310">
    <w:name w:val="无列表2131"/>
    <w:next w:val="a2"/>
    <w:uiPriority w:val="99"/>
    <w:semiHidden/>
    <w:unhideWhenUsed/>
    <w:rsid w:val="00F00114"/>
  </w:style>
  <w:style w:type="numbering" w:customStyle="1" w:styleId="NoList12221">
    <w:name w:val="No List12221"/>
    <w:next w:val="a2"/>
    <w:uiPriority w:val="99"/>
    <w:semiHidden/>
    <w:unhideWhenUsed/>
    <w:rsid w:val="00F00114"/>
  </w:style>
  <w:style w:type="numbering" w:customStyle="1" w:styleId="112211">
    <w:name w:val="リストなし11221"/>
    <w:next w:val="a2"/>
    <w:uiPriority w:val="99"/>
    <w:semiHidden/>
    <w:unhideWhenUsed/>
    <w:rsid w:val="00F00114"/>
  </w:style>
  <w:style w:type="numbering" w:customStyle="1" w:styleId="112212">
    <w:name w:val="无列表11221"/>
    <w:next w:val="a2"/>
    <w:semiHidden/>
    <w:rsid w:val="00F00114"/>
  </w:style>
  <w:style w:type="numbering" w:customStyle="1" w:styleId="NoList21221">
    <w:name w:val="No List21221"/>
    <w:next w:val="a2"/>
    <w:semiHidden/>
    <w:rsid w:val="00F00114"/>
  </w:style>
  <w:style w:type="numbering" w:customStyle="1" w:styleId="NoList31221">
    <w:name w:val="No List31221"/>
    <w:next w:val="a2"/>
    <w:uiPriority w:val="99"/>
    <w:semiHidden/>
    <w:rsid w:val="00F00114"/>
  </w:style>
  <w:style w:type="numbering" w:customStyle="1" w:styleId="NoList111231">
    <w:name w:val="No List111231"/>
    <w:next w:val="a2"/>
    <w:uiPriority w:val="99"/>
    <w:semiHidden/>
    <w:unhideWhenUsed/>
    <w:rsid w:val="00F00114"/>
  </w:style>
  <w:style w:type="numbering" w:customStyle="1" w:styleId="122210">
    <w:name w:val="無清單12221"/>
    <w:next w:val="a2"/>
    <w:uiPriority w:val="99"/>
    <w:semiHidden/>
    <w:unhideWhenUsed/>
    <w:rsid w:val="00F00114"/>
  </w:style>
  <w:style w:type="numbering" w:customStyle="1" w:styleId="1112210">
    <w:name w:val="無清單111221"/>
    <w:next w:val="a2"/>
    <w:uiPriority w:val="99"/>
    <w:semiHidden/>
    <w:unhideWhenUsed/>
    <w:rsid w:val="00F00114"/>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F00114"/>
    <w:rPr>
      <w:rFonts w:ascii="Intel Clear" w:eastAsia="宋体" w:hAnsi="Intel Clear" w:cs="Intel Clear"/>
      <w:sz w:val="28"/>
      <w:lang w:val="en-GB" w:eastAsia="en-GB"/>
    </w:rPr>
  </w:style>
  <w:style w:type="numbering" w:customStyle="1" w:styleId="4a">
    <w:name w:val="无列表4"/>
    <w:next w:val="a2"/>
    <w:uiPriority w:val="99"/>
    <w:semiHidden/>
    <w:unhideWhenUsed/>
    <w:rsid w:val="00F00114"/>
  </w:style>
  <w:style w:type="numbering" w:customStyle="1" w:styleId="328">
    <w:name w:val="无列表32"/>
    <w:next w:val="a2"/>
    <w:uiPriority w:val="99"/>
    <w:semiHidden/>
    <w:unhideWhenUsed/>
    <w:rsid w:val="00F00114"/>
  </w:style>
  <w:style w:type="numbering" w:customStyle="1" w:styleId="13122">
    <w:name w:val="无列表1312"/>
    <w:next w:val="a2"/>
    <w:semiHidden/>
    <w:rsid w:val="00F00114"/>
  </w:style>
  <w:style w:type="numbering" w:customStyle="1" w:styleId="NoList4112">
    <w:name w:val="No List4112"/>
    <w:next w:val="a2"/>
    <w:uiPriority w:val="99"/>
    <w:semiHidden/>
    <w:unhideWhenUsed/>
    <w:rsid w:val="00F00114"/>
  </w:style>
  <w:style w:type="numbering" w:customStyle="1" w:styleId="2212">
    <w:name w:val="无列表2212"/>
    <w:next w:val="a2"/>
    <w:uiPriority w:val="99"/>
    <w:semiHidden/>
    <w:unhideWhenUsed/>
    <w:rsid w:val="00F00114"/>
  </w:style>
  <w:style w:type="numbering" w:customStyle="1" w:styleId="NoList121112">
    <w:name w:val="No List121112"/>
    <w:next w:val="a2"/>
    <w:uiPriority w:val="99"/>
    <w:semiHidden/>
    <w:unhideWhenUsed/>
    <w:rsid w:val="00F00114"/>
  </w:style>
  <w:style w:type="numbering" w:customStyle="1" w:styleId="1111121">
    <w:name w:val="リストなし111112"/>
    <w:next w:val="a2"/>
    <w:uiPriority w:val="99"/>
    <w:semiHidden/>
    <w:unhideWhenUsed/>
    <w:rsid w:val="00F00114"/>
  </w:style>
  <w:style w:type="numbering" w:customStyle="1" w:styleId="1111122">
    <w:name w:val="无列表111112"/>
    <w:next w:val="a2"/>
    <w:semiHidden/>
    <w:rsid w:val="00F00114"/>
  </w:style>
  <w:style w:type="numbering" w:customStyle="1" w:styleId="NoList211112">
    <w:name w:val="No List211112"/>
    <w:next w:val="a2"/>
    <w:semiHidden/>
    <w:rsid w:val="00F00114"/>
  </w:style>
  <w:style w:type="numbering" w:customStyle="1" w:styleId="NoList311112">
    <w:name w:val="No List311112"/>
    <w:next w:val="a2"/>
    <w:uiPriority w:val="99"/>
    <w:semiHidden/>
    <w:rsid w:val="00F00114"/>
  </w:style>
  <w:style w:type="numbering" w:customStyle="1" w:styleId="NoList1111112">
    <w:name w:val="No List1111112"/>
    <w:next w:val="a2"/>
    <w:uiPriority w:val="99"/>
    <w:semiHidden/>
    <w:unhideWhenUsed/>
    <w:rsid w:val="00F00114"/>
  </w:style>
  <w:style w:type="numbering" w:customStyle="1" w:styleId="1211120">
    <w:name w:val="無清單121112"/>
    <w:next w:val="a2"/>
    <w:uiPriority w:val="99"/>
    <w:semiHidden/>
    <w:unhideWhenUsed/>
    <w:rsid w:val="00F00114"/>
  </w:style>
  <w:style w:type="numbering" w:customStyle="1" w:styleId="11111120">
    <w:name w:val="無清單1111112"/>
    <w:next w:val="a2"/>
    <w:uiPriority w:val="99"/>
    <w:semiHidden/>
    <w:unhideWhenUsed/>
    <w:rsid w:val="00F00114"/>
  </w:style>
  <w:style w:type="numbering" w:customStyle="1" w:styleId="NoList13112">
    <w:name w:val="No List13112"/>
    <w:next w:val="a2"/>
    <w:uiPriority w:val="99"/>
    <w:semiHidden/>
    <w:unhideWhenUsed/>
    <w:rsid w:val="00F00114"/>
  </w:style>
  <w:style w:type="numbering" w:customStyle="1" w:styleId="121122">
    <w:name w:val="リストなし12112"/>
    <w:next w:val="a2"/>
    <w:uiPriority w:val="99"/>
    <w:semiHidden/>
    <w:unhideWhenUsed/>
    <w:rsid w:val="00F00114"/>
  </w:style>
  <w:style w:type="numbering" w:customStyle="1" w:styleId="121123">
    <w:name w:val="无列表12112"/>
    <w:next w:val="a2"/>
    <w:semiHidden/>
    <w:rsid w:val="00F00114"/>
  </w:style>
  <w:style w:type="numbering" w:customStyle="1" w:styleId="NoList22112">
    <w:name w:val="No List22112"/>
    <w:next w:val="a2"/>
    <w:semiHidden/>
    <w:rsid w:val="00F00114"/>
  </w:style>
  <w:style w:type="numbering" w:customStyle="1" w:styleId="NoList32112">
    <w:name w:val="No List32112"/>
    <w:next w:val="a2"/>
    <w:uiPriority w:val="99"/>
    <w:semiHidden/>
    <w:rsid w:val="00F00114"/>
  </w:style>
  <w:style w:type="numbering" w:customStyle="1" w:styleId="NoList112112">
    <w:name w:val="No List112112"/>
    <w:next w:val="a2"/>
    <w:uiPriority w:val="99"/>
    <w:semiHidden/>
    <w:unhideWhenUsed/>
    <w:rsid w:val="00F00114"/>
  </w:style>
  <w:style w:type="numbering" w:customStyle="1" w:styleId="131120">
    <w:name w:val="無清單13112"/>
    <w:next w:val="a2"/>
    <w:uiPriority w:val="99"/>
    <w:semiHidden/>
    <w:unhideWhenUsed/>
    <w:rsid w:val="00F00114"/>
  </w:style>
  <w:style w:type="numbering" w:customStyle="1" w:styleId="1121120">
    <w:name w:val="無清單112112"/>
    <w:next w:val="a2"/>
    <w:uiPriority w:val="99"/>
    <w:semiHidden/>
    <w:unhideWhenUsed/>
    <w:rsid w:val="00F00114"/>
  </w:style>
  <w:style w:type="numbering" w:customStyle="1" w:styleId="21112">
    <w:name w:val="无列表21112"/>
    <w:next w:val="a2"/>
    <w:uiPriority w:val="99"/>
    <w:semiHidden/>
    <w:unhideWhenUsed/>
    <w:rsid w:val="00F00114"/>
  </w:style>
  <w:style w:type="numbering" w:customStyle="1" w:styleId="NoList122112">
    <w:name w:val="No List122112"/>
    <w:next w:val="a2"/>
    <w:uiPriority w:val="99"/>
    <w:semiHidden/>
    <w:unhideWhenUsed/>
    <w:rsid w:val="00F00114"/>
  </w:style>
  <w:style w:type="numbering" w:customStyle="1" w:styleId="1121121">
    <w:name w:val="リストなし112112"/>
    <w:next w:val="a2"/>
    <w:uiPriority w:val="99"/>
    <w:semiHidden/>
    <w:unhideWhenUsed/>
    <w:rsid w:val="00F00114"/>
  </w:style>
  <w:style w:type="numbering" w:customStyle="1" w:styleId="1121122">
    <w:name w:val="无列表112112"/>
    <w:next w:val="a2"/>
    <w:semiHidden/>
    <w:rsid w:val="00F00114"/>
  </w:style>
  <w:style w:type="numbering" w:customStyle="1" w:styleId="NoList212112">
    <w:name w:val="No List212112"/>
    <w:next w:val="a2"/>
    <w:semiHidden/>
    <w:rsid w:val="00F00114"/>
  </w:style>
  <w:style w:type="numbering" w:customStyle="1" w:styleId="NoList312112">
    <w:name w:val="No List312112"/>
    <w:next w:val="a2"/>
    <w:uiPriority w:val="99"/>
    <w:semiHidden/>
    <w:rsid w:val="00F00114"/>
  </w:style>
  <w:style w:type="numbering" w:customStyle="1" w:styleId="NoList1112112">
    <w:name w:val="No List1112112"/>
    <w:next w:val="a2"/>
    <w:uiPriority w:val="99"/>
    <w:semiHidden/>
    <w:unhideWhenUsed/>
    <w:rsid w:val="00F00114"/>
  </w:style>
  <w:style w:type="numbering" w:customStyle="1" w:styleId="1221120">
    <w:name w:val="無清單122112"/>
    <w:next w:val="a2"/>
    <w:uiPriority w:val="99"/>
    <w:semiHidden/>
    <w:unhideWhenUsed/>
    <w:rsid w:val="00F00114"/>
  </w:style>
  <w:style w:type="numbering" w:customStyle="1" w:styleId="11121120">
    <w:name w:val="無清單1112112"/>
    <w:next w:val="a2"/>
    <w:uiPriority w:val="99"/>
    <w:semiHidden/>
    <w:unhideWhenUsed/>
    <w:rsid w:val="00F00114"/>
  </w:style>
  <w:style w:type="numbering" w:customStyle="1" w:styleId="12222">
    <w:name w:val="无列表1222"/>
    <w:next w:val="a2"/>
    <w:semiHidden/>
    <w:rsid w:val="00F00114"/>
  </w:style>
  <w:style w:type="numbering" w:customStyle="1" w:styleId="NoList9">
    <w:name w:val="No List9"/>
    <w:next w:val="a2"/>
    <w:uiPriority w:val="99"/>
    <w:semiHidden/>
    <w:unhideWhenUsed/>
    <w:rsid w:val="00F00114"/>
  </w:style>
  <w:style w:type="numbering" w:customStyle="1" w:styleId="NoList17">
    <w:name w:val="No List17"/>
    <w:next w:val="a2"/>
    <w:uiPriority w:val="99"/>
    <w:semiHidden/>
    <w:unhideWhenUsed/>
    <w:rsid w:val="00F00114"/>
  </w:style>
  <w:style w:type="numbering" w:customStyle="1" w:styleId="163">
    <w:name w:val="リストなし16"/>
    <w:next w:val="a2"/>
    <w:uiPriority w:val="99"/>
    <w:semiHidden/>
    <w:unhideWhenUsed/>
    <w:rsid w:val="00F00114"/>
  </w:style>
  <w:style w:type="numbering" w:customStyle="1" w:styleId="164">
    <w:name w:val="无列表16"/>
    <w:next w:val="a2"/>
    <w:semiHidden/>
    <w:rsid w:val="00F00114"/>
  </w:style>
  <w:style w:type="numbering" w:customStyle="1" w:styleId="NoList26">
    <w:name w:val="No List26"/>
    <w:next w:val="a2"/>
    <w:semiHidden/>
    <w:rsid w:val="00F00114"/>
  </w:style>
  <w:style w:type="numbering" w:customStyle="1" w:styleId="NoList36">
    <w:name w:val="No List36"/>
    <w:next w:val="a2"/>
    <w:uiPriority w:val="99"/>
    <w:semiHidden/>
    <w:rsid w:val="00F00114"/>
  </w:style>
  <w:style w:type="numbering" w:customStyle="1" w:styleId="NoList117">
    <w:name w:val="No List117"/>
    <w:next w:val="a2"/>
    <w:uiPriority w:val="99"/>
    <w:semiHidden/>
    <w:unhideWhenUsed/>
    <w:rsid w:val="00F00114"/>
  </w:style>
  <w:style w:type="numbering" w:customStyle="1" w:styleId="171">
    <w:name w:val="無清單17"/>
    <w:next w:val="a2"/>
    <w:uiPriority w:val="99"/>
    <w:semiHidden/>
    <w:unhideWhenUsed/>
    <w:rsid w:val="00F00114"/>
  </w:style>
  <w:style w:type="numbering" w:customStyle="1" w:styleId="1161">
    <w:name w:val="無清單116"/>
    <w:next w:val="a2"/>
    <w:uiPriority w:val="99"/>
    <w:semiHidden/>
    <w:unhideWhenUsed/>
    <w:rsid w:val="00F00114"/>
  </w:style>
  <w:style w:type="numbering" w:customStyle="1" w:styleId="NoList1116">
    <w:name w:val="No List1116"/>
    <w:next w:val="a2"/>
    <w:uiPriority w:val="99"/>
    <w:semiHidden/>
    <w:unhideWhenUsed/>
    <w:rsid w:val="00F00114"/>
  </w:style>
  <w:style w:type="numbering" w:customStyle="1" w:styleId="251">
    <w:name w:val="无列表25"/>
    <w:next w:val="a2"/>
    <w:uiPriority w:val="99"/>
    <w:semiHidden/>
    <w:unhideWhenUsed/>
    <w:rsid w:val="00F00114"/>
  </w:style>
  <w:style w:type="numbering" w:customStyle="1" w:styleId="NoList126">
    <w:name w:val="No List126"/>
    <w:next w:val="a2"/>
    <w:uiPriority w:val="99"/>
    <w:semiHidden/>
    <w:unhideWhenUsed/>
    <w:rsid w:val="00F00114"/>
  </w:style>
  <w:style w:type="numbering" w:customStyle="1" w:styleId="1162">
    <w:name w:val="リストなし116"/>
    <w:next w:val="a2"/>
    <w:uiPriority w:val="99"/>
    <w:semiHidden/>
    <w:unhideWhenUsed/>
    <w:rsid w:val="00F00114"/>
  </w:style>
  <w:style w:type="numbering" w:customStyle="1" w:styleId="1163">
    <w:name w:val="无列表116"/>
    <w:next w:val="a2"/>
    <w:semiHidden/>
    <w:rsid w:val="00F00114"/>
  </w:style>
  <w:style w:type="numbering" w:customStyle="1" w:styleId="NoList216">
    <w:name w:val="No List216"/>
    <w:next w:val="a2"/>
    <w:semiHidden/>
    <w:rsid w:val="00F00114"/>
  </w:style>
  <w:style w:type="numbering" w:customStyle="1" w:styleId="NoList316">
    <w:name w:val="No List316"/>
    <w:next w:val="a2"/>
    <w:uiPriority w:val="99"/>
    <w:semiHidden/>
    <w:rsid w:val="00F00114"/>
  </w:style>
  <w:style w:type="numbering" w:customStyle="1" w:styleId="1261">
    <w:name w:val="無清單126"/>
    <w:next w:val="a2"/>
    <w:uiPriority w:val="99"/>
    <w:semiHidden/>
    <w:unhideWhenUsed/>
    <w:rsid w:val="00F00114"/>
  </w:style>
  <w:style w:type="numbering" w:customStyle="1" w:styleId="11161">
    <w:name w:val="無清單1116"/>
    <w:next w:val="a2"/>
    <w:uiPriority w:val="99"/>
    <w:semiHidden/>
    <w:unhideWhenUsed/>
    <w:rsid w:val="00F00114"/>
  </w:style>
  <w:style w:type="numbering" w:customStyle="1" w:styleId="NoList45">
    <w:name w:val="No List45"/>
    <w:next w:val="a2"/>
    <w:uiPriority w:val="99"/>
    <w:semiHidden/>
    <w:unhideWhenUsed/>
    <w:rsid w:val="00F00114"/>
  </w:style>
  <w:style w:type="numbering" w:customStyle="1" w:styleId="NoList1125">
    <w:name w:val="No List1125"/>
    <w:next w:val="a2"/>
    <w:uiPriority w:val="99"/>
    <w:semiHidden/>
    <w:unhideWhenUsed/>
    <w:rsid w:val="00F00114"/>
  </w:style>
  <w:style w:type="numbering" w:customStyle="1" w:styleId="NoList1215">
    <w:name w:val="No List1215"/>
    <w:next w:val="a2"/>
    <w:uiPriority w:val="99"/>
    <w:semiHidden/>
    <w:unhideWhenUsed/>
    <w:rsid w:val="00F00114"/>
  </w:style>
  <w:style w:type="numbering" w:customStyle="1" w:styleId="11151">
    <w:name w:val="リストなし1115"/>
    <w:next w:val="a2"/>
    <w:uiPriority w:val="99"/>
    <w:semiHidden/>
    <w:unhideWhenUsed/>
    <w:rsid w:val="00F00114"/>
  </w:style>
  <w:style w:type="numbering" w:customStyle="1" w:styleId="11152">
    <w:name w:val="无列表1115"/>
    <w:next w:val="a2"/>
    <w:semiHidden/>
    <w:rsid w:val="00F00114"/>
  </w:style>
  <w:style w:type="numbering" w:customStyle="1" w:styleId="NoList2115">
    <w:name w:val="No List2115"/>
    <w:next w:val="a2"/>
    <w:semiHidden/>
    <w:rsid w:val="00F00114"/>
  </w:style>
  <w:style w:type="numbering" w:customStyle="1" w:styleId="NoList3115">
    <w:name w:val="No List3115"/>
    <w:next w:val="a2"/>
    <w:uiPriority w:val="99"/>
    <w:semiHidden/>
    <w:rsid w:val="00F00114"/>
  </w:style>
  <w:style w:type="numbering" w:customStyle="1" w:styleId="NoList11115">
    <w:name w:val="No List11115"/>
    <w:next w:val="a2"/>
    <w:uiPriority w:val="99"/>
    <w:semiHidden/>
    <w:unhideWhenUsed/>
    <w:rsid w:val="00F00114"/>
  </w:style>
  <w:style w:type="numbering" w:customStyle="1" w:styleId="12151">
    <w:name w:val="無清單1215"/>
    <w:next w:val="a2"/>
    <w:uiPriority w:val="99"/>
    <w:semiHidden/>
    <w:unhideWhenUsed/>
    <w:rsid w:val="00F00114"/>
  </w:style>
  <w:style w:type="numbering" w:customStyle="1" w:styleId="11115">
    <w:name w:val="無清單11115"/>
    <w:next w:val="a2"/>
    <w:uiPriority w:val="99"/>
    <w:semiHidden/>
    <w:unhideWhenUsed/>
    <w:rsid w:val="00F00114"/>
  </w:style>
  <w:style w:type="numbering" w:customStyle="1" w:styleId="NoList55">
    <w:name w:val="No List55"/>
    <w:next w:val="a2"/>
    <w:uiPriority w:val="99"/>
    <w:semiHidden/>
    <w:unhideWhenUsed/>
    <w:rsid w:val="00F00114"/>
  </w:style>
  <w:style w:type="numbering" w:customStyle="1" w:styleId="NoList135">
    <w:name w:val="No List135"/>
    <w:next w:val="a2"/>
    <w:uiPriority w:val="99"/>
    <w:semiHidden/>
    <w:unhideWhenUsed/>
    <w:rsid w:val="00F00114"/>
  </w:style>
  <w:style w:type="numbering" w:customStyle="1" w:styleId="1251">
    <w:name w:val="リストなし125"/>
    <w:next w:val="a2"/>
    <w:uiPriority w:val="99"/>
    <w:semiHidden/>
    <w:unhideWhenUsed/>
    <w:rsid w:val="00F00114"/>
  </w:style>
  <w:style w:type="numbering" w:customStyle="1" w:styleId="1252">
    <w:name w:val="无列表125"/>
    <w:next w:val="a2"/>
    <w:semiHidden/>
    <w:rsid w:val="00F00114"/>
  </w:style>
  <w:style w:type="numbering" w:customStyle="1" w:styleId="NoList225">
    <w:name w:val="No List225"/>
    <w:next w:val="a2"/>
    <w:semiHidden/>
    <w:rsid w:val="00F00114"/>
  </w:style>
  <w:style w:type="numbering" w:customStyle="1" w:styleId="NoList325">
    <w:name w:val="No List325"/>
    <w:next w:val="a2"/>
    <w:uiPriority w:val="99"/>
    <w:semiHidden/>
    <w:rsid w:val="00F00114"/>
  </w:style>
  <w:style w:type="numbering" w:customStyle="1" w:styleId="1351">
    <w:name w:val="無清單135"/>
    <w:next w:val="a2"/>
    <w:uiPriority w:val="99"/>
    <w:semiHidden/>
    <w:unhideWhenUsed/>
    <w:rsid w:val="00F00114"/>
  </w:style>
  <w:style w:type="numbering" w:customStyle="1" w:styleId="11251">
    <w:name w:val="無清單1125"/>
    <w:next w:val="a2"/>
    <w:uiPriority w:val="99"/>
    <w:semiHidden/>
    <w:unhideWhenUsed/>
    <w:rsid w:val="00F00114"/>
  </w:style>
  <w:style w:type="numbering" w:customStyle="1" w:styleId="2150">
    <w:name w:val="无列表215"/>
    <w:next w:val="a2"/>
    <w:uiPriority w:val="99"/>
    <w:semiHidden/>
    <w:unhideWhenUsed/>
    <w:rsid w:val="00F00114"/>
  </w:style>
  <w:style w:type="numbering" w:customStyle="1" w:styleId="NoList1224">
    <w:name w:val="No List1224"/>
    <w:next w:val="a2"/>
    <w:uiPriority w:val="99"/>
    <w:semiHidden/>
    <w:unhideWhenUsed/>
    <w:rsid w:val="00F00114"/>
  </w:style>
  <w:style w:type="numbering" w:customStyle="1" w:styleId="11241">
    <w:name w:val="リストなし1124"/>
    <w:next w:val="a2"/>
    <w:uiPriority w:val="99"/>
    <w:semiHidden/>
    <w:unhideWhenUsed/>
    <w:rsid w:val="00F00114"/>
  </w:style>
  <w:style w:type="numbering" w:customStyle="1" w:styleId="11242">
    <w:name w:val="无列表1124"/>
    <w:next w:val="a2"/>
    <w:semiHidden/>
    <w:rsid w:val="00F00114"/>
  </w:style>
  <w:style w:type="numbering" w:customStyle="1" w:styleId="NoList2124">
    <w:name w:val="No List2124"/>
    <w:next w:val="a2"/>
    <w:semiHidden/>
    <w:rsid w:val="00F00114"/>
  </w:style>
  <w:style w:type="numbering" w:customStyle="1" w:styleId="NoList3124">
    <w:name w:val="No List3124"/>
    <w:next w:val="a2"/>
    <w:uiPriority w:val="99"/>
    <w:semiHidden/>
    <w:rsid w:val="00F00114"/>
  </w:style>
  <w:style w:type="numbering" w:customStyle="1" w:styleId="NoList11125">
    <w:name w:val="No List11125"/>
    <w:next w:val="a2"/>
    <w:uiPriority w:val="99"/>
    <w:semiHidden/>
    <w:unhideWhenUsed/>
    <w:rsid w:val="00F00114"/>
  </w:style>
  <w:style w:type="numbering" w:customStyle="1" w:styleId="12240">
    <w:name w:val="無清單1224"/>
    <w:next w:val="a2"/>
    <w:uiPriority w:val="99"/>
    <w:semiHidden/>
    <w:unhideWhenUsed/>
    <w:rsid w:val="00F00114"/>
  </w:style>
  <w:style w:type="numbering" w:customStyle="1" w:styleId="111240">
    <w:name w:val="無清單11124"/>
    <w:next w:val="a2"/>
    <w:uiPriority w:val="99"/>
    <w:semiHidden/>
    <w:unhideWhenUsed/>
    <w:rsid w:val="00F00114"/>
  </w:style>
  <w:style w:type="numbering" w:customStyle="1" w:styleId="336">
    <w:name w:val="无列表33"/>
    <w:next w:val="a2"/>
    <w:uiPriority w:val="99"/>
    <w:semiHidden/>
    <w:unhideWhenUsed/>
    <w:rsid w:val="00F00114"/>
  </w:style>
  <w:style w:type="numbering" w:customStyle="1" w:styleId="1332">
    <w:name w:val="无列表133"/>
    <w:next w:val="a2"/>
    <w:semiHidden/>
    <w:rsid w:val="00F00114"/>
  </w:style>
  <w:style w:type="numbering" w:customStyle="1" w:styleId="NoList1133">
    <w:name w:val="No List1133"/>
    <w:next w:val="a2"/>
    <w:uiPriority w:val="99"/>
    <w:semiHidden/>
    <w:unhideWhenUsed/>
    <w:rsid w:val="00F00114"/>
  </w:style>
  <w:style w:type="numbering" w:customStyle="1" w:styleId="NoList413">
    <w:name w:val="No List413"/>
    <w:next w:val="a2"/>
    <w:uiPriority w:val="99"/>
    <w:semiHidden/>
    <w:unhideWhenUsed/>
    <w:rsid w:val="00F00114"/>
  </w:style>
  <w:style w:type="numbering" w:customStyle="1" w:styleId="2230">
    <w:name w:val="无列表223"/>
    <w:next w:val="a2"/>
    <w:uiPriority w:val="99"/>
    <w:semiHidden/>
    <w:unhideWhenUsed/>
    <w:rsid w:val="00F00114"/>
  </w:style>
  <w:style w:type="numbering" w:customStyle="1" w:styleId="NoList12113">
    <w:name w:val="No List12113"/>
    <w:next w:val="a2"/>
    <w:uiPriority w:val="99"/>
    <w:semiHidden/>
    <w:unhideWhenUsed/>
    <w:rsid w:val="00F00114"/>
  </w:style>
  <w:style w:type="numbering" w:customStyle="1" w:styleId="111132">
    <w:name w:val="リストなし11113"/>
    <w:next w:val="a2"/>
    <w:uiPriority w:val="99"/>
    <w:semiHidden/>
    <w:unhideWhenUsed/>
    <w:rsid w:val="00F00114"/>
  </w:style>
  <w:style w:type="numbering" w:customStyle="1" w:styleId="111133">
    <w:name w:val="无列表11113"/>
    <w:next w:val="a2"/>
    <w:semiHidden/>
    <w:rsid w:val="00F00114"/>
  </w:style>
  <w:style w:type="numbering" w:customStyle="1" w:styleId="NoList21113">
    <w:name w:val="No List21113"/>
    <w:next w:val="a2"/>
    <w:semiHidden/>
    <w:rsid w:val="00F00114"/>
  </w:style>
  <w:style w:type="numbering" w:customStyle="1" w:styleId="NoList31113">
    <w:name w:val="No List31113"/>
    <w:next w:val="a2"/>
    <w:uiPriority w:val="99"/>
    <w:semiHidden/>
    <w:rsid w:val="00F00114"/>
  </w:style>
  <w:style w:type="numbering" w:customStyle="1" w:styleId="NoList111113">
    <w:name w:val="No List111113"/>
    <w:next w:val="a2"/>
    <w:uiPriority w:val="99"/>
    <w:semiHidden/>
    <w:unhideWhenUsed/>
    <w:rsid w:val="00F00114"/>
  </w:style>
  <w:style w:type="numbering" w:customStyle="1" w:styleId="121130">
    <w:name w:val="無清單12113"/>
    <w:next w:val="a2"/>
    <w:uiPriority w:val="99"/>
    <w:semiHidden/>
    <w:unhideWhenUsed/>
    <w:rsid w:val="00F00114"/>
  </w:style>
  <w:style w:type="numbering" w:customStyle="1" w:styleId="1111130">
    <w:name w:val="無清單111113"/>
    <w:next w:val="a2"/>
    <w:uiPriority w:val="99"/>
    <w:semiHidden/>
    <w:unhideWhenUsed/>
    <w:rsid w:val="00F00114"/>
  </w:style>
  <w:style w:type="numbering" w:customStyle="1" w:styleId="NoList1313">
    <w:name w:val="No List1313"/>
    <w:next w:val="a2"/>
    <w:uiPriority w:val="99"/>
    <w:semiHidden/>
    <w:unhideWhenUsed/>
    <w:rsid w:val="00F00114"/>
  </w:style>
  <w:style w:type="numbering" w:customStyle="1" w:styleId="12132">
    <w:name w:val="リストなし1213"/>
    <w:next w:val="a2"/>
    <w:uiPriority w:val="99"/>
    <w:semiHidden/>
    <w:unhideWhenUsed/>
    <w:rsid w:val="00F00114"/>
  </w:style>
  <w:style w:type="numbering" w:customStyle="1" w:styleId="12133">
    <w:name w:val="无列表1213"/>
    <w:next w:val="a2"/>
    <w:semiHidden/>
    <w:rsid w:val="00F00114"/>
  </w:style>
  <w:style w:type="numbering" w:customStyle="1" w:styleId="NoList2213">
    <w:name w:val="No List2213"/>
    <w:next w:val="a2"/>
    <w:semiHidden/>
    <w:rsid w:val="00F00114"/>
  </w:style>
  <w:style w:type="numbering" w:customStyle="1" w:styleId="NoList3213">
    <w:name w:val="No List3213"/>
    <w:next w:val="a2"/>
    <w:uiPriority w:val="99"/>
    <w:semiHidden/>
    <w:rsid w:val="00F00114"/>
  </w:style>
  <w:style w:type="numbering" w:customStyle="1" w:styleId="NoList11213">
    <w:name w:val="No List11213"/>
    <w:next w:val="a2"/>
    <w:uiPriority w:val="99"/>
    <w:semiHidden/>
    <w:unhideWhenUsed/>
    <w:rsid w:val="00F00114"/>
  </w:style>
  <w:style w:type="numbering" w:customStyle="1" w:styleId="13130">
    <w:name w:val="無清單1313"/>
    <w:next w:val="a2"/>
    <w:uiPriority w:val="99"/>
    <w:semiHidden/>
    <w:unhideWhenUsed/>
    <w:rsid w:val="00F00114"/>
  </w:style>
  <w:style w:type="numbering" w:customStyle="1" w:styleId="112130">
    <w:name w:val="無清單11213"/>
    <w:next w:val="a2"/>
    <w:uiPriority w:val="99"/>
    <w:semiHidden/>
    <w:unhideWhenUsed/>
    <w:rsid w:val="00F00114"/>
  </w:style>
  <w:style w:type="numbering" w:customStyle="1" w:styleId="2113">
    <w:name w:val="无列表2113"/>
    <w:next w:val="a2"/>
    <w:uiPriority w:val="99"/>
    <w:semiHidden/>
    <w:unhideWhenUsed/>
    <w:rsid w:val="00F00114"/>
  </w:style>
  <w:style w:type="numbering" w:customStyle="1" w:styleId="NoList12213">
    <w:name w:val="No List12213"/>
    <w:next w:val="a2"/>
    <w:uiPriority w:val="99"/>
    <w:semiHidden/>
    <w:unhideWhenUsed/>
    <w:rsid w:val="00F00114"/>
  </w:style>
  <w:style w:type="numbering" w:customStyle="1" w:styleId="112131">
    <w:name w:val="リストなし11213"/>
    <w:next w:val="a2"/>
    <w:uiPriority w:val="99"/>
    <w:semiHidden/>
    <w:unhideWhenUsed/>
    <w:rsid w:val="00F00114"/>
  </w:style>
  <w:style w:type="numbering" w:customStyle="1" w:styleId="112132">
    <w:name w:val="无列表11213"/>
    <w:next w:val="a2"/>
    <w:semiHidden/>
    <w:rsid w:val="00F00114"/>
  </w:style>
  <w:style w:type="numbering" w:customStyle="1" w:styleId="NoList21213">
    <w:name w:val="No List21213"/>
    <w:next w:val="a2"/>
    <w:semiHidden/>
    <w:rsid w:val="00F00114"/>
  </w:style>
  <w:style w:type="numbering" w:customStyle="1" w:styleId="NoList31213">
    <w:name w:val="No List31213"/>
    <w:next w:val="a2"/>
    <w:uiPriority w:val="99"/>
    <w:semiHidden/>
    <w:rsid w:val="00F00114"/>
  </w:style>
  <w:style w:type="numbering" w:customStyle="1" w:styleId="NoList111213">
    <w:name w:val="No List111213"/>
    <w:next w:val="a2"/>
    <w:uiPriority w:val="99"/>
    <w:semiHidden/>
    <w:unhideWhenUsed/>
    <w:rsid w:val="00F00114"/>
  </w:style>
  <w:style w:type="numbering" w:customStyle="1" w:styleId="122130">
    <w:name w:val="無清單12213"/>
    <w:next w:val="a2"/>
    <w:uiPriority w:val="99"/>
    <w:semiHidden/>
    <w:unhideWhenUsed/>
    <w:rsid w:val="00F00114"/>
  </w:style>
  <w:style w:type="numbering" w:customStyle="1" w:styleId="1112130">
    <w:name w:val="無清單111213"/>
    <w:next w:val="a2"/>
    <w:uiPriority w:val="99"/>
    <w:semiHidden/>
    <w:unhideWhenUsed/>
    <w:rsid w:val="00F00114"/>
  </w:style>
  <w:style w:type="numbering" w:customStyle="1" w:styleId="NoList63">
    <w:name w:val="No List63"/>
    <w:next w:val="a2"/>
    <w:uiPriority w:val="99"/>
    <w:semiHidden/>
    <w:unhideWhenUsed/>
    <w:rsid w:val="00F00114"/>
  </w:style>
  <w:style w:type="numbering" w:customStyle="1" w:styleId="NoList143">
    <w:name w:val="No List143"/>
    <w:next w:val="a2"/>
    <w:uiPriority w:val="99"/>
    <w:semiHidden/>
    <w:unhideWhenUsed/>
    <w:rsid w:val="00F00114"/>
  </w:style>
  <w:style w:type="numbering" w:customStyle="1" w:styleId="1333">
    <w:name w:val="リストなし133"/>
    <w:next w:val="a2"/>
    <w:uiPriority w:val="99"/>
    <w:semiHidden/>
    <w:unhideWhenUsed/>
    <w:rsid w:val="00F00114"/>
  </w:style>
  <w:style w:type="numbering" w:customStyle="1" w:styleId="NoList233">
    <w:name w:val="No List233"/>
    <w:next w:val="a2"/>
    <w:semiHidden/>
    <w:rsid w:val="00F00114"/>
  </w:style>
  <w:style w:type="numbering" w:customStyle="1" w:styleId="NoList333">
    <w:name w:val="No List333"/>
    <w:next w:val="a2"/>
    <w:uiPriority w:val="99"/>
    <w:semiHidden/>
    <w:rsid w:val="00F00114"/>
  </w:style>
  <w:style w:type="numbering" w:customStyle="1" w:styleId="1431">
    <w:name w:val="無清單143"/>
    <w:next w:val="a2"/>
    <w:uiPriority w:val="99"/>
    <w:semiHidden/>
    <w:unhideWhenUsed/>
    <w:rsid w:val="00F00114"/>
  </w:style>
  <w:style w:type="numbering" w:customStyle="1" w:styleId="11331">
    <w:name w:val="無清單1133"/>
    <w:next w:val="a2"/>
    <w:uiPriority w:val="99"/>
    <w:semiHidden/>
    <w:unhideWhenUsed/>
    <w:rsid w:val="00F00114"/>
  </w:style>
  <w:style w:type="numbering" w:customStyle="1" w:styleId="NoList1233">
    <w:name w:val="No List1233"/>
    <w:next w:val="a2"/>
    <w:uiPriority w:val="99"/>
    <w:semiHidden/>
    <w:unhideWhenUsed/>
    <w:rsid w:val="00F00114"/>
  </w:style>
  <w:style w:type="numbering" w:customStyle="1" w:styleId="11332">
    <w:name w:val="リストなし1133"/>
    <w:next w:val="a2"/>
    <w:uiPriority w:val="99"/>
    <w:semiHidden/>
    <w:unhideWhenUsed/>
    <w:rsid w:val="00F00114"/>
  </w:style>
  <w:style w:type="numbering" w:customStyle="1" w:styleId="11333">
    <w:name w:val="无列表1133"/>
    <w:next w:val="a2"/>
    <w:semiHidden/>
    <w:rsid w:val="00F00114"/>
  </w:style>
  <w:style w:type="numbering" w:customStyle="1" w:styleId="NoList2133">
    <w:name w:val="No List2133"/>
    <w:next w:val="a2"/>
    <w:semiHidden/>
    <w:rsid w:val="00F00114"/>
  </w:style>
  <w:style w:type="numbering" w:customStyle="1" w:styleId="NoList3133">
    <w:name w:val="No List3133"/>
    <w:next w:val="a2"/>
    <w:uiPriority w:val="99"/>
    <w:semiHidden/>
    <w:rsid w:val="00F00114"/>
  </w:style>
  <w:style w:type="numbering" w:customStyle="1" w:styleId="NoList11133">
    <w:name w:val="No List11133"/>
    <w:next w:val="a2"/>
    <w:uiPriority w:val="99"/>
    <w:semiHidden/>
    <w:unhideWhenUsed/>
    <w:rsid w:val="00F00114"/>
  </w:style>
  <w:style w:type="numbering" w:customStyle="1" w:styleId="12331">
    <w:name w:val="無清單1233"/>
    <w:next w:val="a2"/>
    <w:uiPriority w:val="99"/>
    <w:semiHidden/>
    <w:unhideWhenUsed/>
    <w:rsid w:val="00F00114"/>
  </w:style>
  <w:style w:type="numbering" w:customStyle="1" w:styleId="111330">
    <w:name w:val="無清單11133"/>
    <w:next w:val="a2"/>
    <w:uiPriority w:val="99"/>
    <w:semiHidden/>
    <w:unhideWhenUsed/>
    <w:rsid w:val="00F00114"/>
  </w:style>
  <w:style w:type="numbering" w:customStyle="1" w:styleId="NoList513">
    <w:name w:val="No List513"/>
    <w:next w:val="a2"/>
    <w:uiPriority w:val="99"/>
    <w:semiHidden/>
    <w:unhideWhenUsed/>
    <w:rsid w:val="00F00114"/>
  </w:style>
  <w:style w:type="numbering" w:customStyle="1" w:styleId="13131">
    <w:name w:val="无列表1313"/>
    <w:next w:val="a2"/>
    <w:semiHidden/>
    <w:rsid w:val="00F00114"/>
  </w:style>
  <w:style w:type="numbering" w:customStyle="1" w:styleId="NoList11312">
    <w:name w:val="No List11312"/>
    <w:next w:val="a2"/>
    <w:uiPriority w:val="99"/>
    <w:semiHidden/>
    <w:unhideWhenUsed/>
    <w:rsid w:val="00F00114"/>
  </w:style>
  <w:style w:type="numbering" w:customStyle="1" w:styleId="NoList4113">
    <w:name w:val="No List4113"/>
    <w:next w:val="a2"/>
    <w:uiPriority w:val="99"/>
    <w:semiHidden/>
    <w:unhideWhenUsed/>
    <w:rsid w:val="00F00114"/>
  </w:style>
  <w:style w:type="numbering" w:customStyle="1" w:styleId="2213">
    <w:name w:val="无列表2213"/>
    <w:next w:val="a2"/>
    <w:uiPriority w:val="99"/>
    <w:semiHidden/>
    <w:unhideWhenUsed/>
    <w:rsid w:val="00F00114"/>
  </w:style>
  <w:style w:type="numbering" w:customStyle="1" w:styleId="NoList121113">
    <w:name w:val="No List121113"/>
    <w:next w:val="a2"/>
    <w:uiPriority w:val="99"/>
    <w:semiHidden/>
    <w:unhideWhenUsed/>
    <w:rsid w:val="00F00114"/>
  </w:style>
  <w:style w:type="numbering" w:customStyle="1" w:styleId="1111131">
    <w:name w:val="リストなし111113"/>
    <w:next w:val="a2"/>
    <w:uiPriority w:val="99"/>
    <w:semiHidden/>
    <w:unhideWhenUsed/>
    <w:rsid w:val="00F00114"/>
  </w:style>
  <w:style w:type="numbering" w:customStyle="1" w:styleId="1111132">
    <w:name w:val="无列表111113"/>
    <w:next w:val="a2"/>
    <w:semiHidden/>
    <w:rsid w:val="00F00114"/>
  </w:style>
  <w:style w:type="numbering" w:customStyle="1" w:styleId="NoList211113">
    <w:name w:val="No List211113"/>
    <w:next w:val="a2"/>
    <w:semiHidden/>
    <w:rsid w:val="00F00114"/>
  </w:style>
  <w:style w:type="numbering" w:customStyle="1" w:styleId="NoList311113">
    <w:name w:val="No List311113"/>
    <w:next w:val="a2"/>
    <w:uiPriority w:val="99"/>
    <w:semiHidden/>
    <w:rsid w:val="00F00114"/>
  </w:style>
  <w:style w:type="numbering" w:customStyle="1" w:styleId="NoList1111113">
    <w:name w:val="No List1111113"/>
    <w:next w:val="a2"/>
    <w:uiPriority w:val="99"/>
    <w:semiHidden/>
    <w:unhideWhenUsed/>
    <w:rsid w:val="00F00114"/>
  </w:style>
  <w:style w:type="numbering" w:customStyle="1" w:styleId="1211130">
    <w:name w:val="無清單121113"/>
    <w:next w:val="a2"/>
    <w:uiPriority w:val="99"/>
    <w:semiHidden/>
    <w:unhideWhenUsed/>
    <w:rsid w:val="00F00114"/>
  </w:style>
  <w:style w:type="numbering" w:customStyle="1" w:styleId="11111130">
    <w:name w:val="無清單1111113"/>
    <w:next w:val="a2"/>
    <w:uiPriority w:val="99"/>
    <w:semiHidden/>
    <w:unhideWhenUsed/>
    <w:rsid w:val="00F00114"/>
  </w:style>
  <w:style w:type="numbering" w:customStyle="1" w:styleId="NoList13113">
    <w:name w:val="No List13113"/>
    <w:next w:val="a2"/>
    <w:uiPriority w:val="99"/>
    <w:semiHidden/>
    <w:unhideWhenUsed/>
    <w:rsid w:val="00F00114"/>
  </w:style>
  <w:style w:type="numbering" w:customStyle="1" w:styleId="121131">
    <w:name w:val="リストなし12113"/>
    <w:next w:val="a2"/>
    <w:uiPriority w:val="99"/>
    <w:semiHidden/>
    <w:unhideWhenUsed/>
    <w:rsid w:val="00F00114"/>
  </w:style>
  <w:style w:type="numbering" w:customStyle="1" w:styleId="121132">
    <w:name w:val="无列表12113"/>
    <w:next w:val="a2"/>
    <w:semiHidden/>
    <w:rsid w:val="00F00114"/>
  </w:style>
  <w:style w:type="numbering" w:customStyle="1" w:styleId="NoList22113">
    <w:name w:val="No List22113"/>
    <w:next w:val="a2"/>
    <w:semiHidden/>
    <w:rsid w:val="00F00114"/>
  </w:style>
  <w:style w:type="numbering" w:customStyle="1" w:styleId="NoList32113">
    <w:name w:val="No List32113"/>
    <w:next w:val="a2"/>
    <w:uiPriority w:val="99"/>
    <w:semiHidden/>
    <w:rsid w:val="00F00114"/>
  </w:style>
  <w:style w:type="numbering" w:customStyle="1" w:styleId="NoList112113">
    <w:name w:val="No List112113"/>
    <w:next w:val="a2"/>
    <w:uiPriority w:val="99"/>
    <w:semiHidden/>
    <w:unhideWhenUsed/>
    <w:rsid w:val="00F00114"/>
  </w:style>
  <w:style w:type="numbering" w:customStyle="1" w:styleId="131130">
    <w:name w:val="無清單13113"/>
    <w:next w:val="a2"/>
    <w:uiPriority w:val="99"/>
    <w:semiHidden/>
    <w:unhideWhenUsed/>
    <w:rsid w:val="00F00114"/>
  </w:style>
  <w:style w:type="numbering" w:customStyle="1" w:styleId="1121130">
    <w:name w:val="無清單112113"/>
    <w:next w:val="a2"/>
    <w:uiPriority w:val="99"/>
    <w:semiHidden/>
    <w:unhideWhenUsed/>
    <w:rsid w:val="00F00114"/>
  </w:style>
  <w:style w:type="numbering" w:customStyle="1" w:styleId="21113">
    <w:name w:val="无列表21113"/>
    <w:next w:val="a2"/>
    <w:uiPriority w:val="99"/>
    <w:semiHidden/>
    <w:unhideWhenUsed/>
    <w:rsid w:val="00F00114"/>
  </w:style>
  <w:style w:type="numbering" w:customStyle="1" w:styleId="NoList122113">
    <w:name w:val="No List122113"/>
    <w:next w:val="a2"/>
    <w:uiPriority w:val="99"/>
    <w:semiHidden/>
    <w:unhideWhenUsed/>
    <w:rsid w:val="00F00114"/>
  </w:style>
  <w:style w:type="numbering" w:customStyle="1" w:styleId="1121131">
    <w:name w:val="リストなし112113"/>
    <w:next w:val="a2"/>
    <w:uiPriority w:val="99"/>
    <w:semiHidden/>
    <w:unhideWhenUsed/>
    <w:rsid w:val="00F00114"/>
  </w:style>
  <w:style w:type="numbering" w:customStyle="1" w:styleId="1121132">
    <w:name w:val="无列表112113"/>
    <w:next w:val="a2"/>
    <w:semiHidden/>
    <w:rsid w:val="00F00114"/>
  </w:style>
  <w:style w:type="numbering" w:customStyle="1" w:styleId="NoList212113">
    <w:name w:val="No List212113"/>
    <w:next w:val="a2"/>
    <w:semiHidden/>
    <w:rsid w:val="00F00114"/>
  </w:style>
  <w:style w:type="numbering" w:customStyle="1" w:styleId="NoList312113">
    <w:name w:val="No List312113"/>
    <w:next w:val="a2"/>
    <w:uiPriority w:val="99"/>
    <w:semiHidden/>
    <w:rsid w:val="00F00114"/>
  </w:style>
  <w:style w:type="numbering" w:customStyle="1" w:styleId="NoList1112113">
    <w:name w:val="No List1112113"/>
    <w:next w:val="a2"/>
    <w:uiPriority w:val="99"/>
    <w:semiHidden/>
    <w:unhideWhenUsed/>
    <w:rsid w:val="00F00114"/>
  </w:style>
  <w:style w:type="numbering" w:customStyle="1" w:styleId="1221130">
    <w:name w:val="無清單122113"/>
    <w:next w:val="a2"/>
    <w:uiPriority w:val="99"/>
    <w:semiHidden/>
    <w:unhideWhenUsed/>
    <w:rsid w:val="00F00114"/>
  </w:style>
  <w:style w:type="numbering" w:customStyle="1" w:styleId="11121130">
    <w:name w:val="無清單1112113"/>
    <w:next w:val="a2"/>
    <w:uiPriority w:val="99"/>
    <w:semiHidden/>
    <w:unhideWhenUsed/>
    <w:rsid w:val="00F00114"/>
  </w:style>
  <w:style w:type="numbering" w:customStyle="1" w:styleId="NoList5112">
    <w:name w:val="No List5112"/>
    <w:next w:val="a2"/>
    <w:uiPriority w:val="99"/>
    <w:semiHidden/>
    <w:unhideWhenUsed/>
    <w:rsid w:val="00F00114"/>
  </w:style>
  <w:style w:type="numbering" w:customStyle="1" w:styleId="NoList612">
    <w:name w:val="No List612"/>
    <w:next w:val="a2"/>
    <w:uiPriority w:val="99"/>
    <w:semiHidden/>
    <w:unhideWhenUsed/>
    <w:rsid w:val="00F00114"/>
  </w:style>
  <w:style w:type="numbering" w:customStyle="1" w:styleId="NoList1412">
    <w:name w:val="No List1412"/>
    <w:next w:val="a2"/>
    <w:uiPriority w:val="99"/>
    <w:semiHidden/>
    <w:unhideWhenUsed/>
    <w:rsid w:val="00F00114"/>
  </w:style>
  <w:style w:type="numbering" w:customStyle="1" w:styleId="13123">
    <w:name w:val="リストなし1312"/>
    <w:next w:val="a2"/>
    <w:uiPriority w:val="99"/>
    <w:semiHidden/>
    <w:unhideWhenUsed/>
    <w:rsid w:val="00F00114"/>
  </w:style>
  <w:style w:type="numbering" w:customStyle="1" w:styleId="NoList2312">
    <w:name w:val="No List2312"/>
    <w:next w:val="a2"/>
    <w:semiHidden/>
    <w:rsid w:val="00F00114"/>
  </w:style>
  <w:style w:type="numbering" w:customStyle="1" w:styleId="NoList3312">
    <w:name w:val="No List3312"/>
    <w:next w:val="a2"/>
    <w:uiPriority w:val="99"/>
    <w:semiHidden/>
    <w:rsid w:val="00F00114"/>
  </w:style>
  <w:style w:type="numbering" w:customStyle="1" w:styleId="NoList1142">
    <w:name w:val="No List1142"/>
    <w:next w:val="a2"/>
    <w:uiPriority w:val="99"/>
    <w:semiHidden/>
    <w:unhideWhenUsed/>
    <w:rsid w:val="00F00114"/>
  </w:style>
  <w:style w:type="numbering" w:customStyle="1" w:styleId="14120">
    <w:name w:val="無清單1412"/>
    <w:next w:val="a2"/>
    <w:uiPriority w:val="99"/>
    <w:semiHidden/>
    <w:unhideWhenUsed/>
    <w:rsid w:val="00F00114"/>
  </w:style>
  <w:style w:type="numbering" w:customStyle="1" w:styleId="113120">
    <w:name w:val="無清單11312"/>
    <w:next w:val="a2"/>
    <w:uiPriority w:val="99"/>
    <w:semiHidden/>
    <w:unhideWhenUsed/>
    <w:rsid w:val="00F00114"/>
  </w:style>
  <w:style w:type="numbering" w:customStyle="1" w:styleId="NoList422">
    <w:name w:val="No List422"/>
    <w:next w:val="a2"/>
    <w:uiPriority w:val="99"/>
    <w:semiHidden/>
    <w:unhideWhenUsed/>
    <w:rsid w:val="00F00114"/>
  </w:style>
  <w:style w:type="numbering" w:customStyle="1" w:styleId="NoList12312">
    <w:name w:val="No List12312"/>
    <w:next w:val="a2"/>
    <w:uiPriority w:val="99"/>
    <w:semiHidden/>
    <w:unhideWhenUsed/>
    <w:rsid w:val="00F00114"/>
  </w:style>
  <w:style w:type="numbering" w:customStyle="1" w:styleId="113121">
    <w:name w:val="リストなし11312"/>
    <w:next w:val="a2"/>
    <w:uiPriority w:val="99"/>
    <w:semiHidden/>
    <w:unhideWhenUsed/>
    <w:rsid w:val="00F00114"/>
  </w:style>
  <w:style w:type="numbering" w:customStyle="1" w:styleId="113122">
    <w:name w:val="无列表11312"/>
    <w:next w:val="a2"/>
    <w:semiHidden/>
    <w:rsid w:val="00F00114"/>
  </w:style>
  <w:style w:type="numbering" w:customStyle="1" w:styleId="NoList21312">
    <w:name w:val="No List21312"/>
    <w:next w:val="a2"/>
    <w:semiHidden/>
    <w:rsid w:val="00F00114"/>
  </w:style>
  <w:style w:type="numbering" w:customStyle="1" w:styleId="NoList31312">
    <w:name w:val="No List31312"/>
    <w:next w:val="a2"/>
    <w:uiPriority w:val="99"/>
    <w:semiHidden/>
    <w:rsid w:val="00F00114"/>
  </w:style>
  <w:style w:type="numbering" w:customStyle="1" w:styleId="NoList111312">
    <w:name w:val="No List111312"/>
    <w:next w:val="a2"/>
    <w:uiPriority w:val="99"/>
    <w:semiHidden/>
    <w:unhideWhenUsed/>
    <w:rsid w:val="00F00114"/>
  </w:style>
  <w:style w:type="numbering" w:customStyle="1" w:styleId="123120">
    <w:name w:val="無清單12312"/>
    <w:next w:val="a2"/>
    <w:uiPriority w:val="99"/>
    <w:semiHidden/>
    <w:unhideWhenUsed/>
    <w:rsid w:val="00F00114"/>
  </w:style>
  <w:style w:type="numbering" w:customStyle="1" w:styleId="1113120">
    <w:name w:val="無清單111312"/>
    <w:next w:val="a2"/>
    <w:uiPriority w:val="99"/>
    <w:semiHidden/>
    <w:unhideWhenUsed/>
    <w:rsid w:val="00F00114"/>
  </w:style>
  <w:style w:type="numbering" w:customStyle="1" w:styleId="NoList12122">
    <w:name w:val="No List12122"/>
    <w:next w:val="a2"/>
    <w:uiPriority w:val="99"/>
    <w:semiHidden/>
    <w:unhideWhenUsed/>
    <w:rsid w:val="00F00114"/>
  </w:style>
  <w:style w:type="numbering" w:customStyle="1" w:styleId="111222">
    <w:name w:val="リストなし11122"/>
    <w:next w:val="a2"/>
    <w:uiPriority w:val="99"/>
    <w:semiHidden/>
    <w:unhideWhenUsed/>
    <w:rsid w:val="00F00114"/>
  </w:style>
  <w:style w:type="numbering" w:customStyle="1" w:styleId="111223">
    <w:name w:val="无列表11122"/>
    <w:next w:val="a2"/>
    <w:semiHidden/>
    <w:rsid w:val="00F00114"/>
  </w:style>
  <w:style w:type="numbering" w:customStyle="1" w:styleId="NoList21122">
    <w:name w:val="No List21122"/>
    <w:next w:val="a2"/>
    <w:semiHidden/>
    <w:rsid w:val="00F00114"/>
  </w:style>
  <w:style w:type="numbering" w:customStyle="1" w:styleId="NoList31122">
    <w:name w:val="No List31122"/>
    <w:next w:val="a2"/>
    <w:uiPriority w:val="99"/>
    <w:semiHidden/>
    <w:rsid w:val="00F00114"/>
  </w:style>
  <w:style w:type="numbering" w:customStyle="1" w:styleId="NoList111122">
    <w:name w:val="No List111122"/>
    <w:next w:val="a2"/>
    <w:uiPriority w:val="99"/>
    <w:semiHidden/>
    <w:unhideWhenUsed/>
    <w:rsid w:val="00F00114"/>
  </w:style>
  <w:style w:type="numbering" w:customStyle="1" w:styleId="121220">
    <w:name w:val="無清單12122"/>
    <w:next w:val="a2"/>
    <w:uiPriority w:val="99"/>
    <w:semiHidden/>
    <w:unhideWhenUsed/>
    <w:rsid w:val="00F00114"/>
  </w:style>
  <w:style w:type="numbering" w:customStyle="1" w:styleId="1111220">
    <w:name w:val="無清單111122"/>
    <w:next w:val="a2"/>
    <w:uiPriority w:val="99"/>
    <w:semiHidden/>
    <w:unhideWhenUsed/>
    <w:rsid w:val="00F00114"/>
  </w:style>
  <w:style w:type="numbering" w:customStyle="1" w:styleId="NoList522">
    <w:name w:val="No List522"/>
    <w:next w:val="a2"/>
    <w:uiPriority w:val="99"/>
    <w:semiHidden/>
    <w:unhideWhenUsed/>
    <w:rsid w:val="00F00114"/>
  </w:style>
  <w:style w:type="numbering" w:customStyle="1" w:styleId="NoList1322">
    <w:name w:val="No List1322"/>
    <w:next w:val="a2"/>
    <w:uiPriority w:val="99"/>
    <w:semiHidden/>
    <w:unhideWhenUsed/>
    <w:rsid w:val="00F00114"/>
  </w:style>
  <w:style w:type="numbering" w:customStyle="1" w:styleId="12223">
    <w:name w:val="リストなし1222"/>
    <w:next w:val="a2"/>
    <w:uiPriority w:val="99"/>
    <w:semiHidden/>
    <w:unhideWhenUsed/>
    <w:rsid w:val="00F00114"/>
  </w:style>
  <w:style w:type="numbering" w:customStyle="1" w:styleId="12232">
    <w:name w:val="无列表1223"/>
    <w:next w:val="a2"/>
    <w:semiHidden/>
    <w:rsid w:val="00F00114"/>
  </w:style>
  <w:style w:type="numbering" w:customStyle="1" w:styleId="NoList2222">
    <w:name w:val="No List2222"/>
    <w:next w:val="a2"/>
    <w:semiHidden/>
    <w:rsid w:val="00F00114"/>
  </w:style>
  <w:style w:type="numbering" w:customStyle="1" w:styleId="NoList3222">
    <w:name w:val="No List3222"/>
    <w:next w:val="a2"/>
    <w:uiPriority w:val="99"/>
    <w:semiHidden/>
    <w:rsid w:val="00F00114"/>
  </w:style>
  <w:style w:type="numbering" w:customStyle="1" w:styleId="NoList11222">
    <w:name w:val="No List11222"/>
    <w:next w:val="a2"/>
    <w:uiPriority w:val="99"/>
    <w:semiHidden/>
    <w:unhideWhenUsed/>
    <w:rsid w:val="00F00114"/>
  </w:style>
  <w:style w:type="numbering" w:customStyle="1" w:styleId="13220">
    <w:name w:val="無清單1322"/>
    <w:next w:val="a2"/>
    <w:uiPriority w:val="99"/>
    <w:semiHidden/>
    <w:unhideWhenUsed/>
    <w:rsid w:val="00F00114"/>
  </w:style>
  <w:style w:type="numbering" w:customStyle="1" w:styleId="112220">
    <w:name w:val="無清單11222"/>
    <w:next w:val="a2"/>
    <w:uiPriority w:val="99"/>
    <w:semiHidden/>
    <w:unhideWhenUsed/>
    <w:rsid w:val="00F00114"/>
  </w:style>
  <w:style w:type="numbering" w:customStyle="1" w:styleId="2122">
    <w:name w:val="无列表2122"/>
    <w:next w:val="a2"/>
    <w:uiPriority w:val="99"/>
    <w:semiHidden/>
    <w:unhideWhenUsed/>
    <w:rsid w:val="00F00114"/>
  </w:style>
  <w:style w:type="numbering" w:customStyle="1" w:styleId="NoList111222">
    <w:name w:val="No List111222"/>
    <w:next w:val="a2"/>
    <w:uiPriority w:val="99"/>
    <w:semiHidden/>
    <w:unhideWhenUsed/>
    <w:rsid w:val="00F00114"/>
  </w:style>
  <w:style w:type="numbering" w:customStyle="1" w:styleId="NoList72">
    <w:name w:val="No List72"/>
    <w:next w:val="a2"/>
    <w:uiPriority w:val="99"/>
    <w:semiHidden/>
    <w:unhideWhenUsed/>
    <w:rsid w:val="00F00114"/>
  </w:style>
  <w:style w:type="numbering" w:customStyle="1" w:styleId="NoList152">
    <w:name w:val="No List152"/>
    <w:next w:val="a2"/>
    <w:uiPriority w:val="99"/>
    <w:semiHidden/>
    <w:unhideWhenUsed/>
    <w:rsid w:val="00F00114"/>
  </w:style>
  <w:style w:type="numbering" w:customStyle="1" w:styleId="1422">
    <w:name w:val="リストなし142"/>
    <w:next w:val="a2"/>
    <w:uiPriority w:val="99"/>
    <w:semiHidden/>
    <w:unhideWhenUsed/>
    <w:rsid w:val="00F00114"/>
  </w:style>
  <w:style w:type="numbering" w:customStyle="1" w:styleId="1423">
    <w:name w:val="无列表142"/>
    <w:next w:val="a2"/>
    <w:semiHidden/>
    <w:rsid w:val="00F00114"/>
  </w:style>
  <w:style w:type="numbering" w:customStyle="1" w:styleId="NoList242">
    <w:name w:val="No List242"/>
    <w:next w:val="a2"/>
    <w:semiHidden/>
    <w:rsid w:val="00F00114"/>
  </w:style>
  <w:style w:type="numbering" w:customStyle="1" w:styleId="NoList342">
    <w:name w:val="No List342"/>
    <w:next w:val="a2"/>
    <w:uiPriority w:val="99"/>
    <w:semiHidden/>
    <w:rsid w:val="00F00114"/>
  </w:style>
  <w:style w:type="numbering" w:customStyle="1" w:styleId="NoList1152">
    <w:name w:val="No List1152"/>
    <w:next w:val="a2"/>
    <w:uiPriority w:val="99"/>
    <w:semiHidden/>
    <w:unhideWhenUsed/>
    <w:rsid w:val="00F00114"/>
  </w:style>
  <w:style w:type="numbering" w:customStyle="1" w:styleId="1521">
    <w:name w:val="無清單152"/>
    <w:next w:val="a2"/>
    <w:uiPriority w:val="99"/>
    <w:semiHidden/>
    <w:unhideWhenUsed/>
    <w:rsid w:val="00F00114"/>
  </w:style>
  <w:style w:type="numbering" w:customStyle="1" w:styleId="11420">
    <w:name w:val="無清單1142"/>
    <w:next w:val="a2"/>
    <w:uiPriority w:val="99"/>
    <w:semiHidden/>
    <w:unhideWhenUsed/>
    <w:rsid w:val="00F00114"/>
  </w:style>
  <w:style w:type="numbering" w:customStyle="1" w:styleId="NoList432">
    <w:name w:val="No List432"/>
    <w:next w:val="a2"/>
    <w:uiPriority w:val="99"/>
    <w:semiHidden/>
    <w:unhideWhenUsed/>
    <w:rsid w:val="00F00114"/>
  </w:style>
  <w:style w:type="numbering" w:customStyle="1" w:styleId="NoList1242">
    <w:name w:val="No List1242"/>
    <w:next w:val="a2"/>
    <w:uiPriority w:val="99"/>
    <w:semiHidden/>
    <w:unhideWhenUsed/>
    <w:rsid w:val="00F00114"/>
  </w:style>
  <w:style w:type="numbering" w:customStyle="1" w:styleId="11421">
    <w:name w:val="リストなし1142"/>
    <w:next w:val="a2"/>
    <w:uiPriority w:val="99"/>
    <w:semiHidden/>
    <w:unhideWhenUsed/>
    <w:rsid w:val="00F00114"/>
  </w:style>
  <w:style w:type="numbering" w:customStyle="1" w:styleId="11422">
    <w:name w:val="无列表1142"/>
    <w:next w:val="a2"/>
    <w:semiHidden/>
    <w:rsid w:val="00F00114"/>
  </w:style>
  <w:style w:type="numbering" w:customStyle="1" w:styleId="NoList2142">
    <w:name w:val="No List2142"/>
    <w:next w:val="a2"/>
    <w:semiHidden/>
    <w:rsid w:val="00F00114"/>
  </w:style>
  <w:style w:type="numbering" w:customStyle="1" w:styleId="NoList3142">
    <w:name w:val="No List3142"/>
    <w:next w:val="a2"/>
    <w:uiPriority w:val="99"/>
    <w:semiHidden/>
    <w:rsid w:val="00F00114"/>
  </w:style>
  <w:style w:type="numbering" w:customStyle="1" w:styleId="NoList11142">
    <w:name w:val="No List11142"/>
    <w:next w:val="a2"/>
    <w:uiPriority w:val="99"/>
    <w:semiHidden/>
    <w:unhideWhenUsed/>
    <w:rsid w:val="00F00114"/>
  </w:style>
  <w:style w:type="numbering" w:customStyle="1" w:styleId="12420">
    <w:name w:val="無清單1242"/>
    <w:next w:val="a2"/>
    <w:uiPriority w:val="99"/>
    <w:semiHidden/>
    <w:unhideWhenUsed/>
    <w:rsid w:val="00F00114"/>
  </w:style>
  <w:style w:type="numbering" w:customStyle="1" w:styleId="111420">
    <w:name w:val="無清單11142"/>
    <w:next w:val="a2"/>
    <w:uiPriority w:val="99"/>
    <w:semiHidden/>
    <w:unhideWhenUsed/>
    <w:rsid w:val="00F00114"/>
  </w:style>
  <w:style w:type="numbering" w:customStyle="1" w:styleId="232">
    <w:name w:val="无列表232"/>
    <w:next w:val="a2"/>
    <w:uiPriority w:val="99"/>
    <w:semiHidden/>
    <w:unhideWhenUsed/>
    <w:rsid w:val="00F00114"/>
  </w:style>
  <w:style w:type="numbering" w:customStyle="1" w:styleId="NoList12132">
    <w:name w:val="No List12132"/>
    <w:next w:val="a2"/>
    <w:uiPriority w:val="99"/>
    <w:semiHidden/>
    <w:unhideWhenUsed/>
    <w:rsid w:val="00F00114"/>
  </w:style>
  <w:style w:type="numbering" w:customStyle="1" w:styleId="111321">
    <w:name w:val="リストなし11132"/>
    <w:next w:val="a2"/>
    <w:uiPriority w:val="99"/>
    <w:semiHidden/>
    <w:unhideWhenUsed/>
    <w:rsid w:val="00F00114"/>
  </w:style>
  <w:style w:type="numbering" w:customStyle="1" w:styleId="111322">
    <w:name w:val="无列表11132"/>
    <w:next w:val="a2"/>
    <w:semiHidden/>
    <w:rsid w:val="00F00114"/>
  </w:style>
  <w:style w:type="numbering" w:customStyle="1" w:styleId="NoList21132">
    <w:name w:val="No List21132"/>
    <w:next w:val="a2"/>
    <w:semiHidden/>
    <w:rsid w:val="00F00114"/>
  </w:style>
  <w:style w:type="numbering" w:customStyle="1" w:styleId="NoList31132">
    <w:name w:val="No List31132"/>
    <w:next w:val="a2"/>
    <w:uiPriority w:val="99"/>
    <w:semiHidden/>
    <w:rsid w:val="00F00114"/>
  </w:style>
  <w:style w:type="numbering" w:customStyle="1" w:styleId="NoList111132">
    <w:name w:val="No List111132"/>
    <w:next w:val="a2"/>
    <w:uiPriority w:val="99"/>
    <w:semiHidden/>
    <w:unhideWhenUsed/>
    <w:rsid w:val="00F00114"/>
  </w:style>
  <w:style w:type="numbering" w:customStyle="1" w:styleId="121320">
    <w:name w:val="無清單12132"/>
    <w:next w:val="a2"/>
    <w:uiPriority w:val="99"/>
    <w:semiHidden/>
    <w:unhideWhenUsed/>
    <w:rsid w:val="00F00114"/>
  </w:style>
  <w:style w:type="numbering" w:customStyle="1" w:styleId="1111320">
    <w:name w:val="無清單111132"/>
    <w:next w:val="a2"/>
    <w:uiPriority w:val="99"/>
    <w:semiHidden/>
    <w:unhideWhenUsed/>
    <w:rsid w:val="00F00114"/>
  </w:style>
  <w:style w:type="numbering" w:customStyle="1" w:styleId="NoList532">
    <w:name w:val="No List532"/>
    <w:next w:val="a2"/>
    <w:uiPriority w:val="99"/>
    <w:semiHidden/>
    <w:unhideWhenUsed/>
    <w:rsid w:val="00F00114"/>
  </w:style>
  <w:style w:type="numbering" w:customStyle="1" w:styleId="NoList1332">
    <w:name w:val="No List1332"/>
    <w:next w:val="a2"/>
    <w:uiPriority w:val="99"/>
    <w:semiHidden/>
    <w:unhideWhenUsed/>
    <w:rsid w:val="00F00114"/>
  </w:style>
  <w:style w:type="numbering" w:customStyle="1" w:styleId="12322">
    <w:name w:val="リストなし1232"/>
    <w:next w:val="a2"/>
    <w:uiPriority w:val="99"/>
    <w:semiHidden/>
    <w:unhideWhenUsed/>
    <w:rsid w:val="00F00114"/>
  </w:style>
  <w:style w:type="numbering" w:customStyle="1" w:styleId="12323">
    <w:name w:val="无列表1232"/>
    <w:next w:val="a2"/>
    <w:semiHidden/>
    <w:rsid w:val="00F00114"/>
  </w:style>
  <w:style w:type="numbering" w:customStyle="1" w:styleId="NoList2232">
    <w:name w:val="No List2232"/>
    <w:next w:val="a2"/>
    <w:semiHidden/>
    <w:rsid w:val="00F00114"/>
  </w:style>
  <w:style w:type="numbering" w:customStyle="1" w:styleId="NoList3232">
    <w:name w:val="No List3232"/>
    <w:next w:val="a2"/>
    <w:uiPriority w:val="99"/>
    <w:semiHidden/>
    <w:rsid w:val="00F00114"/>
  </w:style>
  <w:style w:type="numbering" w:customStyle="1" w:styleId="NoList11232">
    <w:name w:val="No List11232"/>
    <w:next w:val="a2"/>
    <w:uiPriority w:val="99"/>
    <w:semiHidden/>
    <w:unhideWhenUsed/>
    <w:rsid w:val="00F00114"/>
  </w:style>
  <w:style w:type="numbering" w:customStyle="1" w:styleId="13320">
    <w:name w:val="無清單1332"/>
    <w:next w:val="a2"/>
    <w:uiPriority w:val="99"/>
    <w:semiHidden/>
    <w:unhideWhenUsed/>
    <w:rsid w:val="00F00114"/>
  </w:style>
  <w:style w:type="numbering" w:customStyle="1" w:styleId="112320">
    <w:name w:val="無清單11232"/>
    <w:next w:val="a2"/>
    <w:uiPriority w:val="99"/>
    <w:semiHidden/>
    <w:unhideWhenUsed/>
    <w:rsid w:val="00F00114"/>
  </w:style>
  <w:style w:type="numbering" w:customStyle="1" w:styleId="2132">
    <w:name w:val="无列表2132"/>
    <w:next w:val="a2"/>
    <w:uiPriority w:val="99"/>
    <w:semiHidden/>
    <w:unhideWhenUsed/>
    <w:rsid w:val="00F00114"/>
  </w:style>
  <w:style w:type="numbering" w:customStyle="1" w:styleId="NoList12222">
    <w:name w:val="No List12222"/>
    <w:next w:val="a2"/>
    <w:uiPriority w:val="99"/>
    <w:semiHidden/>
    <w:unhideWhenUsed/>
    <w:rsid w:val="00F00114"/>
  </w:style>
  <w:style w:type="numbering" w:customStyle="1" w:styleId="112221">
    <w:name w:val="リストなし11222"/>
    <w:next w:val="a2"/>
    <w:uiPriority w:val="99"/>
    <w:semiHidden/>
    <w:unhideWhenUsed/>
    <w:rsid w:val="00F00114"/>
  </w:style>
  <w:style w:type="numbering" w:customStyle="1" w:styleId="112222">
    <w:name w:val="无列表11222"/>
    <w:next w:val="a2"/>
    <w:semiHidden/>
    <w:rsid w:val="00F00114"/>
  </w:style>
  <w:style w:type="numbering" w:customStyle="1" w:styleId="NoList21222">
    <w:name w:val="No List21222"/>
    <w:next w:val="a2"/>
    <w:semiHidden/>
    <w:rsid w:val="00F00114"/>
  </w:style>
  <w:style w:type="numbering" w:customStyle="1" w:styleId="NoList31222">
    <w:name w:val="No List31222"/>
    <w:next w:val="a2"/>
    <w:uiPriority w:val="99"/>
    <w:semiHidden/>
    <w:rsid w:val="00F00114"/>
  </w:style>
  <w:style w:type="numbering" w:customStyle="1" w:styleId="NoList111232">
    <w:name w:val="No List111232"/>
    <w:next w:val="a2"/>
    <w:uiPriority w:val="99"/>
    <w:semiHidden/>
    <w:unhideWhenUsed/>
    <w:rsid w:val="00F00114"/>
  </w:style>
  <w:style w:type="numbering" w:customStyle="1" w:styleId="122220">
    <w:name w:val="無清單12222"/>
    <w:next w:val="a2"/>
    <w:uiPriority w:val="99"/>
    <w:semiHidden/>
    <w:unhideWhenUsed/>
    <w:rsid w:val="00F00114"/>
  </w:style>
  <w:style w:type="numbering" w:customStyle="1" w:styleId="1112220">
    <w:name w:val="無清單111222"/>
    <w:next w:val="a2"/>
    <w:uiPriority w:val="99"/>
    <w:semiHidden/>
    <w:unhideWhenUsed/>
    <w:rsid w:val="00F00114"/>
  </w:style>
  <w:style w:type="numbering" w:customStyle="1" w:styleId="NoList81">
    <w:name w:val="No List81"/>
    <w:next w:val="a2"/>
    <w:uiPriority w:val="99"/>
    <w:semiHidden/>
    <w:unhideWhenUsed/>
    <w:rsid w:val="00F00114"/>
  </w:style>
  <w:style w:type="numbering" w:customStyle="1" w:styleId="NoList161">
    <w:name w:val="No List161"/>
    <w:next w:val="a2"/>
    <w:uiPriority w:val="99"/>
    <w:semiHidden/>
    <w:unhideWhenUsed/>
    <w:rsid w:val="00F00114"/>
  </w:style>
  <w:style w:type="numbering" w:customStyle="1" w:styleId="1512">
    <w:name w:val="リストなし151"/>
    <w:next w:val="a2"/>
    <w:uiPriority w:val="99"/>
    <w:semiHidden/>
    <w:unhideWhenUsed/>
    <w:rsid w:val="00F00114"/>
  </w:style>
  <w:style w:type="numbering" w:customStyle="1" w:styleId="1513">
    <w:name w:val="无列表151"/>
    <w:next w:val="a2"/>
    <w:semiHidden/>
    <w:rsid w:val="00F00114"/>
  </w:style>
  <w:style w:type="numbering" w:customStyle="1" w:styleId="NoList251">
    <w:name w:val="No List251"/>
    <w:next w:val="a2"/>
    <w:semiHidden/>
    <w:rsid w:val="00F00114"/>
  </w:style>
  <w:style w:type="numbering" w:customStyle="1" w:styleId="NoList351">
    <w:name w:val="No List351"/>
    <w:next w:val="a2"/>
    <w:uiPriority w:val="99"/>
    <w:semiHidden/>
    <w:rsid w:val="00F00114"/>
  </w:style>
  <w:style w:type="numbering" w:customStyle="1" w:styleId="NoList1161">
    <w:name w:val="No List1161"/>
    <w:next w:val="a2"/>
    <w:uiPriority w:val="99"/>
    <w:semiHidden/>
    <w:unhideWhenUsed/>
    <w:rsid w:val="00F00114"/>
  </w:style>
  <w:style w:type="numbering" w:customStyle="1" w:styleId="1610">
    <w:name w:val="無清單161"/>
    <w:next w:val="a2"/>
    <w:uiPriority w:val="99"/>
    <w:semiHidden/>
    <w:unhideWhenUsed/>
    <w:rsid w:val="00F00114"/>
  </w:style>
  <w:style w:type="numbering" w:customStyle="1" w:styleId="11510">
    <w:name w:val="無清單1151"/>
    <w:next w:val="a2"/>
    <w:uiPriority w:val="99"/>
    <w:semiHidden/>
    <w:unhideWhenUsed/>
    <w:rsid w:val="00F00114"/>
  </w:style>
  <w:style w:type="numbering" w:customStyle="1" w:styleId="NoList11151">
    <w:name w:val="No List11151"/>
    <w:next w:val="a2"/>
    <w:uiPriority w:val="99"/>
    <w:semiHidden/>
    <w:unhideWhenUsed/>
    <w:rsid w:val="00F00114"/>
  </w:style>
  <w:style w:type="numbering" w:customStyle="1" w:styleId="2410">
    <w:name w:val="无列表241"/>
    <w:next w:val="a2"/>
    <w:uiPriority w:val="99"/>
    <w:semiHidden/>
    <w:unhideWhenUsed/>
    <w:rsid w:val="00F00114"/>
  </w:style>
  <w:style w:type="numbering" w:customStyle="1" w:styleId="NoList1251">
    <w:name w:val="No List1251"/>
    <w:next w:val="a2"/>
    <w:uiPriority w:val="99"/>
    <w:semiHidden/>
    <w:unhideWhenUsed/>
    <w:rsid w:val="00F00114"/>
  </w:style>
  <w:style w:type="numbering" w:customStyle="1" w:styleId="11511">
    <w:name w:val="リストなし1151"/>
    <w:next w:val="a2"/>
    <w:uiPriority w:val="99"/>
    <w:semiHidden/>
    <w:unhideWhenUsed/>
    <w:rsid w:val="00F00114"/>
  </w:style>
  <w:style w:type="numbering" w:customStyle="1" w:styleId="11512">
    <w:name w:val="无列表1151"/>
    <w:next w:val="a2"/>
    <w:semiHidden/>
    <w:rsid w:val="00F00114"/>
  </w:style>
  <w:style w:type="numbering" w:customStyle="1" w:styleId="NoList2151">
    <w:name w:val="No List2151"/>
    <w:next w:val="a2"/>
    <w:semiHidden/>
    <w:rsid w:val="00F00114"/>
  </w:style>
  <w:style w:type="numbering" w:customStyle="1" w:styleId="NoList3151">
    <w:name w:val="No List3151"/>
    <w:next w:val="a2"/>
    <w:uiPriority w:val="99"/>
    <w:semiHidden/>
    <w:rsid w:val="00F00114"/>
  </w:style>
  <w:style w:type="numbering" w:customStyle="1" w:styleId="12510">
    <w:name w:val="無清單1251"/>
    <w:next w:val="a2"/>
    <w:uiPriority w:val="99"/>
    <w:semiHidden/>
    <w:unhideWhenUsed/>
    <w:rsid w:val="00F00114"/>
  </w:style>
  <w:style w:type="numbering" w:customStyle="1" w:styleId="111510">
    <w:name w:val="無清單11151"/>
    <w:next w:val="a2"/>
    <w:uiPriority w:val="99"/>
    <w:semiHidden/>
    <w:unhideWhenUsed/>
    <w:rsid w:val="00F00114"/>
  </w:style>
  <w:style w:type="numbering" w:customStyle="1" w:styleId="NoList441">
    <w:name w:val="No List441"/>
    <w:next w:val="a2"/>
    <w:uiPriority w:val="99"/>
    <w:semiHidden/>
    <w:unhideWhenUsed/>
    <w:rsid w:val="00F00114"/>
  </w:style>
  <w:style w:type="numbering" w:customStyle="1" w:styleId="NoList11241">
    <w:name w:val="No List11241"/>
    <w:next w:val="a2"/>
    <w:uiPriority w:val="99"/>
    <w:semiHidden/>
    <w:unhideWhenUsed/>
    <w:rsid w:val="00F00114"/>
  </w:style>
  <w:style w:type="numbering" w:customStyle="1" w:styleId="NoList12141">
    <w:name w:val="No List12141"/>
    <w:next w:val="a2"/>
    <w:uiPriority w:val="99"/>
    <w:semiHidden/>
    <w:unhideWhenUsed/>
    <w:rsid w:val="00F00114"/>
  </w:style>
  <w:style w:type="numbering" w:customStyle="1" w:styleId="111411">
    <w:name w:val="リストなし11141"/>
    <w:next w:val="a2"/>
    <w:uiPriority w:val="99"/>
    <w:semiHidden/>
    <w:unhideWhenUsed/>
    <w:rsid w:val="00F00114"/>
  </w:style>
  <w:style w:type="numbering" w:customStyle="1" w:styleId="111412">
    <w:name w:val="无列表11141"/>
    <w:next w:val="a2"/>
    <w:semiHidden/>
    <w:rsid w:val="00F00114"/>
  </w:style>
  <w:style w:type="numbering" w:customStyle="1" w:styleId="NoList21141">
    <w:name w:val="No List21141"/>
    <w:next w:val="a2"/>
    <w:semiHidden/>
    <w:rsid w:val="00F00114"/>
  </w:style>
  <w:style w:type="numbering" w:customStyle="1" w:styleId="NoList31141">
    <w:name w:val="No List31141"/>
    <w:next w:val="a2"/>
    <w:uiPriority w:val="99"/>
    <w:semiHidden/>
    <w:rsid w:val="00F00114"/>
  </w:style>
  <w:style w:type="numbering" w:customStyle="1" w:styleId="NoList111141">
    <w:name w:val="No List111141"/>
    <w:next w:val="a2"/>
    <w:uiPriority w:val="99"/>
    <w:semiHidden/>
    <w:unhideWhenUsed/>
    <w:rsid w:val="00F00114"/>
  </w:style>
  <w:style w:type="numbering" w:customStyle="1" w:styleId="121410">
    <w:name w:val="無清單12141"/>
    <w:next w:val="a2"/>
    <w:uiPriority w:val="99"/>
    <w:semiHidden/>
    <w:unhideWhenUsed/>
    <w:rsid w:val="00F00114"/>
  </w:style>
  <w:style w:type="numbering" w:customStyle="1" w:styleId="1111410">
    <w:name w:val="無清單111141"/>
    <w:next w:val="a2"/>
    <w:uiPriority w:val="99"/>
    <w:semiHidden/>
    <w:unhideWhenUsed/>
    <w:rsid w:val="00F00114"/>
  </w:style>
  <w:style w:type="numbering" w:customStyle="1" w:styleId="NoList541">
    <w:name w:val="No List541"/>
    <w:next w:val="a2"/>
    <w:uiPriority w:val="99"/>
    <w:semiHidden/>
    <w:unhideWhenUsed/>
    <w:rsid w:val="00F00114"/>
  </w:style>
  <w:style w:type="numbering" w:customStyle="1" w:styleId="NoList1341">
    <w:name w:val="No List1341"/>
    <w:next w:val="a2"/>
    <w:uiPriority w:val="99"/>
    <w:semiHidden/>
    <w:unhideWhenUsed/>
    <w:rsid w:val="00F00114"/>
  </w:style>
  <w:style w:type="numbering" w:customStyle="1" w:styleId="12411">
    <w:name w:val="リストなし1241"/>
    <w:next w:val="a2"/>
    <w:uiPriority w:val="99"/>
    <w:semiHidden/>
    <w:unhideWhenUsed/>
    <w:rsid w:val="00F00114"/>
  </w:style>
  <w:style w:type="numbering" w:customStyle="1" w:styleId="12412">
    <w:name w:val="无列表1241"/>
    <w:next w:val="a2"/>
    <w:semiHidden/>
    <w:rsid w:val="00F00114"/>
  </w:style>
  <w:style w:type="numbering" w:customStyle="1" w:styleId="NoList2241">
    <w:name w:val="No List2241"/>
    <w:next w:val="a2"/>
    <w:semiHidden/>
    <w:rsid w:val="00F00114"/>
  </w:style>
  <w:style w:type="numbering" w:customStyle="1" w:styleId="NoList3241">
    <w:name w:val="No List3241"/>
    <w:next w:val="a2"/>
    <w:uiPriority w:val="99"/>
    <w:semiHidden/>
    <w:rsid w:val="00F00114"/>
  </w:style>
  <w:style w:type="numbering" w:customStyle="1" w:styleId="1341">
    <w:name w:val="無清單1341"/>
    <w:next w:val="a2"/>
    <w:uiPriority w:val="99"/>
    <w:semiHidden/>
    <w:unhideWhenUsed/>
    <w:rsid w:val="00F00114"/>
  </w:style>
  <w:style w:type="numbering" w:customStyle="1" w:styleId="112410">
    <w:name w:val="無清單11241"/>
    <w:next w:val="a2"/>
    <w:uiPriority w:val="99"/>
    <w:semiHidden/>
    <w:unhideWhenUsed/>
    <w:rsid w:val="00F00114"/>
  </w:style>
  <w:style w:type="numbering" w:customStyle="1" w:styleId="2141">
    <w:name w:val="无列表2141"/>
    <w:next w:val="a2"/>
    <w:uiPriority w:val="99"/>
    <w:semiHidden/>
    <w:unhideWhenUsed/>
    <w:rsid w:val="00F00114"/>
  </w:style>
  <w:style w:type="numbering" w:customStyle="1" w:styleId="NoList12231">
    <w:name w:val="No List12231"/>
    <w:next w:val="a2"/>
    <w:uiPriority w:val="99"/>
    <w:semiHidden/>
    <w:unhideWhenUsed/>
    <w:rsid w:val="00F00114"/>
  </w:style>
  <w:style w:type="numbering" w:customStyle="1" w:styleId="112311">
    <w:name w:val="リストなし11231"/>
    <w:next w:val="a2"/>
    <w:uiPriority w:val="99"/>
    <w:semiHidden/>
    <w:unhideWhenUsed/>
    <w:rsid w:val="00F00114"/>
  </w:style>
  <w:style w:type="numbering" w:customStyle="1" w:styleId="112312">
    <w:name w:val="无列表11231"/>
    <w:next w:val="a2"/>
    <w:semiHidden/>
    <w:rsid w:val="00F00114"/>
  </w:style>
  <w:style w:type="numbering" w:customStyle="1" w:styleId="NoList21231">
    <w:name w:val="No List21231"/>
    <w:next w:val="a2"/>
    <w:semiHidden/>
    <w:rsid w:val="00F00114"/>
  </w:style>
  <w:style w:type="numbering" w:customStyle="1" w:styleId="NoList31231">
    <w:name w:val="No List31231"/>
    <w:next w:val="a2"/>
    <w:uiPriority w:val="99"/>
    <w:semiHidden/>
    <w:rsid w:val="00F00114"/>
  </w:style>
  <w:style w:type="numbering" w:customStyle="1" w:styleId="NoList111241">
    <w:name w:val="No List111241"/>
    <w:next w:val="a2"/>
    <w:uiPriority w:val="99"/>
    <w:semiHidden/>
    <w:unhideWhenUsed/>
    <w:rsid w:val="00F00114"/>
  </w:style>
  <w:style w:type="numbering" w:customStyle="1" w:styleId="122310">
    <w:name w:val="無清單12231"/>
    <w:next w:val="a2"/>
    <w:uiPriority w:val="99"/>
    <w:semiHidden/>
    <w:unhideWhenUsed/>
    <w:rsid w:val="00F00114"/>
  </w:style>
  <w:style w:type="numbering" w:customStyle="1" w:styleId="111231">
    <w:name w:val="無清單111231"/>
    <w:next w:val="a2"/>
    <w:uiPriority w:val="99"/>
    <w:semiHidden/>
    <w:unhideWhenUsed/>
    <w:rsid w:val="00F00114"/>
  </w:style>
  <w:style w:type="numbering" w:customStyle="1" w:styleId="31110">
    <w:name w:val="无列表3111"/>
    <w:next w:val="a2"/>
    <w:uiPriority w:val="99"/>
    <w:semiHidden/>
    <w:unhideWhenUsed/>
    <w:rsid w:val="00F00114"/>
  </w:style>
  <w:style w:type="numbering" w:customStyle="1" w:styleId="13211">
    <w:name w:val="无列表1321"/>
    <w:next w:val="a2"/>
    <w:semiHidden/>
    <w:rsid w:val="00F00114"/>
  </w:style>
  <w:style w:type="numbering" w:customStyle="1" w:styleId="NoList11321">
    <w:name w:val="No List11321"/>
    <w:next w:val="a2"/>
    <w:uiPriority w:val="99"/>
    <w:semiHidden/>
    <w:unhideWhenUsed/>
    <w:rsid w:val="00F00114"/>
  </w:style>
  <w:style w:type="numbering" w:customStyle="1" w:styleId="NoList4121">
    <w:name w:val="No List4121"/>
    <w:next w:val="a2"/>
    <w:uiPriority w:val="99"/>
    <w:semiHidden/>
    <w:unhideWhenUsed/>
    <w:rsid w:val="00F00114"/>
  </w:style>
  <w:style w:type="numbering" w:customStyle="1" w:styleId="2221">
    <w:name w:val="无列表2221"/>
    <w:next w:val="a2"/>
    <w:uiPriority w:val="99"/>
    <w:semiHidden/>
    <w:unhideWhenUsed/>
    <w:rsid w:val="00F00114"/>
  </w:style>
  <w:style w:type="numbering" w:customStyle="1" w:styleId="NoList121121">
    <w:name w:val="No List121121"/>
    <w:next w:val="a2"/>
    <w:uiPriority w:val="99"/>
    <w:semiHidden/>
    <w:unhideWhenUsed/>
    <w:rsid w:val="00F00114"/>
  </w:style>
  <w:style w:type="numbering" w:customStyle="1" w:styleId="1111210">
    <w:name w:val="リストなし111121"/>
    <w:next w:val="a2"/>
    <w:uiPriority w:val="99"/>
    <w:semiHidden/>
    <w:unhideWhenUsed/>
    <w:rsid w:val="00F00114"/>
  </w:style>
  <w:style w:type="numbering" w:customStyle="1" w:styleId="1111212">
    <w:name w:val="无列表111121"/>
    <w:next w:val="a2"/>
    <w:semiHidden/>
    <w:rsid w:val="00F00114"/>
  </w:style>
  <w:style w:type="numbering" w:customStyle="1" w:styleId="NoList211121">
    <w:name w:val="No List211121"/>
    <w:next w:val="a2"/>
    <w:semiHidden/>
    <w:rsid w:val="00F00114"/>
  </w:style>
  <w:style w:type="numbering" w:customStyle="1" w:styleId="NoList311121">
    <w:name w:val="No List311121"/>
    <w:next w:val="a2"/>
    <w:uiPriority w:val="99"/>
    <w:semiHidden/>
    <w:rsid w:val="00F00114"/>
  </w:style>
  <w:style w:type="numbering" w:customStyle="1" w:styleId="NoList1111121">
    <w:name w:val="No List1111121"/>
    <w:next w:val="a2"/>
    <w:uiPriority w:val="99"/>
    <w:semiHidden/>
    <w:unhideWhenUsed/>
    <w:rsid w:val="00F00114"/>
  </w:style>
  <w:style w:type="numbering" w:customStyle="1" w:styleId="1211210">
    <w:name w:val="無清單121121"/>
    <w:next w:val="a2"/>
    <w:uiPriority w:val="99"/>
    <w:semiHidden/>
    <w:unhideWhenUsed/>
    <w:rsid w:val="00F00114"/>
  </w:style>
  <w:style w:type="numbering" w:customStyle="1" w:styleId="11111210">
    <w:name w:val="無清單1111121"/>
    <w:next w:val="a2"/>
    <w:uiPriority w:val="99"/>
    <w:semiHidden/>
    <w:unhideWhenUsed/>
    <w:rsid w:val="00F00114"/>
  </w:style>
  <w:style w:type="numbering" w:customStyle="1" w:styleId="NoList13121">
    <w:name w:val="No List13121"/>
    <w:next w:val="a2"/>
    <w:uiPriority w:val="99"/>
    <w:semiHidden/>
    <w:unhideWhenUsed/>
    <w:rsid w:val="00F00114"/>
  </w:style>
  <w:style w:type="numbering" w:customStyle="1" w:styleId="121212">
    <w:name w:val="リストなし12121"/>
    <w:next w:val="a2"/>
    <w:uiPriority w:val="99"/>
    <w:semiHidden/>
    <w:unhideWhenUsed/>
    <w:rsid w:val="00F00114"/>
  </w:style>
  <w:style w:type="numbering" w:customStyle="1" w:styleId="12121110">
    <w:name w:val="无列表1212111"/>
    <w:next w:val="a2"/>
    <w:semiHidden/>
    <w:rsid w:val="00F00114"/>
  </w:style>
  <w:style w:type="numbering" w:customStyle="1" w:styleId="NoList22121">
    <w:name w:val="No List22121"/>
    <w:next w:val="a2"/>
    <w:semiHidden/>
    <w:rsid w:val="00F00114"/>
  </w:style>
  <w:style w:type="numbering" w:customStyle="1" w:styleId="NoList32121">
    <w:name w:val="No List32121"/>
    <w:next w:val="a2"/>
    <w:uiPriority w:val="99"/>
    <w:semiHidden/>
    <w:rsid w:val="00F00114"/>
  </w:style>
  <w:style w:type="numbering" w:customStyle="1" w:styleId="NoList112121">
    <w:name w:val="No List112121"/>
    <w:next w:val="a2"/>
    <w:uiPriority w:val="99"/>
    <w:semiHidden/>
    <w:unhideWhenUsed/>
    <w:rsid w:val="00F00114"/>
  </w:style>
  <w:style w:type="numbering" w:customStyle="1" w:styleId="131210">
    <w:name w:val="無清單13121"/>
    <w:next w:val="a2"/>
    <w:uiPriority w:val="99"/>
    <w:semiHidden/>
    <w:unhideWhenUsed/>
    <w:rsid w:val="00F00114"/>
  </w:style>
  <w:style w:type="numbering" w:customStyle="1" w:styleId="1121210">
    <w:name w:val="無清單112121"/>
    <w:next w:val="a2"/>
    <w:uiPriority w:val="99"/>
    <w:semiHidden/>
    <w:unhideWhenUsed/>
    <w:rsid w:val="00F00114"/>
  </w:style>
  <w:style w:type="numbering" w:customStyle="1" w:styleId="21121">
    <w:name w:val="无列表21121"/>
    <w:next w:val="a2"/>
    <w:uiPriority w:val="99"/>
    <w:semiHidden/>
    <w:unhideWhenUsed/>
    <w:rsid w:val="00F00114"/>
  </w:style>
  <w:style w:type="numbering" w:customStyle="1" w:styleId="NoList122121">
    <w:name w:val="No List122121"/>
    <w:next w:val="a2"/>
    <w:uiPriority w:val="99"/>
    <w:semiHidden/>
    <w:unhideWhenUsed/>
    <w:rsid w:val="00F00114"/>
  </w:style>
  <w:style w:type="numbering" w:customStyle="1" w:styleId="1121211">
    <w:name w:val="リストなし112121"/>
    <w:next w:val="a2"/>
    <w:uiPriority w:val="99"/>
    <w:semiHidden/>
    <w:unhideWhenUsed/>
    <w:rsid w:val="00F00114"/>
  </w:style>
  <w:style w:type="numbering" w:customStyle="1" w:styleId="1121212">
    <w:name w:val="无列表112121"/>
    <w:next w:val="a2"/>
    <w:semiHidden/>
    <w:rsid w:val="00F00114"/>
  </w:style>
  <w:style w:type="numbering" w:customStyle="1" w:styleId="NoList212121">
    <w:name w:val="No List212121"/>
    <w:next w:val="a2"/>
    <w:semiHidden/>
    <w:rsid w:val="00F00114"/>
  </w:style>
  <w:style w:type="numbering" w:customStyle="1" w:styleId="NoList312121">
    <w:name w:val="No List312121"/>
    <w:next w:val="a2"/>
    <w:uiPriority w:val="99"/>
    <w:semiHidden/>
    <w:rsid w:val="00F00114"/>
  </w:style>
  <w:style w:type="numbering" w:customStyle="1" w:styleId="NoList1112121">
    <w:name w:val="No List1112121"/>
    <w:next w:val="a2"/>
    <w:uiPriority w:val="99"/>
    <w:semiHidden/>
    <w:unhideWhenUsed/>
    <w:rsid w:val="00F00114"/>
  </w:style>
  <w:style w:type="numbering" w:customStyle="1" w:styleId="122121">
    <w:name w:val="無清單122121"/>
    <w:next w:val="a2"/>
    <w:uiPriority w:val="99"/>
    <w:semiHidden/>
    <w:unhideWhenUsed/>
    <w:rsid w:val="00F00114"/>
  </w:style>
  <w:style w:type="numbering" w:customStyle="1" w:styleId="1112121">
    <w:name w:val="無清單1112121"/>
    <w:next w:val="a2"/>
    <w:uiPriority w:val="99"/>
    <w:semiHidden/>
    <w:unhideWhenUsed/>
    <w:rsid w:val="00F00114"/>
  </w:style>
  <w:style w:type="numbering" w:customStyle="1" w:styleId="13111111">
    <w:name w:val="无列表1311111"/>
    <w:next w:val="a2"/>
    <w:semiHidden/>
    <w:rsid w:val="00F00114"/>
  </w:style>
  <w:style w:type="numbering" w:customStyle="1" w:styleId="NoList4111111">
    <w:name w:val="No List4111111"/>
    <w:next w:val="a2"/>
    <w:uiPriority w:val="99"/>
    <w:semiHidden/>
    <w:unhideWhenUsed/>
    <w:rsid w:val="00F00114"/>
  </w:style>
  <w:style w:type="numbering" w:customStyle="1" w:styleId="2211111">
    <w:name w:val="无列表2211111"/>
    <w:next w:val="a2"/>
    <w:uiPriority w:val="99"/>
    <w:semiHidden/>
    <w:unhideWhenUsed/>
    <w:rsid w:val="00F00114"/>
  </w:style>
  <w:style w:type="numbering" w:customStyle="1" w:styleId="NoList121111111">
    <w:name w:val="No List121111111"/>
    <w:next w:val="a2"/>
    <w:uiPriority w:val="99"/>
    <w:semiHidden/>
    <w:unhideWhenUsed/>
    <w:rsid w:val="00F00114"/>
  </w:style>
  <w:style w:type="numbering" w:customStyle="1" w:styleId="1111111110">
    <w:name w:val="リストなし111111111"/>
    <w:next w:val="a2"/>
    <w:uiPriority w:val="99"/>
    <w:semiHidden/>
    <w:unhideWhenUsed/>
    <w:rsid w:val="00F00114"/>
  </w:style>
  <w:style w:type="numbering" w:customStyle="1" w:styleId="1111111112">
    <w:name w:val="无列表111111111"/>
    <w:next w:val="a2"/>
    <w:semiHidden/>
    <w:rsid w:val="00F00114"/>
  </w:style>
  <w:style w:type="numbering" w:customStyle="1" w:styleId="NoList211111111">
    <w:name w:val="No List211111111"/>
    <w:next w:val="a2"/>
    <w:semiHidden/>
    <w:rsid w:val="00F00114"/>
  </w:style>
  <w:style w:type="numbering" w:customStyle="1" w:styleId="NoList311111111">
    <w:name w:val="No List311111111"/>
    <w:next w:val="a2"/>
    <w:uiPriority w:val="99"/>
    <w:semiHidden/>
    <w:rsid w:val="00F00114"/>
  </w:style>
  <w:style w:type="numbering" w:customStyle="1" w:styleId="NoList1111111111">
    <w:name w:val="No List1111111111"/>
    <w:next w:val="a2"/>
    <w:uiPriority w:val="99"/>
    <w:semiHidden/>
    <w:unhideWhenUsed/>
    <w:rsid w:val="00F00114"/>
  </w:style>
  <w:style w:type="numbering" w:customStyle="1" w:styleId="121111111">
    <w:name w:val="無清單121111111"/>
    <w:next w:val="a2"/>
    <w:uiPriority w:val="99"/>
    <w:semiHidden/>
    <w:unhideWhenUsed/>
    <w:rsid w:val="00F00114"/>
  </w:style>
  <w:style w:type="numbering" w:customStyle="1" w:styleId="11111111111">
    <w:name w:val="無清單11111111111"/>
    <w:next w:val="a2"/>
    <w:uiPriority w:val="99"/>
    <w:semiHidden/>
    <w:unhideWhenUsed/>
    <w:rsid w:val="00F00114"/>
  </w:style>
  <w:style w:type="numbering" w:customStyle="1" w:styleId="NoList13111111">
    <w:name w:val="No List13111111"/>
    <w:next w:val="a2"/>
    <w:uiPriority w:val="99"/>
    <w:semiHidden/>
    <w:unhideWhenUsed/>
    <w:rsid w:val="00F00114"/>
  </w:style>
  <w:style w:type="numbering" w:customStyle="1" w:styleId="121111110">
    <w:name w:val="リストなし12111111"/>
    <w:next w:val="a2"/>
    <w:uiPriority w:val="99"/>
    <w:semiHidden/>
    <w:unhideWhenUsed/>
    <w:rsid w:val="00F00114"/>
  </w:style>
  <w:style w:type="numbering" w:customStyle="1" w:styleId="121111112">
    <w:name w:val="无列表12111111"/>
    <w:next w:val="a2"/>
    <w:semiHidden/>
    <w:rsid w:val="00F00114"/>
  </w:style>
  <w:style w:type="numbering" w:customStyle="1" w:styleId="NoList22111111">
    <w:name w:val="No List22111111"/>
    <w:next w:val="a2"/>
    <w:semiHidden/>
    <w:rsid w:val="00F00114"/>
  </w:style>
  <w:style w:type="numbering" w:customStyle="1" w:styleId="NoList32111111">
    <w:name w:val="No List32111111"/>
    <w:next w:val="a2"/>
    <w:uiPriority w:val="99"/>
    <w:semiHidden/>
    <w:rsid w:val="00F00114"/>
  </w:style>
  <w:style w:type="numbering" w:customStyle="1" w:styleId="NoList112111111">
    <w:name w:val="No List112111111"/>
    <w:next w:val="a2"/>
    <w:uiPriority w:val="99"/>
    <w:semiHidden/>
    <w:unhideWhenUsed/>
    <w:rsid w:val="00F00114"/>
  </w:style>
  <w:style w:type="numbering" w:customStyle="1" w:styleId="131111110">
    <w:name w:val="無清單13111111"/>
    <w:next w:val="a2"/>
    <w:uiPriority w:val="99"/>
    <w:semiHidden/>
    <w:unhideWhenUsed/>
    <w:rsid w:val="00F00114"/>
  </w:style>
  <w:style w:type="numbering" w:customStyle="1" w:styleId="1121111110">
    <w:name w:val="無清單112111111"/>
    <w:next w:val="a2"/>
    <w:uiPriority w:val="99"/>
    <w:semiHidden/>
    <w:unhideWhenUsed/>
    <w:rsid w:val="00F00114"/>
  </w:style>
  <w:style w:type="numbering" w:customStyle="1" w:styleId="21111111">
    <w:name w:val="无列表21111111"/>
    <w:next w:val="a2"/>
    <w:uiPriority w:val="99"/>
    <w:semiHidden/>
    <w:unhideWhenUsed/>
    <w:rsid w:val="00F00114"/>
  </w:style>
  <w:style w:type="numbering" w:customStyle="1" w:styleId="NoList122111111">
    <w:name w:val="No List122111111"/>
    <w:next w:val="a2"/>
    <w:uiPriority w:val="99"/>
    <w:semiHidden/>
    <w:unhideWhenUsed/>
    <w:rsid w:val="00F00114"/>
  </w:style>
  <w:style w:type="numbering" w:customStyle="1" w:styleId="1121111111">
    <w:name w:val="リストなし112111111"/>
    <w:next w:val="a2"/>
    <w:uiPriority w:val="99"/>
    <w:semiHidden/>
    <w:unhideWhenUsed/>
    <w:rsid w:val="00F00114"/>
  </w:style>
  <w:style w:type="numbering" w:customStyle="1" w:styleId="1121111112">
    <w:name w:val="无列表112111111"/>
    <w:next w:val="a2"/>
    <w:semiHidden/>
    <w:rsid w:val="00F00114"/>
  </w:style>
  <w:style w:type="numbering" w:customStyle="1" w:styleId="NoList212111111">
    <w:name w:val="No List212111111"/>
    <w:next w:val="a2"/>
    <w:semiHidden/>
    <w:rsid w:val="00F00114"/>
  </w:style>
  <w:style w:type="numbering" w:customStyle="1" w:styleId="NoList312111111">
    <w:name w:val="No List312111111"/>
    <w:next w:val="a2"/>
    <w:uiPriority w:val="99"/>
    <w:semiHidden/>
    <w:rsid w:val="00F00114"/>
  </w:style>
  <w:style w:type="numbering" w:customStyle="1" w:styleId="NoList1112111111">
    <w:name w:val="No List1112111111"/>
    <w:next w:val="a2"/>
    <w:uiPriority w:val="99"/>
    <w:semiHidden/>
    <w:unhideWhenUsed/>
    <w:rsid w:val="00F00114"/>
  </w:style>
  <w:style w:type="numbering" w:customStyle="1" w:styleId="122111111">
    <w:name w:val="無清單122111111"/>
    <w:next w:val="a2"/>
    <w:uiPriority w:val="99"/>
    <w:semiHidden/>
    <w:unhideWhenUsed/>
    <w:rsid w:val="00F00114"/>
  </w:style>
  <w:style w:type="numbering" w:customStyle="1" w:styleId="1112111111">
    <w:name w:val="無清單1112111111"/>
    <w:next w:val="a2"/>
    <w:uiPriority w:val="99"/>
    <w:semiHidden/>
    <w:unhideWhenUsed/>
    <w:rsid w:val="00F00114"/>
  </w:style>
  <w:style w:type="numbering" w:customStyle="1" w:styleId="12211110">
    <w:name w:val="无列表1221111"/>
    <w:next w:val="a2"/>
    <w:semiHidden/>
    <w:rsid w:val="00F00114"/>
  </w:style>
  <w:style w:type="numbering" w:customStyle="1" w:styleId="NoList10">
    <w:name w:val="No List10"/>
    <w:next w:val="a2"/>
    <w:uiPriority w:val="99"/>
    <w:semiHidden/>
    <w:unhideWhenUsed/>
    <w:rsid w:val="00F00114"/>
  </w:style>
  <w:style w:type="numbering" w:customStyle="1" w:styleId="NoList18">
    <w:name w:val="No List18"/>
    <w:next w:val="a2"/>
    <w:uiPriority w:val="99"/>
    <w:semiHidden/>
    <w:unhideWhenUsed/>
    <w:rsid w:val="00F00114"/>
  </w:style>
  <w:style w:type="numbering" w:customStyle="1" w:styleId="172">
    <w:name w:val="リストなし17"/>
    <w:next w:val="a2"/>
    <w:uiPriority w:val="99"/>
    <w:semiHidden/>
    <w:unhideWhenUsed/>
    <w:rsid w:val="00F00114"/>
  </w:style>
  <w:style w:type="numbering" w:customStyle="1" w:styleId="173">
    <w:name w:val="无列表17"/>
    <w:next w:val="a2"/>
    <w:semiHidden/>
    <w:rsid w:val="00F00114"/>
  </w:style>
  <w:style w:type="numbering" w:customStyle="1" w:styleId="NoList27">
    <w:name w:val="No List27"/>
    <w:next w:val="a2"/>
    <w:semiHidden/>
    <w:rsid w:val="00F00114"/>
  </w:style>
  <w:style w:type="numbering" w:customStyle="1" w:styleId="NoList37">
    <w:name w:val="No List37"/>
    <w:next w:val="a2"/>
    <w:uiPriority w:val="99"/>
    <w:semiHidden/>
    <w:rsid w:val="00F00114"/>
  </w:style>
  <w:style w:type="numbering" w:customStyle="1" w:styleId="NoList118">
    <w:name w:val="No List118"/>
    <w:next w:val="a2"/>
    <w:uiPriority w:val="99"/>
    <w:semiHidden/>
    <w:unhideWhenUsed/>
    <w:rsid w:val="00F00114"/>
  </w:style>
  <w:style w:type="numbering" w:customStyle="1" w:styleId="181">
    <w:name w:val="無清單18"/>
    <w:next w:val="a2"/>
    <w:uiPriority w:val="99"/>
    <w:semiHidden/>
    <w:unhideWhenUsed/>
    <w:rsid w:val="00F00114"/>
  </w:style>
  <w:style w:type="numbering" w:customStyle="1" w:styleId="1170">
    <w:name w:val="無清單117"/>
    <w:next w:val="a2"/>
    <w:uiPriority w:val="99"/>
    <w:semiHidden/>
    <w:unhideWhenUsed/>
    <w:rsid w:val="00F00114"/>
  </w:style>
  <w:style w:type="numbering" w:customStyle="1" w:styleId="NoList46">
    <w:name w:val="No List46"/>
    <w:next w:val="a2"/>
    <w:uiPriority w:val="99"/>
    <w:semiHidden/>
    <w:unhideWhenUsed/>
    <w:rsid w:val="00F00114"/>
  </w:style>
  <w:style w:type="numbering" w:customStyle="1" w:styleId="NoList127">
    <w:name w:val="No List127"/>
    <w:next w:val="a2"/>
    <w:uiPriority w:val="99"/>
    <w:semiHidden/>
    <w:unhideWhenUsed/>
    <w:rsid w:val="00F00114"/>
  </w:style>
  <w:style w:type="numbering" w:customStyle="1" w:styleId="1171">
    <w:name w:val="リストなし117"/>
    <w:next w:val="a2"/>
    <w:uiPriority w:val="99"/>
    <w:semiHidden/>
    <w:unhideWhenUsed/>
    <w:rsid w:val="00F00114"/>
  </w:style>
  <w:style w:type="numbering" w:customStyle="1" w:styleId="1172">
    <w:name w:val="无列表117"/>
    <w:next w:val="a2"/>
    <w:semiHidden/>
    <w:rsid w:val="00F00114"/>
  </w:style>
  <w:style w:type="numbering" w:customStyle="1" w:styleId="NoList217">
    <w:name w:val="No List217"/>
    <w:next w:val="a2"/>
    <w:semiHidden/>
    <w:rsid w:val="00F00114"/>
  </w:style>
  <w:style w:type="numbering" w:customStyle="1" w:styleId="NoList317">
    <w:name w:val="No List317"/>
    <w:next w:val="a2"/>
    <w:uiPriority w:val="99"/>
    <w:semiHidden/>
    <w:rsid w:val="00F00114"/>
  </w:style>
  <w:style w:type="numbering" w:customStyle="1" w:styleId="NoList1117">
    <w:name w:val="No List1117"/>
    <w:next w:val="a2"/>
    <w:uiPriority w:val="99"/>
    <w:semiHidden/>
    <w:unhideWhenUsed/>
    <w:rsid w:val="00F00114"/>
  </w:style>
  <w:style w:type="numbering" w:customStyle="1" w:styleId="1270">
    <w:name w:val="無清單127"/>
    <w:next w:val="a2"/>
    <w:uiPriority w:val="99"/>
    <w:semiHidden/>
    <w:unhideWhenUsed/>
    <w:rsid w:val="00F00114"/>
  </w:style>
  <w:style w:type="numbering" w:customStyle="1" w:styleId="1117">
    <w:name w:val="無清單1117"/>
    <w:next w:val="a2"/>
    <w:uiPriority w:val="99"/>
    <w:semiHidden/>
    <w:unhideWhenUsed/>
    <w:rsid w:val="00F00114"/>
  </w:style>
  <w:style w:type="numbering" w:customStyle="1" w:styleId="260">
    <w:name w:val="无列表26"/>
    <w:next w:val="a2"/>
    <w:uiPriority w:val="99"/>
    <w:semiHidden/>
    <w:unhideWhenUsed/>
    <w:rsid w:val="00F00114"/>
  </w:style>
  <w:style w:type="numbering" w:customStyle="1" w:styleId="NoList1216">
    <w:name w:val="No List1216"/>
    <w:next w:val="a2"/>
    <w:uiPriority w:val="99"/>
    <w:semiHidden/>
    <w:unhideWhenUsed/>
    <w:rsid w:val="00F00114"/>
  </w:style>
  <w:style w:type="numbering" w:customStyle="1" w:styleId="11162">
    <w:name w:val="リストなし1116"/>
    <w:next w:val="a2"/>
    <w:uiPriority w:val="99"/>
    <w:semiHidden/>
    <w:unhideWhenUsed/>
    <w:rsid w:val="00F00114"/>
  </w:style>
  <w:style w:type="numbering" w:customStyle="1" w:styleId="11163">
    <w:name w:val="无列表1116"/>
    <w:next w:val="a2"/>
    <w:semiHidden/>
    <w:rsid w:val="00F00114"/>
  </w:style>
  <w:style w:type="numbering" w:customStyle="1" w:styleId="NoList2116">
    <w:name w:val="No List2116"/>
    <w:next w:val="a2"/>
    <w:semiHidden/>
    <w:rsid w:val="00F00114"/>
  </w:style>
  <w:style w:type="numbering" w:customStyle="1" w:styleId="NoList3116">
    <w:name w:val="No List3116"/>
    <w:next w:val="a2"/>
    <w:uiPriority w:val="99"/>
    <w:semiHidden/>
    <w:rsid w:val="00F00114"/>
  </w:style>
  <w:style w:type="numbering" w:customStyle="1" w:styleId="NoList11116">
    <w:name w:val="No List11116"/>
    <w:next w:val="a2"/>
    <w:uiPriority w:val="99"/>
    <w:semiHidden/>
    <w:unhideWhenUsed/>
    <w:rsid w:val="00F00114"/>
  </w:style>
  <w:style w:type="numbering" w:customStyle="1" w:styleId="1216">
    <w:name w:val="無清單1216"/>
    <w:next w:val="a2"/>
    <w:uiPriority w:val="99"/>
    <w:semiHidden/>
    <w:unhideWhenUsed/>
    <w:rsid w:val="00F00114"/>
  </w:style>
  <w:style w:type="numbering" w:customStyle="1" w:styleId="11116">
    <w:name w:val="無清單11116"/>
    <w:next w:val="a2"/>
    <w:uiPriority w:val="99"/>
    <w:semiHidden/>
    <w:unhideWhenUsed/>
    <w:rsid w:val="00F00114"/>
  </w:style>
  <w:style w:type="numbering" w:customStyle="1" w:styleId="NoList56">
    <w:name w:val="No List56"/>
    <w:next w:val="a2"/>
    <w:uiPriority w:val="99"/>
    <w:semiHidden/>
    <w:unhideWhenUsed/>
    <w:rsid w:val="00F00114"/>
  </w:style>
  <w:style w:type="numbering" w:customStyle="1" w:styleId="NoList136">
    <w:name w:val="No List136"/>
    <w:next w:val="a2"/>
    <w:uiPriority w:val="99"/>
    <w:semiHidden/>
    <w:unhideWhenUsed/>
    <w:rsid w:val="00F00114"/>
  </w:style>
  <w:style w:type="numbering" w:customStyle="1" w:styleId="1262">
    <w:name w:val="リストなし126"/>
    <w:next w:val="a2"/>
    <w:uiPriority w:val="99"/>
    <w:semiHidden/>
    <w:unhideWhenUsed/>
    <w:rsid w:val="00F00114"/>
  </w:style>
  <w:style w:type="numbering" w:customStyle="1" w:styleId="1263">
    <w:name w:val="无列表126"/>
    <w:next w:val="a2"/>
    <w:semiHidden/>
    <w:rsid w:val="00F00114"/>
  </w:style>
  <w:style w:type="numbering" w:customStyle="1" w:styleId="NoList226">
    <w:name w:val="No List226"/>
    <w:next w:val="a2"/>
    <w:semiHidden/>
    <w:rsid w:val="00F00114"/>
  </w:style>
  <w:style w:type="numbering" w:customStyle="1" w:styleId="NoList326">
    <w:name w:val="No List326"/>
    <w:next w:val="a2"/>
    <w:uiPriority w:val="99"/>
    <w:semiHidden/>
    <w:rsid w:val="00F00114"/>
  </w:style>
  <w:style w:type="numbering" w:customStyle="1" w:styleId="NoList1126">
    <w:name w:val="No List1126"/>
    <w:next w:val="a2"/>
    <w:uiPriority w:val="99"/>
    <w:semiHidden/>
    <w:unhideWhenUsed/>
    <w:rsid w:val="00F00114"/>
  </w:style>
  <w:style w:type="numbering" w:customStyle="1" w:styleId="136">
    <w:name w:val="無清單136"/>
    <w:next w:val="a2"/>
    <w:uiPriority w:val="99"/>
    <w:semiHidden/>
    <w:unhideWhenUsed/>
    <w:rsid w:val="00F00114"/>
  </w:style>
  <w:style w:type="numbering" w:customStyle="1" w:styleId="1126">
    <w:name w:val="無清單1126"/>
    <w:next w:val="a2"/>
    <w:uiPriority w:val="99"/>
    <w:semiHidden/>
    <w:unhideWhenUsed/>
    <w:rsid w:val="00F00114"/>
  </w:style>
  <w:style w:type="numbering" w:customStyle="1" w:styleId="216">
    <w:name w:val="无列表216"/>
    <w:next w:val="a2"/>
    <w:uiPriority w:val="99"/>
    <w:semiHidden/>
    <w:unhideWhenUsed/>
    <w:rsid w:val="00F00114"/>
  </w:style>
  <w:style w:type="numbering" w:customStyle="1" w:styleId="NoList1225">
    <w:name w:val="No List1225"/>
    <w:next w:val="a2"/>
    <w:uiPriority w:val="99"/>
    <w:semiHidden/>
    <w:unhideWhenUsed/>
    <w:rsid w:val="00F00114"/>
  </w:style>
  <w:style w:type="numbering" w:customStyle="1" w:styleId="11252">
    <w:name w:val="リストなし1125"/>
    <w:next w:val="a2"/>
    <w:uiPriority w:val="99"/>
    <w:semiHidden/>
    <w:unhideWhenUsed/>
    <w:rsid w:val="00F00114"/>
  </w:style>
  <w:style w:type="numbering" w:customStyle="1" w:styleId="11253">
    <w:name w:val="无列表1125"/>
    <w:next w:val="a2"/>
    <w:semiHidden/>
    <w:rsid w:val="00F00114"/>
  </w:style>
  <w:style w:type="numbering" w:customStyle="1" w:styleId="NoList2125">
    <w:name w:val="No List2125"/>
    <w:next w:val="a2"/>
    <w:semiHidden/>
    <w:rsid w:val="00F00114"/>
  </w:style>
  <w:style w:type="numbering" w:customStyle="1" w:styleId="NoList3125">
    <w:name w:val="No List3125"/>
    <w:next w:val="a2"/>
    <w:uiPriority w:val="99"/>
    <w:semiHidden/>
    <w:rsid w:val="00F00114"/>
  </w:style>
  <w:style w:type="numbering" w:customStyle="1" w:styleId="NoList11126">
    <w:name w:val="No List11126"/>
    <w:next w:val="a2"/>
    <w:uiPriority w:val="99"/>
    <w:semiHidden/>
    <w:unhideWhenUsed/>
    <w:rsid w:val="00F00114"/>
  </w:style>
  <w:style w:type="numbering" w:customStyle="1" w:styleId="12250">
    <w:name w:val="無清單1225"/>
    <w:next w:val="a2"/>
    <w:uiPriority w:val="99"/>
    <w:semiHidden/>
    <w:unhideWhenUsed/>
    <w:rsid w:val="00F00114"/>
  </w:style>
  <w:style w:type="numbering" w:customStyle="1" w:styleId="11125">
    <w:name w:val="無清單11125"/>
    <w:next w:val="a2"/>
    <w:uiPriority w:val="99"/>
    <w:semiHidden/>
    <w:unhideWhenUsed/>
    <w:rsid w:val="00F00114"/>
  </w:style>
  <w:style w:type="numbering" w:customStyle="1" w:styleId="NoList64">
    <w:name w:val="No List64"/>
    <w:next w:val="a2"/>
    <w:uiPriority w:val="99"/>
    <w:semiHidden/>
    <w:unhideWhenUsed/>
    <w:rsid w:val="00F00114"/>
  </w:style>
  <w:style w:type="numbering" w:customStyle="1" w:styleId="NoList144">
    <w:name w:val="No List144"/>
    <w:next w:val="a2"/>
    <w:uiPriority w:val="99"/>
    <w:semiHidden/>
    <w:unhideWhenUsed/>
    <w:rsid w:val="00F00114"/>
  </w:style>
  <w:style w:type="numbering" w:customStyle="1" w:styleId="1342">
    <w:name w:val="リストなし134"/>
    <w:next w:val="a2"/>
    <w:uiPriority w:val="99"/>
    <w:semiHidden/>
    <w:unhideWhenUsed/>
    <w:rsid w:val="00F00114"/>
  </w:style>
  <w:style w:type="numbering" w:customStyle="1" w:styleId="1343">
    <w:name w:val="无列表134"/>
    <w:next w:val="a2"/>
    <w:semiHidden/>
    <w:rsid w:val="00F00114"/>
  </w:style>
  <w:style w:type="numbering" w:customStyle="1" w:styleId="NoList234">
    <w:name w:val="No List234"/>
    <w:next w:val="a2"/>
    <w:semiHidden/>
    <w:rsid w:val="00F00114"/>
  </w:style>
  <w:style w:type="numbering" w:customStyle="1" w:styleId="NoList334">
    <w:name w:val="No List334"/>
    <w:next w:val="a2"/>
    <w:uiPriority w:val="99"/>
    <w:semiHidden/>
    <w:rsid w:val="00F00114"/>
  </w:style>
  <w:style w:type="numbering" w:customStyle="1" w:styleId="NoList1134">
    <w:name w:val="No List1134"/>
    <w:next w:val="a2"/>
    <w:uiPriority w:val="99"/>
    <w:semiHidden/>
    <w:unhideWhenUsed/>
    <w:rsid w:val="00F00114"/>
  </w:style>
  <w:style w:type="numbering" w:customStyle="1" w:styleId="1441">
    <w:name w:val="無清單144"/>
    <w:next w:val="a2"/>
    <w:uiPriority w:val="99"/>
    <w:semiHidden/>
    <w:unhideWhenUsed/>
    <w:rsid w:val="00F00114"/>
  </w:style>
  <w:style w:type="numbering" w:customStyle="1" w:styleId="11341">
    <w:name w:val="無清單1134"/>
    <w:next w:val="a2"/>
    <w:uiPriority w:val="99"/>
    <w:semiHidden/>
    <w:unhideWhenUsed/>
    <w:rsid w:val="00F00114"/>
  </w:style>
  <w:style w:type="numbering" w:customStyle="1" w:styleId="224">
    <w:name w:val="无列表224"/>
    <w:next w:val="a2"/>
    <w:uiPriority w:val="99"/>
    <w:semiHidden/>
    <w:unhideWhenUsed/>
    <w:rsid w:val="00F00114"/>
  </w:style>
  <w:style w:type="numbering" w:customStyle="1" w:styleId="NoList1234">
    <w:name w:val="No List1234"/>
    <w:next w:val="a2"/>
    <w:uiPriority w:val="99"/>
    <w:semiHidden/>
    <w:unhideWhenUsed/>
    <w:rsid w:val="00F00114"/>
  </w:style>
  <w:style w:type="numbering" w:customStyle="1" w:styleId="11342">
    <w:name w:val="リストなし1134"/>
    <w:next w:val="a2"/>
    <w:uiPriority w:val="99"/>
    <w:semiHidden/>
    <w:unhideWhenUsed/>
    <w:rsid w:val="00F00114"/>
  </w:style>
  <w:style w:type="numbering" w:customStyle="1" w:styleId="11343">
    <w:name w:val="无列表1134"/>
    <w:next w:val="a2"/>
    <w:semiHidden/>
    <w:rsid w:val="00F00114"/>
  </w:style>
  <w:style w:type="numbering" w:customStyle="1" w:styleId="NoList2134">
    <w:name w:val="No List2134"/>
    <w:next w:val="a2"/>
    <w:semiHidden/>
    <w:rsid w:val="00F00114"/>
  </w:style>
  <w:style w:type="numbering" w:customStyle="1" w:styleId="NoList3134">
    <w:name w:val="No List3134"/>
    <w:next w:val="a2"/>
    <w:uiPriority w:val="99"/>
    <w:semiHidden/>
    <w:rsid w:val="00F00114"/>
  </w:style>
  <w:style w:type="numbering" w:customStyle="1" w:styleId="NoList11134">
    <w:name w:val="No List11134"/>
    <w:next w:val="a2"/>
    <w:uiPriority w:val="99"/>
    <w:semiHidden/>
    <w:unhideWhenUsed/>
    <w:rsid w:val="00F00114"/>
  </w:style>
  <w:style w:type="numbering" w:customStyle="1" w:styleId="12341">
    <w:name w:val="無清單1234"/>
    <w:next w:val="a2"/>
    <w:uiPriority w:val="99"/>
    <w:semiHidden/>
    <w:unhideWhenUsed/>
    <w:rsid w:val="00F00114"/>
  </w:style>
  <w:style w:type="numbering" w:customStyle="1" w:styleId="111340">
    <w:name w:val="無清單11134"/>
    <w:next w:val="a2"/>
    <w:uiPriority w:val="99"/>
    <w:semiHidden/>
    <w:unhideWhenUsed/>
    <w:rsid w:val="00F00114"/>
  </w:style>
  <w:style w:type="numbering" w:customStyle="1" w:styleId="NoList414">
    <w:name w:val="No List414"/>
    <w:next w:val="a2"/>
    <w:uiPriority w:val="99"/>
    <w:semiHidden/>
    <w:unhideWhenUsed/>
    <w:rsid w:val="00F00114"/>
  </w:style>
  <w:style w:type="numbering" w:customStyle="1" w:styleId="NoList12114">
    <w:name w:val="No List12114"/>
    <w:next w:val="a2"/>
    <w:uiPriority w:val="99"/>
    <w:semiHidden/>
    <w:unhideWhenUsed/>
    <w:rsid w:val="00F00114"/>
  </w:style>
  <w:style w:type="numbering" w:customStyle="1" w:styleId="111142">
    <w:name w:val="リストなし11114"/>
    <w:next w:val="a2"/>
    <w:uiPriority w:val="99"/>
    <w:semiHidden/>
    <w:unhideWhenUsed/>
    <w:rsid w:val="00F00114"/>
  </w:style>
  <w:style w:type="numbering" w:customStyle="1" w:styleId="111143">
    <w:name w:val="无列表11114"/>
    <w:next w:val="a2"/>
    <w:semiHidden/>
    <w:rsid w:val="00F00114"/>
  </w:style>
  <w:style w:type="numbering" w:customStyle="1" w:styleId="NoList21114">
    <w:name w:val="No List21114"/>
    <w:next w:val="a2"/>
    <w:semiHidden/>
    <w:rsid w:val="00F00114"/>
  </w:style>
  <w:style w:type="numbering" w:customStyle="1" w:styleId="NoList31114">
    <w:name w:val="No List31114"/>
    <w:next w:val="a2"/>
    <w:uiPriority w:val="99"/>
    <w:semiHidden/>
    <w:rsid w:val="00F00114"/>
  </w:style>
  <w:style w:type="numbering" w:customStyle="1" w:styleId="NoList111114">
    <w:name w:val="No List111114"/>
    <w:next w:val="a2"/>
    <w:uiPriority w:val="99"/>
    <w:semiHidden/>
    <w:unhideWhenUsed/>
    <w:rsid w:val="00F00114"/>
  </w:style>
  <w:style w:type="numbering" w:customStyle="1" w:styleId="12114">
    <w:name w:val="無清單12114"/>
    <w:next w:val="a2"/>
    <w:uiPriority w:val="99"/>
    <w:semiHidden/>
    <w:unhideWhenUsed/>
    <w:rsid w:val="00F00114"/>
  </w:style>
  <w:style w:type="numbering" w:customStyle="1" w:styleId="111114">
    <w:name w:val="無清單111114"/>
    <w:next w:val="a2"/>
    <w:uiPriority w:val="99"/>
    <w:semiHidden/>
    <w:unhideWhenUsed/>
    <w:rsid w:val="00F00114"/>
  </w:style>
  <w:style w:type="numbering" w:customStyle="1" w:styleId="NoList514">
    <w:name w:val="No List514"/>
    <w:next w:val="a2"/>
    <w:uiPriority w:val="99"/>
    <w:semiHidden/>
    <w:unhideWhenUsed/>
    <w:rsid w:val="00F00114"/>
  </w:style>
  <w:style w:type="numbering" w:customStyle="1" w:styleId="NoList1314">
    <w:name w:val="No List1314"/>
    <w:next w:val="a2"/>
    <w:uiPriority w:val="99"/>
    <w:semiHidden/>
    <w:unhideWhenUsed/>
    <w:rsid w:val="00F00114"/>
  </w:style>
  <w:style w:type="numbering" w:customStyle="1" w:styleId="12142">
    <w:name w:val="リストなし1214"/>
    <w:next w:val="a2"/>
    <w:uiPriority w:val="99"/>
    <w:semiHidden/>
    <w:unhideWhenUsed/>
    <w:rsid w:val="00F00114"/>
  </w:style>
  <w:style w:type="numbering" w:customStyle="1" w:styleId="12143">
    <w:name w:val="无列表1214"/>
    <w:next w:val="a2"/>
    <w:semiHidden/>
    <w:rsid w:val="00F00114"/>
  </w:style>
  <w:style w:type="numbering" w:customStyle="1" w:styleId="NoList2214">
    <w:name w:val="No List2214"/>
    <w:next w:val="a2"/>
    <w:semiHidden/>
    <w:rsid w:val="00F00114"/>
  </w:style>
  <w:style w:type="numbering" w:customStyle="1" w:styleId="NoList3214">
    <w:name w:val="No List3214"/>
    <w:next w:val="a2"/>
    <w:uiPriority w:val="99"/>
    <w:semiHidden/>
    <w:rsid w:val="00F00114"/>
  </w:style>
  <w:style w:type="numbering" w:customStyle="1" w:styleId="NoList11214">
    <w:name w:val="No List11214"/>
    <w:next w:val="a2"/>
    <w:uiPriority w:val="99"/>
    <w:semiHidden/>
    <w:unhideWhenUsed/>
    <w:rsid w:val="00F00114"/>
  </w:style>
  <w:style w:type="numbering" w:customStyle="1" w:styleId="1314">
    <w:name w:val="無清單1314"/>
    <w:next w:val="a2"/>
    <w:uiPriority w:val="99"/>
    <w:semiHidden/>
    <w:unhideWhenUsed/>
    <w:rsid w:val="00F00114"/>
  </w:style>
  <w:style w:type="numbering" w:customStyle="1" w:styleId="11214">
    <w:name w:val="無清單11214"/>
    <w:next w:val="a2"/>
    <w:uiPriority w:val="99"/>
    <w:semiHidden/>
    <w:unhideWhenUsed/>
    <w:rsid w:val="00F00114"/>
  </w:style>
  <w:style w:type="numbering" w:customStyle="1" w:styleId="2114">
    <w:name w:val="无列表2114"/>
    <w:next w:val="a2"/>
    <w:uiPriority w:val="99"/>
    <w:semiHidden/>
    <w:unhideWhenUsed/>
    <w:rsid w:val="00F00114"/>
  </w:style>
  <w:style w:type="numbering" w:customStyle="1" w:styleId="NoList12214">
    <w:name w:val="No List12214"/>
    <w:next w:val="a2"/>
    <w:uiPriority w:val="99"/>
    <w:semiHidden/>
    <w:unhideWhenUsed/>
    <w:rsid w:val="00F00114"/>
  </w:style>
  <w:style w:type="numbering" w:customStyle="1" w:styleId="112140">
    <w:name w:val="リストなし11214"/>
    <w:next w:val="a2"/>
    <w:uiPriority w:val="99"/>
    <w:semiHidden/>
    <w:unhideWhenUsed/>
    <w:rsid w:val="00F00114"/>
  </w:style>
  <w:style w:type="numbering" w:customStyle="1" w:styleId="112141">
    <w:name w:val="无列表11214"/>
    <w:next w:val="a2"/>
    <w:semiHidden/>
    <w:rsid w:val="00F00114"/>
  </w:style>
  <w:style w:type="numbering" w:customStyle="1" w:styleId="NoList21214">
    <w:name w:val="No List21214"/>
    <w:next w:val="a2"/>
    <w:semiHidden/>
    <w:rsid w:val="00F00114"/>
  </w:style>
  <w:style w:type="numbering" w:customStyle="1" w:styleId="NoList31214">
    <w:name w:val="No List31214"/>
    <w:next w:val="a2"/>
    <w:uiPriority w:val="99"/>
    <w:semiHidden/>
    <w:rsid w:val="00F00114"/>
  </w:style>
  <w:style w:type="numbering" w:customStyle="1" w:styleId="NoList111214">
    <w:name w:val="No List111214"/>
    <w:next w:val="a2"/>
    <w:uiPriority w:val="99"/>
    <w:semiHidden/>
    <w:unhideWhenUsed/>
    <w:rsid w:val="00F00114"/>
  </w:style>
  <w:style w:type="numbering" w:customStyle="1" w:styleId="122140">
    <w:name w:val="無清單12214"/>
    <w:next w:val="a2"/>
    <w:uiPriority w:val="99"/>
    <w:semiHidden/>
    <w:unhideWhenUsed/>
    <w:rsid w:val="00F00114"/>
  </w:style>
  <w:style w:type="numbering" w:customStyle="1" w:styleId="111214">
    <w:name w:val="無清單111214"/>
    <w:next w:val="a2"/>
    <w:uiPriority w:val="99"/>
    <w:semiHidden/>
    <w:unhideWhenUsed/>
    <w:rsid w:val="00F00114"/>
  </w:style>
  <w:style w:type="numbering" w:customStyle="1" w:styleId="346">
    <w:name w:val="无列表34"/>
    <w:next w:val="a2"/>
    <w:uiPriority w:val="99"/>
    <w:semiHidden/>
    <w:unhideWhenUsed/>
    <w:rsid w:val="00F00114"/>
  </w:style>
  <w:style w:type="numbering" w:customStyle="1" w:styleId="13140">
    <w:name w:val="无列表1314"/>
    <w:next w:val="a2"/>
    <w:semiHidden/>
    <w:rsid w:val="00F00114"/>
  </w:style>
  <w:style w:type="numbering" w:customStyle="1" w:styleId="NoList11313">
    <w:name w:val="No List11313"/>
    <w:next w:val="a2"/>
    <w:uiPriority w:val="99"/>
    <w:semiHidden/>
    <w:unhideWhenUsed/>
    <w:rsid w:val="00F00114"/>
  </w:style>
  <w:style w:type="numbering" w:customStyle="1" w:styleId="NoList4114">
    <w:name w:val="No List4114"/>
    <w:next w:val="a2"/>
    <w:uiPriority w:val="99"/>
    <w:semiHidden/>
    <w:unhideWhenUsed/>
    <w:rsid w:val="00F00114"/>
  </w:style>
  <w:style w:type="numbering" w:customStyle="1" w:styleId="2214">
    <w:name w:val="无列表2214"/>
    <w:next w:val="a2"/>
    <w:uiPriority w:val="99"/>
    <w:semiHidden/>
    <w:unhideWhenUsed/>
    <w:rsid w:val="00F00114"/>
  </w:style>
  <w:style w:type="numbering" w:customStyle="1" w:styleId="NoList121114">
    <w:name w:val="No List121114"/>
    <w:next w:val="a2"/>
    <w:uiPriority w:val="99"/>
    <w:semiHidden/>
    <w:unhideWhenUsed/>
    <w:rsid w:val="00F00114"/>
  </w:style>
  <w:style w:type="numbering" w:customStyle="1" w:styleId="1111140">
    <w:name w:val="リストなし111114"/>
    <w:next w:val="a2"/>
    <w:uiPriority w:val="99"/>
    <w:semiHidden/>
    <w:unhideWhenUsed/>
    <w:rsid w:val="00F00114"/>
  </w:style>
  <w:style w:type="numbering" w:customStyle="1" w:styleId="1111141">
    <w:name w:val="无列表111114"/>
    <w:next w:val="a2"/>
    <w:semiHidden/>
    <w:rsid w:val="00F00114"/>
  </w:style>
  <w:style w:type="numbering" w:customStyle="1" w:styleId="NoList211114">
    <w:name w:val="No List211114"/>
    <w:next w:val="a2"/>
    <w:semiHidden/>
    <w:rsid w:val="00F00114"/>
  </w:style>
  <w:style w:type="numbering" w:customStyle="1" w:styleId="NoList311114">
    <w:name w:val="No List311114"/>
    <w:next w:val="a2"/>
    <w:uiPriority w:val="99"/>
    <w:semiHidden/>
    <w:rsid w:val="00F00114"/>
  </w:style>
  <w:style w:type="numbering" w:customStyle="1" w:styleId="NoList1111114">
    <w:name w:val="No List1111114"/>
    <w:next w:val="a2"/>
    <w:uiPriority w:val="99"/>
    <w:semiHidden/>
    <w:unhideWhenUsed/>
    <w:rsid w:val="00F00114"/>
  </w:style>
  <w:style w:type="numbering" w:customStyle="1" w:styleId="121114">
    <w:name w:val="無清單121114"/>
    <w:next w:val="a2"/>
    <w:uiPriority w:val="99"/>
    <w:semiHidden/>
    <w:unhideWhenUsed/>
    <w:rsid w:val="00F00114"/>
  </w:style>
  <w:style w:type="numbering" w:customStyle="1" w:styleId="1111114">
    <w:name w:val="無清單1111114"/>
    <w:next w:val="a2"/>
    <w:uiPriority w:val="99"/>
    <w:semiHidden/>
    <w:unhideWhenUsed/>
    <w:rsid w:val="00F00114"/>
  </w:style>
  <w:style w:type="numbering" w:customStyle="1" w:styleId="NoList13114">
    <w:name w:val="No List13114"/>
    <w:next w:val="a2"/>
    <w:uiPriority w:val="99"/>
    <w:semiHidden/>
    <w:unhideWhenUsed/>
    <w:rsid w:val="00F00114"/>
  </w:style>
  <w:style w:type="numbering" w:customStyle="1" w:styleId="121140">
    <w:name w:val="リストなし12114"/>
    <w:next w:val="a2"/>
    <w:uiPriority w:val="99"/>
    <w:semiHidden/>
    <w:unhideWhenUsed/>
    <w:rsid w:val="00F00114"/>
  </w:style>
  <w:style w:type="numbering" w:customStyle="1" w:styleId="121141">
    <w:name w:val="无列表12114"/>
    <w:next w:val="a2"/>
    <w:semiHidden/>
    <w:rsid w:val="00F00114"/>
  </w:style>
  <w:style w:type="numbering" w:customStyle="1" w:styleId="NoList22114">
    <w:name w:val="No List22114"/>
    <w:next w:val="a2"/>
    <w:semiHidden/>
    <w:rsid w:val="00F00114"/>
  </w:style>
  <w:style w:type="numbering" w:customStyle="1" w:styleId="NoList32114">
    <w:name w:val="No List32114"/>
    <w:next w:val="a2"/>
    <w:uiPriority w:val="99"/>
    <w:semiHidden/>
    <w:rsid w:val="00F00114"/>
  </w:style>
  <w:style w:type="numbering" w:customStyle="1" w:styleId="NoList112114">
    <w:name w:val="No List112114"/>
    <w:next w:val="a2"/>
    <w:uiPriority w:val="99"/>
    <w:semiHidden/>
    <w:unhideWhenUsed/>
    <w:rsid w:val="00F00114"/>
  </w:style>
  <w:style w:type="numbering" w:customStyle="1" w:styleId="13114">
    <w:name w:val="無清單13114"/>
    <w:next w:val="a2"/>
    <w:uiPriority w:val="99"/>
    <w:semiHidden/>
    <w:unhideWhenUsed/>
    <w:rsid w:val="00F00114"/>
  </w:style>
  <w:style w:type="numbering" w:customStyle="1" w:styleId="112114">
    <w:name w:val="無清單112114"/>
    <w:next w:val="a2"/>
    <w:uiPriority w:val="99"/>
    <w:semiHidden/>
    <w:unhideWhenUsed/>
    <w:rsid w:val="00F00114"/>
  </w:style>
  <w:style w:type="numbering" w:customStyle="1" w:styleId="21114">
    <w:name w:val="无列表21114"/>
    <w:next w:val="a2"/>
    <w:uiPriority w:val="99"/>
    <w:semiHidden/>
    <w:unhideWhenUsed/>
    <w:rsid w:val="00F00114"/>
  </w:style>
  <w:style w:type="numbering" w:customStyle="1" w:styleId="NoList122114">
    <w:name w:val="No List122114"/>
    <w:next w:val="a2"/>
    <w:uiPriority w:val="99"/>
    <w:semiHidden/>
    <w:unhideWhenUsed/>
    <w:rsid w:val="00F00114"/>
  </w:style>
  <w:style w:type="numbering" w:customStyle="1" w:styleId="1121140">
    <w:name w:val="リストなし112114"/>
    <w:next w:val="a2"/>
    <w:uiPriority w:val="99"/>
    <w:semiHidden/>
    <w:unhideWhenUsed/>
    <w:rsid w:val="00F00114"/>
  </w:style>
  <w:style w:type="numbering" w:customStyle="1" w:styleId="1121141">
    <w:name w:val="无列表112114"/>
    <w:next w:val="a2"/>
    <w:semiHidden/>
    <w:rsid w:val="00F00114"/>
  </w:style>
  <w:style w:type="numbering" w:customStyle="1" w:styleId="NoList212114">
    <w:name w:val="No List212114"/>
    <w:next w:val="a2"/>
    <w:semiHidden/>
    <w:rsid w:val="00F00114"/>
  </w:style>
  <w:style w:type="numbering" w:customStyle="1" w:styleId="NoList312114">
    <w:name w:val="No List312114"/>
    <w:next w:val="a2"/>
    <w:uiPriority w:val="99"/>
    <w:semiHidden/>
    <w:rsid w:val="00F00114"/>
  </w:style>
  <w:style w:type="numbering" w:customStyle="1" w:styleId="NoList1112114">
    <w:name w:val="No List1112114"/>
    <w:next w:val="a2"/>
    <w:uiPriority w:val="99"/>
    <w:semiHidden/>
    <w:unhideWhenUsed/>
    <w:rsid w:val="00F00114"/>
  </w:style>
  <w:style w:type="numbering" w:customStyle="1" w:styleId="122114">
    <w:name w:val="無清單122114"/>
    <w:next w:val="a2"/>
    <w:uiPriority w:val="99"/>
    <w:semiHidden/>
    <w:unhideWhenUsed/>
    <w:rsid w:val="00F00114"/>
  </w:style>
  <w:style w:type="numbering" w:customStyle="1" w:styleId="1112114">
    <w:name w:val="無清單1112114"/>
    <w:next w:val="a2"/>
    <w:uiPriority w:val="99"/>
    <w:semiHidden/>
    <w:unhideWhenUsed/>
    <w:rsid w:val="00F00114"/>
  </w:style>
  <w:style w:type="numbering" w:customStyle="1" w:styleId="NoList5113">
    <w:name w:val="No List5113"/>
    <w:next w:val="a2"/>
    <w:uiPriority w:val="99"/>
    <w:semiHidden/>
    <w:unhideWhenUsed/>
    <w:rsid w:val="00F00114"/>
  </w:style>
  <w:style w:type="numbering" w:customStyle="1" w:styleId="NoList613">
    <w:name w:val="No List613"/>
    <w:next w:val="a2"/>
    <w:uiPriority w:val="99"/>
    <w:semiHidden/>
    <w:unhideWhenUsed/>
    <w:rsid w:val="00F00114"/>
  </w:style>
  <w:style w:type="numbering" w:customStyle="1" w:styleId="NoList1413">
    <w:name w:val="No List1413"/>
    <w:next w:val="a2"/>
    <w:uiPriority w:val="99"/>
    <w:semiHidden/>
    <w:unhideWhenUsed/>
    <w:rsid w:val="00F00114"/>
  </w:style>
  <w:style w:type="numbering" w:customStyle="1" w:styleId="13132">
    <w:name w:val="リストなし1313"/>
    <w:next w:val="a2"/>
    <w:uiPriority w:val="99"/>
    <w:semiHidden/>
    <w:unhideWhenUsed/>
    <w:rsid w:val="00F00114"/>
  </w:style>
  <w:style w:type="numbering" w:customStyle="1" w:styleId="NoList2313">
    <w:name w:val="No List2313"/>
    <w:next w:val="a2"/>
    <w:semiHidden/>
    <w:rsid w:val="00F00114"/>
  </w:style>
  <w:style w:type="numbering" w:customStyle="1" w:styleId="NoList3313">
    <w:name w:val="No List3313"/>
    <w:next w:val="a2"/>
    <w:uiPriority w:val="99"/>
    <w:semiHidden/>
    <w:rsid w:val="00F00114"/>
  </w:style>
  <w:style w:type="numbering" w:customStyle="1" w:styleId="NoList1143">
    <w:name w:val="No List1143"/>
    <w:next w:val="a2"/>
    <w:uiPriority w:val="99"/>
    <w:semiHidden/>
    <w:unhideWhenUsed/>
    <w:rsid w:val="00F00114"/>
  </w:style>
  <w:style w:type="numbering" w:customStyle="1" w:styleId="14130">
    <w:name w:val="無清單1413"/>
    <w:next w:val="a2"/>
    <w:uiPriority w:val="99"/>
    <w:semiHidden/>
    <w:unhideWhenUsed/>
    <w:rsid w:val="00F00114"/>
  </w:style>
  <w:style w:type="numbering" w:customStyle="1" w:styleId="113130">
    <w:name w:val="無清單11313"/>
    <w:next w:val="a2"/>
    <w:uiPriority w:val="99"/>
    <w:semiHidden/>
    <w:unhideWhenUsed/>
    <w:rsid w:val="00F00114"/>
  </w:style>
  <w:style w:type="numbering" w:customStyle="1" w:styleId="NoList423">
    <w:name w:val="No List423"/>
    <w:next w:val="a2"/>
    <w:uiPriority w:val="99"/>
    <w:semiHidden/>
    <w:unhideWhenUsed/>
    <w:rsid w:val="00F00114"/>
  </w:style>
  <w:style w:type="numbering" w:customStyle="1" w:styleId="NoList12313">
    <w:name w:val="No List12313"/>
    <w:next w:val="a2"/>
    <w:uiPriority w:val="99"/>
    <w:semiHidden/>
    <w:unhideWhenUsed/>
    <w:rsid w:val="00F00114"/>
  </w:style>
  <w:style w:type="numbering" w:customStyle="1" w:styleId="113131">
    <w:name w:val="リストなし11313"/>
    <w:next w:val="a2"/>
    <w:uiPriority w:val="99"/>
    <w:semiHidden/>
    <w:unhideWhenUsed/>
    <w:rsid w:val="00F00114"/>
  </w:style>
  <w:style w:type="numbering" w:customStyle="1" w:styleId="113132">
    <w:name w:val="无列表11313"/>
    <w:next w:val="a2"/>
    <w:semiHidden/>
    <w:rsid w:val="00F00114"/>
  </w:style>
  <w:style w:type="numbering" w:customStyle="1" w:styleId="NoList21313">
    <w:name w:val="No List21313"/>
    <w:next w:val="a2"/>
    <w:semiHidden/>
    <w:rsid w:val="00F00114"/>
  </w:style>
  <w:style w:type="numbering" w:customStyle="1" w:styleId="NoList31313">
    <w:name w:val="No List31313"/>
    <w:next w:val="a2"/>
    <w:uiPriority w:val="99"/>
    <w:semiHidden/>
    <w:rsid w:val="00F00114"/>
  </w:style>
  <w:style w:type="numbering" w:customStyle="1" w:styleId="NoList111313">
    <w:name w:val="No List111313"/>
    <w:next w:val="a2"/>
    <w:uiPriority w:val="99"/>
    <w:semiHidden/>
    <w:unhideWhenUsed/>
    <w:rsid w:val="00F00114"/>
  </w:style>
  <w:style w:type="numbering" w:customStyle="1" w:styleId="123130">
    <w:name w:val="無清單12313"/>
    <w:next w:val="a2"/>
    <w:uiPriority w:val="99"/>
    <w:semiHidden/>
    <w:unhideWhenUsed/>
    <w:rsid w:val="00F00114"/>
  </w:style>
  <w:style w:type="numbering" w:customStyle="1" w:styleId="111313">
    <w:name w:val="無清單111313"/>
    <w:next w:val="a2"/>
    <w:uiPriority w:val="99"/>
    <w:semiHidden/>
    <w:unhideWhenUsed/>
    <w:rsid w:val="00F00114"/>
  </w:style>
  <w:style w:type="numbering" w:customStyle="1" w:styleId="NoList12123">
    <w:name w:val="No List12123"/>
    <w:next w:val="a2"/>
    <w:uiPriority w:val="99"/>
    <w:semiHidden/>
    <w:unhideWhenUsed/>
    <w:rsid w:val="00F00114"/>
  </w:style>
  <w:style w:type="numbering" w:customStyle="1" w:styleId="111232">
    <w:name w:val="リストなし11123"/>
    <w:next w:val="a2"/>
    <w:uiPriority w:val="99"/>
    <w:semiHidden/>
    <w:unhideWhenUsed/>
    <w:rsid w:val="00F00114"/>
  </w:style>
  <w:style w:type="numbering" w:customStyle="1" w:styleId="111233">
    <w:name w:val="无列表11123"/>
    <w:next w:val="a2"/>
    <w:semiHidden/>
    <w:rsid w:val="00F00114"/>
  </w:style>
  <w:style w:type="numbering" w:customStyle="1" w:styleId="NoList21123">
    <w:name w:val="No List21123"/>
    <w:next w:val="a2"/>
    <w:semiHidden/>
    <w:rsid w:val="00F00114"/>
  </w:style>
  <w:style w:type="numbering" w:customStyle="1" w:styleId="NoList31123">
    <w:name w:val="No List31123"/>
    <w:next w:val="a2"/>
    <w:uiPriority w:val="99"/>
    <w:semiHidden/>
    <w:rsid w:val="00F00114"/>
  </w:style>
  <w:style w:type="numbering" w:customStyle="1" w:styleId="NoList111123">
    <w:name w:val="No List111123"/>
    <w:next w:val="a2"/>
    <w:uiPriority w:val="99"/>
    <w:semiHidden/>
    <w:unhideWhenUsed/>
    <w:rsid w:val="00F00114"/>
  </w:style>
  <w:style w:type="numbering" w:customStyle="1" w:styleId="121230">
    <w:name w:val="無清單12123"/>
    <w:next w:val="a2"/>
    <w:uiPriority w:val="99"/>
    <w:semiHidden/>
    <w:unhideWhenUsed/>
    <w:rsid w:val="00F00114"/>
  </w:style>
  <w:style w:type="numbering" w:customStyle="1" w:styleId="1111230">
    <w:name w:val="無清單111123"/>
    <w:next w:val="a2"/>
    <w:uiPriority w:val="99"/>
    <w:semiHidden/>
    <w:unhideWhenUsed/>
    <w:rsid w:val="00F00114"/>
  </w:style>
  <w:style w:type="numbering" w:customStyle="1" w:styleId="NoList523">
    <w:name w:val="No List523"/>
    <w:next w:val="a2"/>
    <w:uiPriority w:val="99"/>
    <w:semiHidden/>
    <w:unhideWhenUsed/>
    <w:rsid w:val="00F00114"/>
  </w:style>
  <w:style w:type="numbering" w:customStyle="1" w:styleId="NoList1323">
    <w:name w:val="No List1323"/>
    <w:next w:val="a2"/>
    <w:uiPriority w:val="99"/>
    <w:semiHidden/>
    <w:unhideWhenUsed/>
    <w:rsid w:val="00F00114"/>
  </w:style>
  <w:style w:type="numbering" w:customStyle="1" w:styleId="12233">
    <w:name w:val="リストなし1223"/>
    <w:next w:val="a2"/>
    <w:uiPriority w:val="99"/>
    <w:semiHidden/>
    <w:unhideWhenUsed/>
    <w:rsid w:val="00F00114"/>
  </w:style>
  <w:style w:type="numbering" w:customStyle="1" w:styleId="12241">
    <w:name w:val="无列表1224"/>
    <w:next w:val="a2"/>
    <w:semiHidden/>
    <w:rsid w:val="00F00114"/>
  </w:style>
  <w:style w:type="numbering" w:customStyle="1" w:styleId="NoList2223">
    <w:name w:val="No List2223"/>
    <w:next w:val="a2"/>
    <w:semiHidden/>
    <w:rsid w:val="00F00114"/>
  </w:style>
  <w:style w:type="numbering" w:customStyle="1" w:styleId="NoList3223">
    <w:name w:val="No List3223"/>
    <w:next w:val="a2"/>
    <w:uiPriority w:val="99"/>
    <w:semiHidden/>
    <w:rsid w:val="00F00114"/>
  </w:style>
  <w:style w:type="numbering" w:customStyle="1" w:styleId="NoList11223">
    <w:name w:val="No List11223"/>
    <w:next w:val="a2"/>
    <w:uiPriority w:val="99"/>
    <w:semiHidden/>
    <w:unhideWhenUsed/>
    <w:rsid w:val="00F00114"/>
  </w:style>
  <w:style w:type="numbering" w:customStyle="1" w:styleId="13230">
    <w:name w:val="無清單1323"/>
    <w:next w:val="a2"/>
    <w:uiPriority w:val="99"/>
    <w:semiHidden/>
    <w:unhideWhenUsed/>
    <w:rsid w:val="00F00114"/>
  </w:style>
  <w:style w:type="numbering" w:customStyle="1" w:styleId="112230">
    <w:name w:val="無清單11223"/>
    <w:next w:val="a2"/>
    <w:uiPriority w:val="99"/>
    <w:semiHidden/>
    <w:unhideWhenUsed/>
    <w:rsid w:val="00F00114"/>
  </w:style>
  <w:style w:type="numbering" w:customStyle="1" w:styleId="2123">
    <w:name w:val="无列表2123"/>
    <w:next w:val="a2"/>
    <w:uiPriority w:val="99"/>
    <w:semiHidden/>
    <w:unhideWhenUsed/>
    <w:rsid w:val="00F00114"/>
  </w:style>
  <w:style w:type="numbering" w:customStyle="1" w:styleId="NoList111223">
    <w:name w:val="No List111223"/>
    <w:next w:val="a2"/>
    <w:uiPriority w:val="99"/>
    <w:semiHidden/>
    <w:unhideWhenUsed/>
    <w:rsid w:val="00F00114"/>
  </w:style>
  <w:style w:type="numbering" w:customStyle="1" w:styleId="NoList73">
    <w:name w:val="No List73"/>
    <w:next w:val="a2"/>
    <w:uiPriority w:val="99"/>
    <w:semiHidden/>
    <w:unhideWhenUsed/>
    <w:rsid w:val="00F00114"/>
  </w:style>
  <w:style w:type="numbering" w:customStyle="1" w:styleId="NoList153">
    <w:name w:val="No List153"/>
    <w:next w:val="a2"/>
    <w:uiPriority w:val="99"/>
    <w:semiHidden/>
    <w:unhideWhenUsed/>
    <w:rsid w:val="00F00114"/>
  </w:style>
  <w:style w:type="numbering" w:customStyle="1" w:styleId="1432">
    <w:name w:val="リストなし143"/>
    <w:next w:val="a2"/>
    <w:uiPriority w:val="99"/>
    <w:semiHidden/>
    <w:unhideWhenUsed/>
    <w:rsid w:val="00F00114"/>
  </w:style>
  <w:style w:type="numbering" w:customStyle="1" w:styleId="1433">
    <w:name w:val="无列表143"/>
    <w:next w:val="a2"/>
    <w:semiHidden/>
    <w:rsid w:val="00F00114"/>
  </w:style>
  <w:style w:type="numbering" w:customStyle="1" w:styleId="NoList243">
    <w:name w:val="No List243"/>
    <w:next w:val="a2"/>
    <w:semiHidden/>
    <w:rsid w:val="00F00114"/>
  </w:style>
  <w:style w:type="numbering" w:customStyle="1" w:styleId="NoList343">
    <w:name w:val="No List343"/>
    <w:next w:val="a2"/>
    <w:uiPriority w:val="99"/>
    <w:semiHidden/>
    <w:rsid w:val="00F00114"/>
  </w:style>
  <w:style w:type="numbering" w:customStyle="1" w:styleId="NoList1153">
    <w:name w:val="No List1153"/>
    <w:next w:val="a2"/>
    <w:uiPriority w:val="99"/>
    <w:semiHidden/>
    <w:unhideWhenUsed/>
    <w:rsid w:val="00F00114"/>
  </w:style>
  <w:style w:type="numbering" w:customStyle="1" w:styleId="1531">
    <w:name w:val="無清單153"/>
    <w:next w:val="a2"/>
    <w:uiPriority w:val="99"/>
    <w:semiHidden/>
    <w:unhideWhenUsed/>
    <w:rsid w:val="00F00114"/>
  </w:style>
  <w:style w:type="numbering" w:customStyle="1" w:styleId="11430">
    <w:name w:val="無清單1143"/>
    <w:next w:val="a2"/>
    <w:uiPriority w:val="99"/>
    <w:semiHidden/>
    <w:unhideWhenUsed/>
    <w:rsid w:val="00F00114"/>
  </w:style>
  <w:style w:type="numbering" w:customStyle="1" w:styleId="NoList433">
    <w:name w:val="No List433"/>
    <w:next w:val="a2"/>
    <w:uiPriority w:val="99"/>
    <w:semiHidden/>
    <w:unhideWhenUsed/>
    <w:rsid w:val="00F00114"/>
  </w:style>
  <w:style w:type="numbering" w:customStyle="1" w:styleId="NoList1243">
    <w:name w:val="No List1243"/>
    <w:next w:val="a2"/>
    <w:uiPriority w:val="99"/>
    <w:semiHidden/>
    <w:unhideWhenUsed/>
    <w:rsid w:val="00F00114"/>
  </w:style>
  <w:style w:type="numbering" w:customStyle="1" w:styleId="11431">
    <w:name w:val="リストなし1143"/>
    <w:next w:val="a2"/>
    <w:uiPriority w:val="99"/>
    <w:semiHidden/>
    <w:unhideWhenUsed/>
    <w:rsid w:val="00F00114"/>
  </w:style>
  <w:style w:type="numbering" w:customStyle="1" w:styleId="11432">
    <w:name w:val="无列表1143"/>
    <w:next w:val="a2"/>
    <w:semiHidden/>
    <w:rsid w:val="00F00114"/>
  </w:style>
  <w:style w:type="numbering" w:customStyle="1" w:styleId="NoList2143">
    <w:name w:val="No List2143"/>
    <w:next w:val="a2"/>
    <w:semiHidden/>
    <w:rsid w:val="00F00114"/>
  </w:style>
  <w:style w:type="numbering" w:customStyle="1" w:styleId="NoList3143">
    <w:name w:val="No List3143"/>
    <w:next w:val="a2"/>
    <w:uiPriority w:val="99"/>
    <w:semiHidden/>
    <w:rsid w:val="00F00114"/>
  </w:style>
  <w:style w:type="numbering" w:customStyle="1" w:styleId="NoList11143">
    <w:name w:val="No List11143"/>
    <w:next w:val="a2"/>
    <w:uiPriority w:val="99"/>
    <w:semiHidden/>
    <w:unhideWhenUsed/>
    <w:rsid w:val="00F00114"/>
  </w:style>
  <w:style w:type="numbering" w:customStyle="1" w:styleId="1243">
    <w:name w:val="無清單1243"/>
    <w:next w:val="a2"/>
    <w:uiPriority w:val="99"/>
    <w:semiHidden/>
    <w:unhideWhenUsed/>
    <w:rsid w:val="00F00114"/>
  </w:style>
  <w:style w:type="numbering" w:customStyle="1" w:styleId="11143">
    <w:name w:val="無清單11143"/>
    <w:next w:val="a2"/>
    <w:uiPriority w:val="99"/>
    <w:semiHidden/>
    <w:unhideWhenUsed/>
    <w:rsid w:val="00F00114"/>
  </w:style>
  <w:style w:type="numbering" w:customStyle="1" w:styleId="233">
    <w:name w:val="无列表233"/>
    <w:next w:val="a2"/>
    <w:uiPriority w:val="99"/>
    <w:semiHidden/>
    <w:unhideWhenUsed/>
    <w:rsid w:val="00F00114"/>
  </w:style>
  <w:style w:type="numbering" w:customStyle="1" w:styleId="NoList12133">
    <w:name w:val="No List12133"/>
    <w:next w:val="a2"/>
    <w:uiPriority w:val="99"/>
    <w:semiHidden/>
    <w:unhideWhenUsed/>
    <w:rsid w:val="00F00114"/>
  </w:style>
  <w:style w:type="numbering" w:customStyle="1" w:styleId="111331">
    <w:name w:val="リストなし11133"/>
    <w:next w:val="a2"/>
    <w:uiPriority w:val="99"/>
    <w:semiHidden/>
    <w:unhideWhenUsed/>
    <w:rsid w:val="00F00114"/>
  </w:style>
  <w:style w:type="numbering" w:customStyle="1" w:styleId="111332">
    <w:name w:val="无列表11133"/>
    <w:next w:val="a2"/>
    <w:semiHidden/>
    <w:rsid w:val="00F00114"/>
  </w:style>
  <w:style w:type="numbering" w:customStyle="1" w:styleId="NoList21133">
    <w:name w:val="No List21133"/>
    <w:next w:val="a2"/>
    <w:semiHidden/>
    <w:rsid w:val="00F00114"/>
  </w:style>
  <w:style w:type="numbering" w:customStyle="1" w:styleId="NoList31133">
    <w:name w:val="No List31133"/>
    <w:next w:val="a2"/>
    <w:uiPriority w:val="99"/>
    <w:semiHidden/>
    <w:rsid w:val="00F00114"/>
  </w:style>
  <w:style w:type="numbering" w:customStyle="1" w:styleId="NoList111133">
    <w:name w:val="No List111133"/>
    <w:next w:val="a2"/>
    <w:uiPriority w:val="99"/>
    <w:semiHidden/>
    <w:unhideWhenUsed/>
    <w:rsid w:val="00F00114"/>
  </w:style>
  <w:style w:type="numbering" w:customStyle="1" w:styleId="121330">
    <w:name w:val="無清單12133"/>
    <w:next w:val="a2"/>
    <w:uiPriority w:val="99"/>
    <w:semiHidden/>
    <w:unhideWhenUsed/>
    <w:rsid w:val="00F00114"/>
  </w:style>
  <w:style w:type="numbering" w:customStyle="1" w:styleId="1111330">
    <w:name w:val="無清單111133"/>
    <w:next w:val="a2"/>
    <w:uiPriority w:val="99"/>
    <w:semiHidden/>
    <w:unhideWhenUsed/>
    <w:rsid w:val="00F00114"/>
  </w:style>
  <w:style w:type="numbering" w:customStyle="1" w:styleId="NoList533">
    <w:name w:val="No List533"/>
    <w:next w:val="a2"/>
    <w:uiPriority w:val="99"/>
    <w:semiHidden/>
    <w:unhideWhenUsed/>
    <w:rsid w:val="00F00114"/>
  </w:style>
  <w:style w:type="numbering" w:customStyle="1" w:styleId="NoList1333">
    <w:name w:val="No List1333"/>
    <w:next w:val="a2"/>
    <w:uiPriority w:val="99"/>
    <w:semiHidden/>
    <w:unhideWhenUsed/>
    <w:rsid w:val="00F00114"/>
  </w:style>
  <w:style w:type="numbering" w:customStyle="1" w:styleId="12332">
    <w:name w:val="リストなし1233"/>
    <w:next w:val="a2"/>
    <w:uiPriority w:val="99"/>
    <w:semiHidden/>
    <w:unhideWhenUsed/>
    <w:rsid w:val="00F00114"/>
  </w:style>
  <w:style w:type="numbering" w:customStyle="1" w:styleId="12333">
    <w:name w:val="无列表1233"/>
    <w:next w:val="a2"/>
    <w:semiHidden/>
    <w:rsid w:val="00F00114"/>
  </w:style>
  <w:style w:type="numbering" w:customStyle="1" w:styleId="NoList2233">
    <w:name w:val="No List2233"/>
    <w:next w:val="a2"/>
    <w:semiHidden/>
    <w:rsid w:val="00F00114"/>
  </w:style>
  <w:style w:type="numbering" w:customStyle="1" w:styleId="NoList3233">
    <w:name w:val="No List3233"/>
    <w:next w:val="a2"/>
    <w:uiPriority w:val="99"/>
    <w:semiHidden/>
    <w:rsid w:val="00F00114"/>
  </w:style>
  <w:style w:type="numbering" w:customStyle="1" w:styleId="NoList11233">
    <w:name w:val="No List11233"/>
    <w:next w:val="a2"/>
    <w:uiPriority w:val="99"/>
    <w:semiHidden/>
    <w:unhideWhenUsed/>
    <w:rsid w:val="00F00114"/>
  </w:style>
  <w:style w:type="numbering" w:customStyle="1" w:styleId="13330">
    <w:name w:val="無清單1333"/>
    <w:next w:val="a2"/>
    <w:uiPriority w:val="99"/>
    <w:semiHidden/>
    <w:unhideWhenUsed/>
    <w:rsid w:val="00F00114"/>
  </w:style>
  <w:style w:type="numbering" w:customStyle="1" w:styleId="112330">
    <w:name w:val="無清單11233"/>
    <w:next w:val="a2"/>
    <w:uiPriority w:val="99"/>
    <w:semiHidden/>
    <w:unhideWhenUsed/>
    <w:rsid w:val="00F00114"/>
  </w:style>
  <w:style w:type="numbering" w:customStyle="1" w:styleId="2133">
    <w:name w:val="无列表2133"/>
    <w:next w:val="a2"/>
    <w:uiPriority w:val="99"/>
    <w:semiHidden/>
    <w:unhideWhenUsed/>
    <w:rsid w:val="00F00114"/>
  </w:style>
  <w:style w:type="numbering" w:customStyle="1" w:styleId="NoList12223">
    <w:name w:val="No List12223"/>
    <w:next w:val="a2"/>
    <w:uiPriority w:val="99"/>
    <w:semiHidden/>
    <w:unhideWhenUsed/>
    <w:rsid w:val="00F00114"/>
  </w:style>
  <w:style w:type="numbering" w:customStyle="1" w:styleId="112231">
    <w:name w:val="リストなし11223"/>
    <w:next w:val="a2"/>
    <w:uiPriority w:val="99"/>
    <w:semiHidden/>
    <w:unhideWhenUsed/>
    <w:rsid w:val="00F00114"/>
  </w:style>
  <w:style w:type="numbering" w:customStyle="1" w:styleId="112232">
    <w:name w:val="无列表11223"/>
    <w:next w:val="a2"/>
    <w:semiHidden/>
    <w:rsid w:val="00F00114"/>
  </w:style>
  <w:style w:type="numbering" w:customStyle="1" w:styleId="NoList21223">
    <w:name w:val="No List21223"/>
    <w:next w:val="a2"/>
    <w:semiHidden/>
    <w:rsid w:val="00F00114"/>
  </w:style>
  <w:style w:type="numbering" w:customStyle="1" w:styleId="NoList31223">
    <w:name w:val="No List31223"/>
    <w:next w:val="a2"/>
    <w:uiPriority w:val="99"/>
    <w:semiHidden/>
    <w:rsid w:val="00F00114"/>
  </w:style>
  <w:style w:type="numbering" w:customStyle="1" w:styleId="NoList111233">
    <w:name w:val="No List111233"/>
    <w:next w:val="a2"/>
    <w:uiPriority w:val="99"/>
    <w:semiHidden/>
    <w:unhideWhenUsed/>
    <w:rsid w:val="00F00114"/>
  </w:style>
  <w:style w:type="numbering" w:customStyle="1" w:styleId="122230">
    <w:name w:val="無清單12223"/>
    <w:next w:val="a2"/>
    <w:uiPriority w:val="99"/>
    <w:semiHidden/>
    <w:unhideWhenUsed/>
    <w:rsid w:val="00F00114"/>
  </w:style>
  <w:style w:type="numbering" w:customStyle="1" w:styleId="1112230">
    <w:name w:val="無清單111223"/>
    <w:next w:val="a2"/>
    <w:uiPriority w:val="99"/>
    <w:semiHidden/>
    <w:unhideWhenUsed/>
    <w:rsid w:val="00F00114"/>
  </w:style>
  <w:style w:type="numbering" w:customStyle="1" w:styleId="NoList82">
    <w:name w:val="No List82"/>
    <w:next w:val="a2"/>
    <w:uiPriority w:val="99"/>
    <w:semiHidden/>
    <w:unhideWhenUsed/>
    <w:rsid w:val="00F00114"/>
  </w:style>
  <w:style w:type="numbering" w:customStyle="1" w:styleId="NoList162">
    <w:name w:val="No List162"/>
    <w:next w:val="a2"/>
    <w:uiPriority w:val="99"/>
    <w:semiHidden/>
    <w:unhideWhenUsed/>
    <w:rsid w:val="00F00114"/>
  </w:style>
  <w:style w:type="numbering" w:customStyle="1" w:styleId="1522">
    <w:name w:val="リストなし152"/>
    <w:next w:val="a2"/>
    <w:uiPriority w:val="99"/>
    <w:semiHidden/>
    <w:unhideWhenUsed/>
    <w:rsid w:val="00F00114"/>
  </w:style>
  <w:style w:type="numbering" w:customStyle="1" w:styleId="1523">
    <w:name w:val="无列表152"/>
    <w:next w:val="a2"/>
    <w:semiHidden/>
    <w:rsid w:val="00F00114"/>
  </w:style>
  <w:style w:type="numbering" w:customStyle="1" w:styleId="NoList252">
    <w:name w:val="No List252"/>
    <w:next w:val="a2"/>
    <w:semiHidden/>
    <w:rsid w:val="00F00114"/>
  </w:style>
  <w:style w:type="numbering" w:customStyle="1" w:styleId="NoList352">
    <w:name w:val="No List352"/>
    <w:next w:val="a2"/>
    <w:uiPriority w:val="99"/>
    <w:semiHidden/>
    <w:rsid w:val="00F00114"/>
  </w:style>
  <w:style w:type="numbering" w:customStyle="1" w:styleId="NoList1162">
    <w:name w:val="No List1162"/>
    <w:next w:val="a2"/>
    <w:uiPriority w:val="99"/>
    <w:semiHidden/>
    <w:unhideWhenUsed/>
    <w:rsid w:val="00F00114"/>
  </w:style>
  <w:style w:type="numbering" w:customStyle="1" w:styleId="1620">
    <w:name w:val="無清單162"/>
    <w:next w:val="a2"/>
    <w:uiPriority w:val="99"/>
    <w:semiHidden/>
    <w:unhideWhenUsed/>
    <w:rsid w:val="00F00114"/>
  </w:style>
  <w:style w:type="numbering" w:customStyle="1" w:styleId="11520">
    <w:name w:val="無清單1152"/>
    <w:next w:val="a2"/>
    <w:uiPriority w:val="99"/>
    <w:semiHidden/>
    <w:unhideWhenUsed/>
    <w:rsid w:val="00F00114"/>
  </w:style>
  <w:style w:type="numbering" w:customStyle="1" w:styleId="NoList442">
    <w:name w:val="No List442"/>
    <w:next w:val="a2"/>
    <w:uiPriority w:val="99"/>
    <w:semiHidden/>
    <w:unhideWhenUsed/>
    <w:rsid w:val="00F00114"/>
  </w:style>
  <w:style w:type="numbering" w:customStyle="1" w:styleId="NoList1252">
    <w:name w:val="No List1252"/>
    <w:next w:val="a2"/>
    <w:uiPriority w:val="99"/>
    <w:semiHidden/>
    <w:unhideWhenUsed/>
    <w:rsid w:val="00F00114"/>
  </w:style>
  <w:style w:type="numbering" w:customStyle="1" w:styleId="11521">
    <w:name w:val="リストなし1152"/>
    <w:next w:val="a2"/>
    <w:uiPriority w:val="99"/>
    <w:semiHidden/>
    <w:unhideWhenUsed/>
    <w:rsid w:val="00F00114"/>
  </w:style>
  <w:style w:type="numbering" w:customStyle="1" w:styleId="11522">
    <w:name w:val="无列表1152"/>
    <w:next w:val="a2"/>
    <w:semiHidden/>
    <w:rsid w:val="00F00114"/>
  </w:style>
  <w:style w:type="numbering" w:customStyle="1" w:styleId="NoList2152">
    <w:name w:val="No List2152"/>
    <w:next w:val="a2"/>
    <w:semiHidden/>
    <w:rsid w:val="00F00114"/>
  </w:style>
  <w:style w:type="numbering" w:customStyle="1" w:styleId="NoList3152">
    <w:name w:val="No List3152"/>
    <w:next w:val="a2"/>
    <w:uiPriority w:val="99"/>
    <w:semiHidden/>
    <w:rsid w:val="00F00114"/>
  </w:style>
  <w:style w:type="numbering" w:customStyle="1" w:styleId="NoList11152">
    <w:name w:val="No List11152"/>
    <w:next w:val="a2"/>
    <w:uiPriority w:val="99"/>
    <w:semiHidden/>
    <w:unhideWhenUsed/>
    <w:rsid w:val="00F00114"/>
  </w:style>
  <w:style w:type="numbering" w:customStyle="1" w:styleId="12520">
    <w:name w:val="無清單1252"/>
    <w:next w:val="a2"/>
    <w:uiPriority w:val="99"/>
    <w:semiHidden/>
    <w:unhideWhenUsed/>
    <w:rsid w:val="00F00114"/>
  </w:style>
  <w:style w:type="numbering" w:customStyle="1" w:styleId="111520">
    <w:name w:val="無清單11152"/>
    <w:next w:val="a2"/>
    <w:uiPriority w:val="99"/>
    <w:semiHidden/>
    <w:unhideWhenUsed/>
    <w:rsid w:val="00F00114"/>
  </w:style>
  <w:style w:type="numbering" w:customStyle="1" w:styleId="242">
    <w:name w:val="无列表242"/>
    <w:next w:val="a2"/>
    <w:uiPriority w:val="99"/>
    <w:semiHidden/>
    <w:unhideWhenUsed/>
    <w:rsid w:val="00F00114"/>
  </w:style>
  <w:style w:type="numbering" w:customStyle="1" w:styleId="NoList12142">
    <w:name w:val="No List12142"/>
    <w:next w:val="a2"/>
    <w:uiPriority w:val="99"/>
    <w:semiHidden/>
    <w:unhideWhenUsed/>
    <w:rsid w:val="00F00114"/>
  </w:style>
  <w:style w:type="numbering" w:customStyle="1" w:styleId="111421">
    <w:name w:val="リストなし11142"/>
    <w:next w:val="a2"/>
    <w:uiPriority w:val="99"/>
    <w:semiHidden/>
    <w:unhideWhenUsed/>
    <w:rsid w:val="00F00114"/>
  </w:style>
  <w:style w:type="numbering" w:customStyle="1" w:styleId="111422">
    <w:name w:val="无列表11142"/>
    <w:next w:val="a2"/>
    <w:semiHidden/>
    <w:rsid w:val="00F00114"/>
  </w:style>
  <w:style w:type="numbering" w:customStyle="1" w:styleId="NoList21142">
    <w:name w:val="No List21142"/>
    <w:next w:val="a2"/>
    <w:semiHidden/>
    <w:rsid w:val="00F00114"/>
  </w:style>
  <w:style w:type="numbering" w:customStyle="1" w:styleId="NoList31142">
    <w:name w:val="No List31142"/>
    <w:next w:val="a2"/>
    <w:uiPriority w:val="99"/>
    <w:semiHidden/>
    <w:rsid w:val="00F00114"/>
  </w:style>
  <w:style w:type="numbering" w:customStyle="1" w:styleId="NoList111142">
    <w:name w:val="No List111142"/>
    <w:next w:val="a2"/>
    <w:uiPriority w:val="99"/>
    <w:semiHidden/>
    <w:unhideWhenUsed/>
    <w:rsid w:val="00F00114"/>
  </w:style>
  <w:style w:type="numbering" w:customStyle="1" w:styleId="121420">
    <w:name w:val="無清單12142"/>
    <w:next w:val="a2"/>
    <w:uiPriority w:val="99"/>
    <w:semiHidden/>
    <w:unhideWhenUsed/>
    <w:rsid w:val="00F00114"/>
  </w:style>
  <w:style w:type="numbering" w:customStyle="1" w:styleId="1111420">
    <w:name w:val="無清單111142"/>
    <w:next w:val="a2"/>
    <w:uiPriority w:val="99"/>
    <w:semiHidden/>
    <w:unhideWhenUsed/>
    <w:rsid w:val="00F00114"/>
  </w:style>
  <w:style w:type="numbering" w:customStyle="1" w:styleId="NoList542">
    <w:name w:val="No List542"/>
    <w:next w:val="a2"/>
    <w:uiPriority w:val="99"/>
    <w:semiHidden/>
    <w:unhideWhenUsed/>
    <w:rsid w:val="00F00114"/>
  </w:style>
  <w:style w:type="numbering" w:customStyle="1" w:styleId="NoList1342">
    <w:name w:val="No List1342"/>
    <w:next w:val="a2"/>
    <w:uiPriority w:val="99"/>
    <w:semiHidden/>
    <w:unhideWhenUsed/>
    <w:rsid w:val="00F00114"/>
  </w:style>
  <w:style w:type="numbering" w:customStyle="1" w:styleId="12421">
    <w:name w:val="リストなし1242"/>
    <w:next w:val="a2"/>
    <w:uiPriority w:val="99"/>
    <w:semiHidden/>
    <w:unhideWhenUsed/>
    <w:rsid w:val="00F00114"/>
  </w:style>
  <w:style w:type="numbering" w:customStyle="1" w:styleId="12422">
    <w:name w:val="无列表1242"/>
    <w:next w:val="a2"/>
    <w:semiHidden/>
    <w:rsid w:val="00F00114"/>
  </w:style>
  <w:style w:type="numbering" w:customStyle="1" w:styleId="NoList2242">
    <w:name w:val="No List2242"/>
    <w:next w:val="a2"/>
    <w:semiHidden/>
    <w:rsid w:val="00F00114"/>
  </w:style>
  <w:style w:type="numbering" w:customStyle="1" w:styleId="NoList3242">
    <w:name w:val="No List3242"/>
    <w:next w:val="a2"/>
    <w:uiPriority w:val="99"/>
    <w:semiHidden/>
    <w:rsid w:val="00F00114"/>
  </w:style>
  <w:style w:type="numbering" w:customStyle="1" w:styleId="NoList11242">
    <w:name w:val="No List11242"/>
    <w:next w:val="a2"/>
    <w:uiPriority w:val="99"/>
    <w:semiHidden/>
    <w:unhideWhenUsed/>
    <w:rsid w:val="00F00114"/>
  </w:style>
  <w:style w:type="numbering" w:customStyle="1" w:styleId="13420">
    <w:name w:val="無清單1342"/>
    <w:next w:val="a2"/>
    <w:uiPriority w:val="99"/>
    <w:semiHidden/>
    <w:unhideWhenUsed/>
    <w:rsid w:val="00F00114"/>
  </w:style>
  <w:style w:type="numbering" w:customStyle="1" w:styleId="112420">
    <w:name w:val="無清單11242"/>
    <w:next w:val="a2"/>
    <w:uiPriority w:val="99"/>
    <w:semiHidden/>
    <w:unhideWhenUsed/>
    <w:rsid w:val="00F00114"/>
  </w:style>
  <w:style w:type="numbering" w:customStyle="1" w:styleId="2142">
    <w:name w:val="无列表2142"/>
    <w:next w:val="a2"/>
    <w:uiPriority w:val="99"/>
    <w:semiHidden/>
    <w:unhideWhenUsed/>
    <w:rsid w:val="00F00114"/>
  </w:style>
  <w:style w:type="numbering" w:customStyle="1" w:styleId="NoList12232">
    <w:name w:val="No List12232"/>
    <w:next w:val="a2"/>
    <w:uiPriority w:val="99"/>
    <w:semiHidden/>
    <w:unhideWhenUsed/>
    <w:rsid w:val="00F00114"/>
  </w:style>
  <w:style w:type="numbering" w:customStyle="1" w:styleId="112321">
    <w:name w:val="リストなし11232"/>
    <w:next w:val="a2"/>
    <w:uiPriority w:val="99"/>
    <w:semiHidden/>
    <w:unhideWhenUsed/>
    <w:rsid w:val="00F00114"/>
  </w:style>
  <w:style w:type="numbering" w:customStyle="1" w:styleId="112322">
    <w:name w:val="无列表11232"/>
    <w:next w:val="a2"/>
    <w:semiHidden/>
    <w:rsid w:val="00F00114"/>
  </w:style>
  <w:style w:type="numbering" w:customStyle="1" w:styleId="NoList21232">
    <w:name w:val="No List21232"/>
    <w:next w:val="a2"/>
    <w:semiHidden/>
    <w:rsid w:val="00F00114"/>
  </w:style>
  <w:style w:type="numbering" w:customStyle="1" w:styleId="NoList31232">
    <w:name w:val="No List31232"/>
    <w:next w:val="a2"/>
    <w:uiPriority w:val="99"/>
    <w:semiHidden/>
    <w:rsid w:val="00F00114"/>
  </w:style>
  <w:style w:type="numbering" w:customStyle="1" w:styleId="NoList111242">
    <w:name w:val="No List111242"/>
    <w:next w:val="a2"/>
    <w:uiPriority w:val="99"/>
    <w:semiHidden/>
    <w:unhideWhenUsed/>
    <w:rsid w:val="00F00114"/>
  </w:style>
  <w:style w:type="numbering" w:customStyle="1" w:styleId="122320">
    <w:name w:val="無清單12232"/>
    <w:next w:val="a2"/>
    <w:uiPriority w:val="99"/>
    <w:semiHidden/>
    <w:unhideWhenUsed/>
    <w:rsid w:val="00F00114"/>
  </w:style>
  <w:style w:type="numbering" w:customStyle="1" w:styleId="1112320">
    <w:name w:val="無清單111232"/>
    <w:next w:val="a2"/>
    <w:uiPriority w:val="99"/>
    <w:semiHidden/>
    <w:unhideWhenUsed/>
    <w:rsid w:val="00F00114"/>
  </w:style>
  <w:style w:type="numbering" w:customStyle="1" w:styleId="NoList621">
    <w:name w:val="No List621"/>
    <w:next w:val="a2"/>
    <w:uiPriority w:val="99"/>
    <w:semiHidden/>
    <w:unhideWhenUsed/>
    <w:rsid w:val="00F00114"/>
  </w:style>
  <w:style w:type="numbering" w:customStyle="1" w:styleId="NoList1421">
    <w:name w:val="No List1421"/>
    <w:next w:val="a2"/>
    <w:uiPriority w:val="99"/>
    <w:semiHidden/>
    <w:unhideWhenUsed/>
    <w:rsid w:val="00F00114"/>
  </w:style>
  <w:style w:type="numbering" w:customStyle="1" w:styleId="13212">
    <w:name w:val="リストなし1321"/>
    <w:next w:val="a2"/>
    <w:uiPriority w:val="99"/>
    <w:semiHidden/>
    <w:unhideWhenUsed/>
    <w:rsid w:val="00F00114"/>
  </w:style>
  <w:style w:type="numbering" w:customStyle="1" w:styleId="13221">
    <w:name w:val="无列表1322"/>
    <w:next w:val="a2"/>
    <w:semiHidden/>
    <w:rsid w:val="00F00114"/>
  </w:style>
  <w:style w:type="numbering" w:customStyle="1" w:styleId="NoList2321">
    <w:name w:val="No List2321"/>
    <w:next w:val="a2"/>
    <w:semiHidden/>
    <w:rsid w:val="00F00114"/>
  </w:style>
  <w:style w:type="numbering" w:customStyle="1" w:styleId="NoList3321">
    <w:name w:val="No List3321"/>
    <w:next w:val="a2"/>
    <w:uiPriority w:val="99"/>
    <w:semiHidden/>
    <w:rsid w:val="00F00114"/>
  </w:style>
  <w:style w:type="numbering" w:customStyle="1" w:styleId="NoList11322">
    <w:name w:val="No List11322"/>
    <w:next w:val="a2"/>
    <w:uiPriority w:val="99"/>
    <w:semiHidden/>
    <w:unhideWhenUsed/>
    <w:rsid w:val="00F00114"/>
  </w:style>
  <w:style w:type="numbering" w:customStyle="1" w:styleId="14210">
    <w:name w:val="無清單1421"/>
    <w:next w:val="a2"/>
    <w:uiPriority w:val="99"/>
    <w:semiHidden/>
    <w:unhideWhenUsed/>
    <w:rsid w:val="00F00114"/>
  </w:style>
  <w:style w:type="numbering" w:customStyle="1" w:styleId="113210">
    <w:name w:val="無清單11321"/>
    <w:next w:val="a2"/>
    <w:uiPriority w:val="99"/>
    <w:semiHidden/>
    <w:unhideWhenUsed/>
    <w:rsid w:val="00F00114"/>
  </w:style>
  <w:style w:type="numbering" w:customStyle="1" w:styleId="2222">
    <w:name w:val="无列表2222"/>
    <w:next w:val="a2"/>
    <w:uiPriority w:val="99"/>
    <w:semiHidden/>
    <w:unhideWhenUsed/>
    <w:rsid w:val="00F00114"/>
  </w:style>
  <w:style w:type="numbering" w:customStyle="1" w:styleId="NoList12321">
    <w:name w:val="No List12321"/>
    <w:next w:val="a2"/>
    <w:uiPriority w:val="99"/>
    <w:semiHidden/>
    <w:unhideWhenUsed/>
    <w:rsid w:val="00F00114"/>
  </w:style>
  <w:style w:type="numbering" w:customStyle="1" w:styleId="113211">
    <w:name w:val="リストなし11321"/>
    <w:next w:val="a2"/>
    <w:uiPriority w:val="99"/>
    <w:semiHidden/>
    <w:unhideWhenUsed/>
    <w:rsid w:val="00F00114"/>
  </w:style>
  <w:style w:type="numbering" w:customStyle="1" w:styleId="113212">
    <w:name w:val="无列表11321"/>
    <w:next w:val="a2"/>
    <w:semiHidden/>
    <w:rsid w:val="00F00114"/>
  </w:style>
  <w:style w:type="numbering" w:customStyle="1" w:styleId="NoList21321">
    <w:name w:val="No List21321"/>
    <w:next w:val="a2"/>
    <w:semiHidden/>
    <w:rsid w:val="00F00114"/>
  </w:style>
  <w:style w:type="numbering" w:customStyle="1" w:styleId="NoList31321">
    <w:name w:val="No List31321"/>
    <w:next w:val="a2"/>
    <w:uiPriority w:val="99"/>
    <w:semiHidden/>
    <w:rsid w:val="00F00114"/>
  </w:style>
  <w:style w:type="numbering" w:customStyle="1" w:styleId="NoList111321">
    <w:name w:val="No List111321"/>
    <w:next w:val="a2"/>
    <w:uiPriority w:val="99"/>
    <w:semiHidden/>
    <w:unhideWhenUsed/>
    <w:rsid w:val="00F00114"/>
  </w:style>
  <w:style w:type="numbering" w:customStyle="1" w:styleId="123210">
    <w:name w:val="無清單12321"/>
    <w:next w:val="a2"/>
    <w:uiPriority w:val="99"/>
    <w:semiHidden/>
    <w:unhideWhenUsed/>
    <w:rsid w:val="00F00114"/>
  </w:style>
  <w:style w:type="numbering" w:customStyle="1" w:styleId="1113210">
    <w:name w:val="無清單111321"/>
    <w:next w:val="a2"/>
    <w:uiPriority w:val="99"/>
    <w:semiHidden/>
    <w:unhideWhenUsed/>
    <w:rsid w:val="00F00114"/>
  </w:style>
  <w:style w:type="numbering" w:customStyle="1" w:styleId="NoList4122">
    <w:name w:val="No List4122"/>
    <w:next w:val="a2"/>
    <w:uiPriority w:val="99"/>
    <w:semiHidden/>
    <w:unhideWhenUsed/>
    <w:rsid w:val="00F00114"/>
  </w:style>
  <w:style w:type="numbering" w:customStyle="1" w:styleId="NoList121122">
    <w:name w:val="No List121122"/>
    <w:next w:val="a2"/>
    <w:uiPriority w:val="99"/>
    <w:semiHidden/>
    <w:unhideWhenUsed/>
    <w:rsid w:val="00F00114"/>
  </w:style>
  <w:style w:type="numbering" w:customStyle="1" w:styleId="1111221">
    <w:name w:val="リストなし111122"/>
    <w:next w:val="a2"/>
    <w:uiPriority w:val="99"/>
    <w:semiHidden/>
    <w:unhideWhenUsed/>
    <w:rsid w:val="00F00114"/>
  </w:style>
  <w:style w:type="numbering" w:customStyle="1" w:styleId="1111222">
    <w:name w:val="无列表111122"/>
    <w:next w:val="a2"/>
    <w:semiHidden/>
    <w:rsid w:val="00F00114"/>
  </w:style>
  <w:style w:type="numbering" w:customStyle="1" w:styleId="NoList211122">
    <w:name w:val="No List211122"/>
    <w:next w:val="a2"/>
    <w:semiHidden/>
    <w:rsid w:val="00F00114"/>
  </w:style>
  <w:style w:type="numbering" w:customStyle="1" w:styleId="NoList311122">
    <w:name w:val="No List311122"/>
    <w:next w:val="a2"/>
    <w:uiPriority w:val="99"/>
    <w:semiHidden/>
    <w:rsid w:val="00F00114"/>
  </w:style>
  <w:style w:type="numbering" w:customStyle="1" w:styleId="NoList1111122">
    <w:name w:val="No List1111122"/>
    <w:next w:val="a2"/>
    <w:uiPriority w:val="99"/>
    <w:semiHidden/>
    <w:unhideWhenUsed/>
    <w:rsid w:val="00F00114"/>
  </w:style>
  <w:style w:type="numbering" w:customStyle="1" w:styleId="1211220">
    <w:name w:val="無清單121122"/>
    <w:next w:val="a2"/>
    <w:uiPriority w:val="99"/>
    <w:semiHidden/>
    <w:unhideWhenUsed/>
    <w:rsid w:val="00F00114"/>
  </w:style>
  <w:style w:type="numbering" w:customStyle="1" w:styleId="11111220">
    <w:name w:val="無清單1111122"/>
    <w:next w:val="a2"/>
    <w:uiPriority w:val="99"/>
    <w:semiHidden/>
    <w:unhideWhenUsed/>
    <w:rsid w:val="00F00114"/>
  </w:style>
  <w:style w:type="numbering" w:customStyle="1" w:styleId="NoList5121">
    <w:name w:val="No List5121"/>
    <w:next w:val="a2"/>
    <w:uiPriority w:val="99"/>
    <w:semiHidden/>
    <w:unhideWhenUsed/>
    <w:rsid w:val="00F00114"/>
  </w:style>
  <w:style w:type="numbering" w:customStyle="1" w:styleId="NoList13122">
    <w:name w:val="No List13122"/>
    <w:next w:val="a2"/>
    <w:uiPriority w:val="99"/>
    <w:semiHidden/>
    <w:unhideWhenUsed/>
    <w:rsid w:val="00F00114"/>
  </w:style>
  <w:style w:type="numbering" w:customStyle="1" w:styleId="121221">
    <w:name w:val="リストなし12122"/>
    <w:next w:val="a2"/>
    <w:uiPriority w:val="99"/>
    <w:semiHidden/>
    <w:unhideWhenUsed/>
    <w:rsid w:val="00F00114"/>
  </w:style>
  <w:style w:type="numbering" w:customStyle="1" w:styleId="121222">
    <w:name w:val="无列表12122"/>
    <w:next w:val="a2"/>
    <w:semiHidden/>
    <w:rsid w:val="00F00114"/>
  </w:style>
  <w:style w:type="numbering" w:customStyle="1" w:styleId="NoList22122">
    <w:name w:val="No List22122"/>
    <w:next w:val="a2"/>
    <w:semiHidden/>
    <w:rsid w:val="00F00114"/>
  </w:style>
  <w:style w:type="numbering" w:customStyle="1" w:styleId="NoList32122">
    <w:name w:val="No List32122"/>
    <w:next w:val="a2"/>
    <w:uiPriority w:val="99"/>
    <w:semiHidden/>
    <w:rsid w:val="00F00114"/>
  </w:style>
  <w:style w:type="numbering" w:customStyle="1" w:styleId="NoList112122">
    <w:name w:val="No List112122"/>
    <w:next w:val="a2"/>
    <w:uiPriority w:val="99"/>
    <w:semiHidden/>
    <w:unhideWhenUsed/>
    <w:rsid w:val="00F00114"/>
  </w:style>
  <w:style w:type="numbering" w:customStyle="1" w:styleId="131220">
    <w:name w:val="無清單13122"/>
    <w:next w:val="a2"/>
    <w:uiPriority w:val="99"/>
    <w:semiHidden/>
    <w:unhideWhenUsed/>
    <w:rsid w:val="00F00114"/>
  </w:style>
  <w:style w:type="numbering" w:customStyle="1" w:styleId="1121220">
    <w:name w:val="無清單112122"/>
    <w:next w:val="a2"/>
    <w:uiPriority w:val="99"/>
    <w:semiHidden/>
    <w:unhideWhenUsed/>
    <w:rsid w:val="00F00114"/>
  </w:style>
  <w:style w:type="numbering" w:customStyle="1" w:styleId="21122">
    <w:name w:val="无列表21122"/>
    <w:next w:val="a2"/>
    <w:uiPriority w:val="99"/>
    <w:semiHidden/>
    <w:unhideWhenUsed/>
    <w:rsid w:val="00F00114"/>
  </w:style>
  <w:style w:type="numbering" w:customStyle="1" w:styleId="NoList122122">
    <w:name w:val="No List122122"/>
    <w:next w:val="a2"/>
    <w:uiPriority w:val="99"/>
    <w:semiHidden/>
    <w:unhideWhenUsed/>
    <w:rsid w:val="00F00114"/>
  </w:style>
  <w:style w:type="numbering" w:customStyle="1" w:styleId="1121221">
    <w:name w:val="リストなし112122"/>
    <w:next w:val="a2"/>
    <w:uiPriority w:val="99"/>
    <w:semiHidden/>
    <w:unhideWhenUsed/>
    <w:rsid w:val="00F00114"/>
  </w:style>
  <w:style w:type="numbering" w:customStyle="1" w:styleId="1121222">
    <w:name w:val="无列表112122"/>
    <w:next w:val="a2"/>
    <w:semiHidden/>
    <w:rsid w:val="00F00114"/>
  </w:style>
  <w:style w:type="numbering" w:customStyle="1" w:styleId="NoList212122">
    <w:name w:val="No List212122"/>
    <w:next w:val="a2"/>
    <w:semiHidden/>
    <w:rsid w:val="00F00114"/>
  </w:style>
  <w:style w:type="numbering" w:customStyle="1" w:styleId="NoList312122">
    <w:name w:val="No List312122"/>
    <w:next w:val="a2"/>
    <w:uiPriority w:val="99"/>
    <w:semiHidden/>
    <w:rsid w:val="00F00114"/>
  </w:style>
  <w:style w:type="numbering" w:customStyle="1" w:styleId="NoList1112122">
    <w:name w:val="No List1112122"/>
    <w:next w:val="a2"/>
    <w:uiPriority w:val="99"/>
    <w:semiHidden/>
    <w:unhideWhenUsed/>
    <w:rsid w:val="00F00114"/>
  </w:style>
  <w:style w:type="numbering" w:customStyle="1" w:styleId="122122">
    <w:name w:val="無清單122122"/>
    <w:next w:val="a2"/>
    <w:uiPriority w:val="99"/>
    <w:semiHidden/>
    <w:unhideWhenUsed/>
    <w:rsid w:val="00F00114"/>
  </w:style>
  <w:style w:type="numbering" w:customStyle="1" w:styleId="1112122">
    <w:name w:val="無清單1112122"/>
    <w:next w:val="a2"/>
    <w:uiPriority w:val="99"/>
    <w:semiHidden/>
    <w:unhideWhenUsed/>
    <w:rsid w:val="00F00114"/>
  </w:style>
  <w:style w:type="numbering" w:customStyle="1" w:styleId="3126">
    <w:name w:val="无列表312"/>
    <w:next w:val="a2"/>
    <w:uiPriority w:val="99"/>
    <w:semiHidden/>
    <w:unhideWhenUsed/>
    <w:rsid w:val="00F00114"/>
  </w:style>
  <w:style w:type="numbering" w:customStyle="1" w:styleId="131121">
    <w:name w:val="无列表13112"/>
    <w:next w:val="a2"/>
    <w:semiHidden/>
    <w:rsid w:val="00F00114"/>
  </w:style>
  <w:style w:type="numbering" w:customStyle="1" w:styleId="NoList113111">
    <w:name w:val="No List113111"/>
    <w:next w:val="a2"/>
    <w:uiPriority w:val="99"/>
    <w:semiHidden/>
    <w:unhideWhenUsed/>
    <w:rsid w:val="00F00114"/>
  </w:style>
  <w:style w:type="numbering" w:customStyle="1" w:styleId="NoList41112">
    <w:name w:val="No List41112"/>
    <w:next w:val="a2"/>
    <w:uiPriority w:val="99"/>
    <w:semiHidden/>
    <w:unhideWhenUsed/>
    <w:rsid w:val="00F00114"/>
  </w:style>
  <w:style w:type="numbering" w:customStyle="1" w:styleId="22112">
    <w:name w:val="无列表22112"/>
    <w:next w:val="a2"/>
    <w:uiPriority w:val="99"/>
    <w:semiHidden/>
    <w:unhideWhenUsed/>
    <w:rsid w:val="00F00114"/>
  </w:style>
  <w:style w:type="numbering" w:customStyle="1" w:styleId="NoList1211112">
    <w:name w:val="No List1211112"/>
    <w:next w:val="a2"/>
    <w:uiPriority w:val="99"/>
    <w:semiHidden/>
    <w:unhideWhenUsed/>
    <w:rsid w:val="00F00114"/>
  </w:style>
  <w:style w:type="numbering" w:customStyle="1" w:styleId="11111121">
    <w:name w:val="リストなし1111112"/>
    <w:next w:val="a2"/>
    <w:uiPriority w:val="99"/>
    <w:semiHidden/>
    <w:unhideWhenUsed/>
    <w:rsid w:val="00F00114"/>
  </w:style>
  <w:style w:type="numbering" w:customStyle="1" w:styleId="11111122">
    <w:name w:val="无列表1111112"/>
    <w:next w:val="a2"/>
    <w:semiHidden/>
    <w:rsid w:val="00F00114"/>
  </w:style>
  <w:style w:type="numbering" w:customStyle="1" w:styleId="NoList2111112">
    <w:name w:val="No List2111112"/>
    <w:next w:val="a2"/>
    <w:semiHidden/>
    <w:rsid w:val="00F00114"/>
  </w:style>
  <w:style w:type="numbering" w:customStyle="1" w:styleId="NoList3111112">
    <w:name w:val="No List3111112"/>
    <w:next w:val="a2"/>
    <w:uiPriority w:val="99"/>
    <w:semiHidden/>
    <w:rsid w:val="00F00114"/>
  </w:style>
  <w:style w:type="numbering" w:customStyle="1" w:styleId="NoList11111112">
    <w:name w:val="No List11111112"/>
    <w:next w:val="a2"/>
    <w:uiPriority w:val="99"/>
    <w:semiHidden/>
    <w:unhideWhenUsed/>
    <w:rsid w:val="00F00114"/>
  </w:style>
  <w:style w:type="numbering" w:customStyle="1" w:styleId="12111120">
    <w:name w:val="無清單1211112"/>
    <w:next w:val="a2"/>
    <w:uiPriority w:val="99"/>
    <w:semiHidden/>
    <w:unhideWhenUsed/>
    <w:rsid w:val="00F00114"/>
  </w:style>
  <w:style w:type="numbering" w:customStyle="1" w:styleId="111111120">
    <w:name w:val="無清單11111112"/>
    <w:next w:val="a2"/>
    <w:uiPriority w:val="99"/>
    <w:semiHidden/>
    <w:unhideWhenUsed/>
    <w:rsid w:val="00F00114"/>
  </w:style>
  <w:style w:type="numbering" w:customStyle="1" w:styleId="NoList131112">
    <w:name w:val="No List131112"/>
    <w:next w:val="a2"/>
    <w:uiPriority w:val="99"/>
    <w:semiHidden/>
    <w:unhideWhenUsed/>
    <w:rsid w:val="00F00114"/>
  </w:style>
  <w:style w:type="numbering" w:customStyle="1" w:styleId="1211121">
    <w:name w:val="リストなし121112"/>
    <w:next w:val="a2"/>
    <w:uiPriority w:val="99"/>
    <w:semiHidden/>
    <w:unhideWhenUsed/>
    <w:rsid w:val="00F00114"/>
  </w:style>
  <w:style w:type="numbering" w:customStyle="1" w:styleId="1211122">
    <w:name w:val="无列表121112"/>
    <w:next w:val="a2"/>
    <w:semiHidden/>
    <w:rsid w:val="00F00114"/>
  </w:style>
  <w:style w:type="numbering" w:customStyle="1" w:styleId="NoList221112">
    <w:name w:val="No List221112"/>
    <w:next w:val="a2"/>
    <w:semiHidden/>
    <w:rsid w:val="00F00114"/>
  </w:style>
  <w:style w:type="numbering" w:customStyle="1" w:styleId="NoList321112">
    <w:name w:val="No List321112"/>
    <w:next w:val="a2"/>
    <w:uiPriority w:val="99"/>
    <w:semiHidden/>
    <w:rsid w:val="00F00114"/>
  </w:style>
  <w:style w:type="numbering" w:customStyle="1" w:styleId="NoList1121112">
    <w:name w:val="No List1121112"/>
    <w:next w:val="a2"/>
    <w:uiPriority w:val="99"/>
    <w:semiHidden/>
    <w:unhideWhenUsed/>
    <w:rsid w:val="00F00114"/>
  </w:style>
  <w:style w:type="numbering" w:customStyle="1" w:styleId="131112">
    <w:name w:val="無清單131112"/>
    <w:next w:val="a2"/>
    <w:uiPriority w:val="99"/>
    <w:semiHidden/>
    <w:unhideWhenUsed/>
    <w:rsid w:val="00F00114"/>
  </w:style>
  <w:style w:type="numbering" w:customStyle="1" w:styleId="11211120">
    <w:name w:val="無清單1121112"/>
    <w:next w:val="a2"/>
    <w:uiPriority w:val="99"/>
    <w:semiHidden/>
    <w:unhideWhenUsed/>
    <w:rsid w:val="00F00114"/>
  </w:style>
  <w:style w:type="numbering" w:customStyle="1" w:styleId="211112">
    <w:name w:val="无列表211112"/>
    <w:next w:val="a2"/>
    <w:uiPriority w:val="99"/>
    <w:semiHidden/>
    <w:unhideWhenUsed/>
    <w:rsid w:val="00F00114"/>
  </w:style>
  <w:style w:type="numbering" w:customStyle="1" w:styleId="NoList1221112">
    <w:name w:val="No List1221112"/>
    <w:next w:val="a2"/>
    <w:uiPriority w:val="99"/>
    <w:semiHidden/>
    <w:unhideWhenUsed/>
    <w:rsid w:val="00F00114"/>
  </w:style>
  <w:style w:type="numbering" w:customStyle="1" w:styleId="11211121">
    <w:name w:val="リストなし1121112"/>
    <w:next w:val="a2"/>
    <w:uiPriority w:val="99"/>
    <w:semiHidden/>
    <w:unhideWhenUsed/>
    <w:rsid w:val="00F00114"/>
  </w:style>
  <w:style w:type="numbering" w:customStyle="1" w:styleId="11211122">
    <w:name w:val="无列表1121112"/>
    <w:next w:val="a2"/>
    <w:semiHidden/>
    <w:rsid w:val="00F00114"/>
  </w:style>
  <w:style w:type="numbering" w:customStyle="1" w:styleId="NoList2121112">
    <w:name w:val="No List2121112"/>
    <w:next w:val="a2"/>
    <w:semiHidden/>
    <w:rsid w:val="00F00114"/>
  </w:style>
  <w:style w:type="numbering" w:customStyle="1" w:styleId="NoList3121112">
    <w:name w:val="No List3121112"/>
    <w:next w:val="a2"/>
    <w:uiPriority w:val="99"/>
    <w:semiHidden/>
    <w:rsid w:val="00F00114"/>
  </w:style>
  <w:style w:type="numbering" w:customStyle="1" w:styleId="NoList11121112">
    <w:name w:val="No List11121112"/>
    <w:next w:val="a2"/>
    <w:uiPriority w:val="99"/>
    <w:semiHidden/>
    <w:unhideWhenUsed/>
    <w:rsid w:val="00F00114"/>
  </w:style>
  <w:style w:type="numbering" w:customStyle="1" w:styleId="1221112">
    <w:name w:val="無清單1221112"/>
    <w:next w:val="a2"/>
    <w:uiPriority w:val="99"/>
    <w:semiHidden/>
    <w:unhideWhenUsed/>
    <w:rsid w:val="00F00114"/>
  </w:style>
  <w:style w:type="numbering" w:customStyle="1" w:styleId="111211120">
    <w:name w:val="無清單11121112"/>
    <w:next w:val="a2"/>
    <w:uiPriority w:val="99"/>
    <w:semiHidden/>
    <w:unhideWhenUsed/>
    <w:rsid w:val="00F00114"/>
  </w:style>
  <w:style w:type="numbering" w:customStyle="1" w:styleId="NoList511111">
    <w:name w:val="No List511111"/>
    <w:next w:val="a2"/>
    <w:uiPriority w:val="99"/>
    <w:semiHidden/>
    <w:unhideWhenUsed/>
    <w:rsid w:val="00F00114"/>
  </w:style>
  <w:style w:type="numbering" w:customStyle="1" w:styleId="NoList6111">
    <w:name w:val="No List6111"/>
    <w:next w:val="a2"/>
    <w:uiPriority w:val="99"/>
    <w:semiHidden/>
    <w:unhideWhenUsed/>
    <w:rsid w:val="00F00114"/>
  </w:style>
  <w:style w:type="numbering" w:customStyle="1" w:styleId="NoList14111">
    <w:name w:val="No List14111"/>
    <w:next w:val="a2"/>
    <w:uiPriority w:val="99"/>
    <w:semiHidden/>
    <w:unhideWhenUsed/>
    <w:rsid w:val="00F00114"/>
  </w:style>
  <w:style w:type="numbering" w:customStyle="1" w:styleId="131113">
    <w:name w:val="リストなし13111"/>
    <w:next w:val="a2"/>
    <w:uiPriority w:val="99"/>
    <w:semiHidden/>
    <w:unhideWhenUsed/>
    <w:rsid w:val="00F00114"/>
  </w:style>
  <w:style w:type="numbering" w:customStyle="1" w:styleId="NoList23111">
    <w:name w:val="No List23111"/>
    <w:next w:val="a2"/>
    <w:semiHidden/>
    <w:rsid w:val="00F00114"/>
  </w:style>
  <w:style w:type="numbering" w:customStyle="1" w:styleId="NoList33111">
    <w:name w:val="No List33111"/>
    <w:next w:val="a2"/>
    <w:uiPriority w:val="99"/>
    <w:semiHidden/>
    <w:rsid w:val="00F00114"/>
  </w:style>
  <w:style w:type="numbering" w:customStyle="1" w:styleId="NoList11411">
    <w:name w:val="No List11411"/>
    <w:next w:val="a2"/>
    <w:uiPriority w:val="99"/>
    <w:semiHidden/>
    <w:unhideWhenUsed/>
    <w:rsid w:val="00F00114"/>
  </w:style>
  <w:style w:type="numbering" w:customStyle="1" w:styleId="141110">
    <w:name w:val="無清單14111"/>
    <w:next w:val="a2"/>
    <w:uiPriority w:val="99"/>
    <w:semiHidden/>
    <w:unhideWhenUsed/>
    <w:rsid w:val="00F00114"/>
  </w:style>
  <w:style w:type="numbering" w:customStyle="1" w:styleId="1131110">
    <w:name w:val="無清單113111"/>
    <w:next w:val="a2"/>
    <w:uiPriority w:val="99"/>
    <w:semiHidden/>
    <w:unhideWhenUsed/>
    <w:rsid w:val="00F00114"/>
  </w:style>
  <w:style w:type="numbering" w:customStyle="1" w:styleId="NoList4211">
    <w:name w:val="No List4211"/>
    <w:next w:val="a2"/>
    <w:uiPriority w:val="99"/>
    <w:semiHidden/>
    <w:unhideWhenUsed/>
    <w:rsid w:val="00F00114"/>
  </w:style>
  <w:style w:type="numbering" w:customStyle="1" w:styleId="NoList123111">
    <w:name w:val="No List123111"/>
    <w:next w:val="a2"/>
    <w:uiPriority w:val="99"/>
    <w:semiHidden/>
    <w:unhideWhenUsed/>
    <w:rsid w:val="00F00114"/>
  </w:style>
  <w:style w:type="numbering" w:customStyle="1" w:styleId="1131111">
    <w:name w:val="リストなし113111"/>
    <w:next w:val="a2"/>
    <w:uiPriority w:val="99"/>
    <w:semiHidden/>
    <w:unhideWhenUsed/>
    <w:rsid w:val="00F00114"/>
  </w:style>
  <w:style w:type="numbering" w:customStyle="1" w:styleId="1131112">
    <w:name w:val="无列表113111"/>
    <w:next w:val="a2"/>
    <w:semiHidden/>
    <w:rsid w:val="00F00114"/>
  </w:style>
  <w:style w:type="numbering" w:customStyle="1" w:styleId="NoList213111">
    <w:name w:val="No List213111"/>
    <w:next w:val="a2"/>
    <w:semiHidden/>
    <w:rsid w:val="00F00114"/>
  </w:style>
  <w:style w:type="numbering" w:customStyle="1" w:styleId="NoList313111">
    <w:name w:val="No List313111"/>
    <w:next w:val="a2"/>
    <w:uiPriority w:val="99"/>
    <w:semiHidden/>
    <w:rsid w:val="00F00114"/>
  </w:style>
  <w:style w:type="numbering" w:customStyle="1" w:styleId="NoList1113111">
    <w:name w:val="No List1113111"/>
    <w:next w:val="a2"/>
    <w:uiPriority w:val="99"/>
    <w:semiHidden/>
    <w:unhideWhenUsed/>
    <w:rsid w:val="00F00114"/>
  </w:style>
  <w:style w:type="numbering" w:customStyle="1" w:styleId="123111">
    <w:name w:val="無清單123111"/>
    <w:next w:val="a2"/>
    <w:uiPriority w:val="99"/>
    <w:semiHidden/>
    <w:unhideWhenUsed/>
    <w:rsid w:val="00F00114"/>
  </w:style>
  <w:style w:type="numbering" w:customStyle="1" w:styleId="1113111">
    <w:name w:val="無清單1113111"/>
    <w:next w:val="a2"/>
    <w:uiPriority w:val="99"/>
    <w:semiHidden/>
    <w:unhideWhenUsed/>
    <w:rsid w:val="00F00114"/>
  </w:style>
  <w:style w:type="numbering" w:customStyle="1" w:styleId="NoList12121111">
    <w:name w:val="No List12121111"/>
    <w:next w:val="a2"/>
    <w:uiPriority w:val="99"/>
    <w:semiHidden/>
    <w:unhideWhenUsed/>
    <w:rsid w:val="00F00114"/>
  </w:style>
  <w:style w:type="numbering" w:customStyle="1" w:styleId="111211110">
    <w:name w:val="リストなし11121111"/>
    <w:next w:val="a2"/>
    <w:uiPriority w:val="99"/>
    <w:semiHidden/>
    <w:unhideWhenUsed/>
    <w:rsid w:val="00F00114"/>
  </w:style>
  <w:style w:type="numbering" w:customStyle="1" w:styleId="111211112">
    <w:name w:val="无列表11121111"/>
    <w:next w:val="a2"/>
    <w:semiHidden/>
    <w:rsid w:val="00F00114"/>
  </w:style>
  <w:style w:type="numbering" w:customStyle="1" w:styleId="NoList21121111">
    <w:name w:val="No List21121111"/>
    <w:next w:val="a2"/>
    <w:semiHidden/>
    <w:rsid w:val="00F00114"/>
  </w:style>
  <w:style w:type="numbering" w:customStyle="1" w:styleId="NoList31121111">
    <w:name w:val="No List31121111"/>
    <w:next w:val="a2"/>
    <w:uiPriority w:val="99"/>
    <w:semiHidden/>
    <w:rsid w:val="00F00114"/>
  </w:style>
  <w:style w:type="numbering" w:customStyle="1" w:styleId="NoList111121111">
    <w:name w:val="No List111121111"/>
    <w:next w:val="a2"/>
    <w:uiPriority w:val="99"/>
    <w:semiHidden/>
    <w:unhideWhenUsed/>
    <w:rsid w:val="00F00114"/>
  </w:style>
  <w:style w:type="numbering" w:customStyle="1" w:styleId="12121111">
    <w:name w:val="無清單12121111"/>
    <w:next w:val="a2"/>
    <w:uiPriority w:val="99"/>
    <w:semiHidden/>
    <w:unhideWhenUsed/>
    <w:rsid w:val="00F00114"/>
  </w:style>
  <w:style w:type="numbering" w:customStyle="1" w:styleId="111121111">
    <w:name w:val="無清單111121111"/>
    <w:next w:val="a2"/>
    <w:uiPriority w:val="99"/>
    <w:semiHidden/>
    <w:unhideWhenUsed/>
    <w:rsid w:val="00F00114"/>
  </w:style>
  <w:style w:type="numbering" w:customStyle="1" w:styleId="NoList5211">
    <w:name w:val="No List5211"/>
    <w:next w:val="a2"/>
    <w:uiPriority w:val="99"/>
    <w:semiHidden/>
    <w:unhideWhenUsed/>
    <w:rsid w:val="00F00114"/>
  </w:style>
  <w:style w:type="numbering" w:customStyle="1" w:styleId="NoList13211">
    <w:name w:val="No List13211"/>
    <w:next w:val="a2"/>
    <w:uiPriority w:val="99"/>
    <w:semiHidden/>
    <w:unhideWhenUsed/>
    <w:rsid w:val="00F00114"/>
  </w:style>
  <w:style w:type="numbering" w:customStyle="1" w:styleId="122115">
    <w:name w:val="リストなし12211"/>
    <w:next w:val="a2"/>
    <w:uiPriority w:val="99"/>
    <w:semiHidden/>
    <w:unhideWhenUsed/>
    <w:rsid w:val="00F00114"/>
  </w:style>
  <w:style w:type="numbering" w:customStyle="1" w:styleId="122123">
    <w:name w:val="无列表12212"/>
    <w:next w:val="a2"/>
    <w:semiHidden/>
    <w:rsid w:val="00F00114"/>
  </w:style>
  <w:style w:type="numbering" w:customStyle="1" w:styleId="NoList22211">
    <w:name w:val="No List22211"/>
    <w:next w:val="a2"/>
    <w:semiHidden/>
    <w:rsid w:val="00F00114"/>
  </w:style>
  <w:style w:type="numbering" w:customStyle="1" w:styleId="NoList32211">
    <w:name w:val="No List32211"/>
    <w:next w:val="a2"/>
    <w:uiPriority w:val="99"/>
    <w:semiHidden/>
    <w:rsid w:val="00F00114"/>
  </w:style>
  <w:style w:type="numbering" w:customStyle="1" w:styleId="NoList112211">
    <w:name w:val="No List112211"/>
    <w:next w:val="a2"/>
    <w:uiPriority w:val="99"/>
    <w:semiHidden/>
    <w:unhideWhenUsed/>
    <w:rsid w:val="00F00114"/>
  </w:style>
  <w:style w:type="numbering" w:customStyle="1" w:styleId="132110">
    <w:name w:val="無清單13211"/>
    <w:next w:val="a2"/>
    <w:uiPriority w:val="99"/>
    <w:semiHidden/>
    <w:unhideWhenUsed/>
    <w:rsid w:val="00F00114"/>
  </w:style>
  <w:style w:type="numbering" w:customStyle="1" w:styleId="1122110">
    <w:name w:val="無清單112211"/>
    <w:next w:val="a2"/>
    <w:uiPriority w:val="99"/>
    <w:semiHidden/>
    <w:unhideWhenUsed/>
    <w:rsid w:val="00F00114"/>
  </w:style>
  <w:style w:type="numbering" w:customStyle="1" w:styleId="2121111">
    <w:name w:val="无列表2121111"/>
    <w:next w:val="a2"/>
    <w:uiPriority w:val="99"/>
    <w:semiHidden/>
    <w:unhideWhenUsed/>
    <w:rsid w:val="00F00114"/>
  </w:style>
  <w:style w:type="numbering" w:customStyle="1" w:styleId="NoList1112211">
    <w:name w:val="No List1112211"/>
    <w:next w:val="a2"/>
    <w:uiPriority w:val="99"/>
    <w:semiHidden/>
    <w:unhideWhenUsed/>
    <w:rsid w:val="00F00114"/>
  </w:style>
  <w:style w:type="numbering" w:customStyle="1" w:styleId="NoList711">
    <w:name w:val="No List711"/>
    <w:next w:val="a2"/>
    <w:uiPriority w:val="99"/>
    <w:semiHidden/>
    <w:unhideWhenUsed/>
    <w:rsid w:val="00F00114"/>
  </w:style>
  <w:style w:type="numbering" w:customStyle="1" w:styleId="NoList1511">
    <w:name w:val="No List1511"/>
    <w:next w:val="a2"/>
    <w:uiPriority w:val="99"/>
    <w:semiHidden/>
    <w:unhideWhenUsed/>
    <w:rsid w:val="00F00114"/>
  </w:style>
  <w:style w:type="numbering" w:customStyle="1" w:styleId="14112">
    <w:name w:val="リストなし1411"/>
    <w:next w:val="a2"/>
    <w:uiPriority w:val="99"/>
    <w:semiHidden/>
    <w:unhideWhenUsed/>
    <w:rsid w:val="00F00114"/>
  </w:style>
  <w:style w:type="numbering" w:customStyle="1" w:styleId="14113">
    <w:name w:val="无列表1411"/>
    <w:next w:val="a2"/>
    <w:semiHidden/>
    <w:rsid w:val="00F00114"/>
  </w:style>
  <w:style w:type="numbering" w:customStyle="1" w:styleId="NoList2411">
    <w:name w:val="No List2411"/>
    <w:next w:val="a2"/>
    <w:semiHidden/>
    <w:rsid w:val="00F00114"/>
  </w:style>
  <w:style w:type="numbering" w:customStyle="1" w:styleId="NoList3411">
    <w:name w:val="No List3411"/>
    <w:next w:val="a2"/>
    <w:uiPriority w:val="99"/>
    <w:semiHidden/>
    <w:rsid w:val="00F00114"/>
  </w:style>
  <w:style w:type="numbering" w:customStyle="1" w:styleId="NoList11511">
    <w:name w:val="No List11511"/>
    <w:next w:val="a2"/>
    <w:uiPriority w:val="99"/>
    <w:semiHidden/>
    <w:unhideWhenUsed/>
    <w:rsid w:val="00F00114"/>
  </w:style>
  <w:style w:type="numbering" w:customStyle="1" w:styleId="15110">
    <w:name w:val="無清單1511"/>
    <w:next w:val="a2"/>
    <w:uiPriority w:val="99"/>
    <w:semiHidden/>
    <w:unhideWhenUsed/>
    <w:rsid w:val="00F00114"/>
  </w:style>
  <w:style w:type="numbering" w:customStyle="1" w:styleId="114110">
    <w:name w:val="無清單11411"/>
    <w:next w:val="a2"/>
    <w:uiPriority w:val="99"/>
    <w:semiHidden/>
    <w:unhideWhenUsed/>
    <w:rsid w:val="00F00114"/>
  </w:style>
  <w:style w:type="numbering" w:customStyle="1" w:styleId="NoList4311">
    <w:name w:val="No List4311"/>
    <w:next w:val="a2"/>
    <w:uiPriority w:val="99"/>
    <w:semiHidden/>
    <w:unhideWhenUsed/>
    <w:rsid w:val="00F00114"/>
  </w:style>
  <w:style w:type="numbering" w:customStyle="1" w:styleId="NoList12411">
    <w:name w:val="No List12411"/>
    <w:next w:val="a2"/>
    <w:uiPriority w:val="99"/>
    <w:semiHidden/>
    <w:unhideWhenUsed/>
    <w:rsid w:val="00F00114"/>
  </w:style>
  <w:style w:type="numbering" w:customStyle="1" w:styleId="114111">
    <w:name w:val="リストなし11411"/>
    <w:next w:val="a2"/>
    <w:uiPriority w:val="99"/>
    <w:semiHidden/>
    <w:unhideWhenUsed/>
    <w:rsid w:val="00F00114"/>
  </w:style>
  <w:style w:type="numbering" w:customStyle="1" w:styleId="114112">
    <w:name w:val="无列表11411"/>
    <w:next w:val="a2"/>
    <w:semiHidden/>
    <w:rsid w:val="00F00114"/>
  </w:style>
  <w:style w:type="numbering" w:customStyle="1" w:styleId="NoList21411">
    <w:name w:val="No List21411"/>
    <w:next w:val="a2"/>
    <w:semiHidden/>
    <w:rsid w:val="00F00114"/>
  </w:style>
  <w:style w:type="numbering" w:customStyle="1" w:styleId="NoList31411">
    <w:name w:val="No List31411"/>
    <w:next w:val="a2"/>
    <w:uiPriority w:val="99"/>
    <w:semiHidden/>
    <w:rsid w:val="00F00114"/>
  </w:style>
  <w:style w:type="numbering" w:customStyle="1" w:styleId="NoList111411">
    <w:name w:val="No List111411"/>
    <w:next w:val="a2"/>
    <w:uiPriority w:val="99"/>
    <w:semiHidden/>
    <w:unhideWhenUsed/>
    <w:rsid w:val="00F00114"/>
  </w:style>
  <w:style w:type="numbering" w:customStyle="1" w:styleId="124110">
    <w:name w:val="無清單12411"/>
    <w:next w:val="a2"/>
    <w:uiPriority w:val="99"/>
    <w:semiHidden/>
    <w:unhideWhenUsed/>
    <w:rsid w:val="00F00114"/>
  </w:style>
  <w:style w:type="numbering" w:customStyle="1" w:styleId="1114110">
    <w:name w:val="無清單111411"/>
    <w:next w:val="a2"/>
    <w:uiPriority w:val="99"/>
    <w:semiHidden/>
    <w:unhideWhenUsed/>
    <w:rsid w:val="00F00114"/>
  </w:style>
  <w:style w:type="numbering" w:customStyle="1" w:styleId="2311">
    <w:name w:val="无列表2311"/>
    <w:next w:val="a2"/>
    <w:uiPriority w:val="99"/>
    <w:semiHidden/>
    <w:unhideWhenUsed/>
    <w:rsid w:val="00F00114"/>
  </w:style>
  <w:style w:type="numbering" w:customStyle="1" w:styleId="NoList121311">
    <w:name w:val="No List121311"/>
    <w:next w:val="a2"/>
    <w:uiPriority w:val="99"/>
    <w:semiHidden/>
    <w:unhideWhenUsed/>
    <w:rsid w:val="00F00114"/>
  </w:style>
  <w:style w:type="numbering" w:customStyle="1" w:styleId="1113110">
    <w:name w:val="リストなし111311"/>
    <w:next w:val="a2"/>
    <w:uiPriority w:val="99"/>
    <w:semiHidden/>
    <w:unhideWhenUsed/>
    <w:rsid w:val="00F00114"/>
  </w:style>
  <w:style w:type="numbering" w:customStyle="1" w:styleId="1113112">
    <w:name w:val="无列表111311"/>
    <w:next w:val="a2"/>
    <w:semiHidden/>
    <w:rsid w:val="00F00114"/>
  </w:style>
  <w:style w:type="numbering" w:customStyle="1" w:styleId="NoList211311">
    <w:name w:val="No List211311"/>
    <w:next w:val="a2"/>
    <w:semiHidden/>
    <w:rsid w:val="00F00114"/>
  </w:style>
  <w:style w:type="numbering" w:customStyle="1" w:styleId="NoList311311">
    <w:name w:val="No List311311"/>
    <w:next w:val="a2"/>
    <w:uiPriority w:val="99"/>
    <w:semiHidden/>
    <w:rsid w:val="00F00114"/>
  </w:style>
  <w:style w:type="numbering" w:customStyle="1" w:styleId="NoList1111311">
    <w:name w:val="No List1111311"/>
    <w:next w:val="a2"/>
    <w:uiPriority w:val="99"/>
    <w:semiHidden/>
    <w:unhideWhenUsed/>
    <w:rsid w:val="00F00114"/>
  </w:style>
  <w:style w:type="numbering" w:customStyle="1" w:styleId="121311">
    <w:name w:val="無清單121311"/>
    <w:next w:val="a2"/>
    <w:uiPriority w:val="99"/>
    <w:semiHidden/>
    <w:unhideWhenUsed/>
    <w:rsid w:val="00F00114"/>
  </w:style>
  <w:style w:type="numbering" w:customStyle="1" w:styleId="1111311">
    <w:name w:val="無清單1111311"/>
    <w:next w:val="a2"/>
    <w:uiPriority w:val="99"/>
    <w:semiHidden/>
    <w:unhideWhenUsed/>
    <w:rsid w:val="00F00114"/>
  </w:style>
  <w:style w:type="numbering" w:customStyle="1" w:styleId="NoList5311">
    <w:name w:val="No List5311"/>
    <w:next w:val="a2"/>
    <w:uiPriority w:val="99"/>
    <w:semiHidden/>
    <w:unhideWhenUsed/>
    <w:rsid w:val="00F00114"/>
  </w:style>
  <w:style w:type="numbering" w:customStyle="1" w:styleId="NoList13311">
    <w:name w:val="No List13311"/>
    <w:next w:val="a2"/>
    <w:uiPriority w:val="99"/>
    <w:semiHidden/>
    <w:unhideWhenUsed/>
    <w:rsid w:val="00F00114"/>
  </w:style>
  <w:style w:type="numbering" w:customStyle="1" w:styleId="123110">
    <w:name w:val="リストなし12311"/>
    <w:next w:val="a2"/>
    <w:uiPriority w:val="99"/>
    <w:semiHidden/>
    <w:unhideWhenUsed/>
    <w:rsid w:val="00F00114"/>
  </w:style>
  <w:style w:type="numbering" w:customStyle="1" w:styleId="123112">
    <w:name w:val="无列表12311"/>
    <w:next w:val="a2"/>
    <w:semiHidden/>
    <w:rsid w:val="00F00114"/>
  </w:style>
  <w:style w:type="numbering" w:customStyle="1" w:styleId="NoList22311">
    <w:name w:val="No List22311"/>
    <w:next w:val="a2"/>
    <w:semiHidden/>
    <w:rsid w:val="00F00114"/>
  </w:style>
  <w:style w:type="numbering" w:customStyle="1" w:styleId="NoList32311">
    <w:name w:val="No List32311"/>
    <w:next w:val="a2"/>
    <w:uiPriority w:val="99"/>
    <w:semiHidden/>
    <w:rsid w:val="00F00114"/>
  </w:style>
  <w:style w:type="numbering" w:customStyle="1" w:styleId="NoList112311">
    <w:name w:val="No List112311"/>
    <w:next w:val="a2"/>
    <w:uiPriority w:val="99"/>
    <w:semiHidden/>
    <w:unhideWhenUsed/>
    <w:rsid w:val="00F00114"/>
  </w:style>
  <w:style w:type="numbering" w:customStyle="1" w:styleId="13311">
    <w:name w:val="無清單13311"/>
    <w:next w:val="a2"/>
    <w:uiPriority w:val="99"/>
    <w:semiHidden/>
    <w:unhideWhenUsed/>
    <w:rsid w:val="00F00114"/>
  </w:style>
  <w:style w:type="numbering" w:customStyle="1" w:styleId="1123110">
    <w:name w:val="無清單112311"/>
    <w:next w:val="a2"/>
    <w:uiPriority w:val="99"/>
    <w:semiHidden/>
    <w:unhideWhenUsed/>
    <w:rsid w:val="00F00114"/>
  </w:style>
  <w:style w:type="numbering" w:customStyle="1" w:styleId="21311">
    <w:name w:val="无列表21311"/>
    <w:next w:val="a2"/>
    <w:uiPriority w:val="99"/>
    <w:semiHidden/>
    <w:unhideWhenUsed/>
    <w:rsid w:val="00F00114"/>
  </w:style>
  <w:style w:type="numbering" w:customStyle="1" w:styleId="NoList122211">
    <w:name w:val="No List122211"/>
    <w:next w:val="a2"/>
    <w:uiPriority w:val="99"/>
    <w:semiHidden/>
    <w:unhideWhenUsed/>
    <w:rsid w:val="00F00114"/>
  </w:style>
  <w:style w:type="numbering" w:customStyle="1" w:styleId="1122111">
    <w:name w:val="リストなし112211"/>
    <w:next w:val="a2"/>
    <w:uiPriority w:val="99"/>
    <w:semiHidden/>
    <w:unhideWhenUsed/>
    <w:rsid w:val="00F00114"/>
  </w:style>
  <w:style w:type="numbering" w:customStyle="1" w:styleId="1122112">
    <w:name w:val="无列表112211"/>
    <w:next w:val="a2"/>
    <w:semiHidden/>
    <w:rsid w:val="00F00114"/>
  </w:style>
  <w:style w:type="numbering" w:customStyle="1" w:styleId="NoList212211">
    <w:name w:val="No List212211"/>
    <w:next w:val="a2"/>
    <w:semiHidden/>
    <w:rsid w:val="00F00114"/>
  </w:style>
  <w:style w:type="numbering" w:customStyle="1" w:styleId="NoList312211">
    <w:name w:val="No List312211"/>
    <w:next w:val="a2"/>
    <w:uiPriority w:val="99"/>
    <w:semiHidden/>
    <w:rsid w:val="00F00114"/>
  </w:style>
  <w:style w:type="numbering" w:customStyle="1" w:styleId="NoList1112311">
    <w:name w:val="No List1112311"/>
    <w:next w:val="a2"/>
    <w:uiPriority w:val="99"/>
    <w:semiHidden/>
    <w:unhideWhenUsed/>
    <w:rsid w:val="00F00114"/>
  </w:style>
  <w:style w:type="numbering" w:customStyle="1" w:styleId="122211">
    <w:name w:val="無清單122211"/>
    <w:next w:val="a2"/>
    <w:uiPriority w:val="99"/>
    <w:semiHidden/>
    <w:unhideWhenUsed/>
    <w:rsid w:val="00F00114"/>
  </w:style>
  <w:style w:type="numbering" w:customStyle="1" w:styleId="1112211">
    <w:name w:val="無清單1112211"/>
    <w:next w:val="a2"/>
    <w:uiPriority w:val="99"/>
    <w:semiHidden/>
    <w:unhideWhenUsed/>
    <w:rsid w:val="00F00114"/>
  </w:style>
  <w:style w:type="numbering" w:customStyle="1" w:styleId="418">
    <w:name w:val="无列表41"/>
    <w:next w:val="a2"/>
    <w:uiPriority w:val="99"/>
    <w:semiHidden/>
    <w:unhideWhenUsed/>
    <w:rsid w:val="00F00114"/>
  </w:style>
  <w:style w:type="numbering" w:customStyle="1" w:styleId="3210">
    <w:name w:val="无列表321"/>
    <w:next w:val="a2"/>
    <w:uiPriority w:val="99"/>
    <w:semiHidden/>
    <w:unhideWhenUsed/>
    <w:rsid w:val="00F00114"/>
  </w:style>
  <w:style w:type="numbering" w:customStyle="1" w:styleId="131211">
    <w:name w:val="无列表13121"/>
    <w:next w:val="a2"/>
    <w:semiHidden/>
    <w:rsid w:val="00F00114"/>
  </w:style>
  <w:style w:type="numbering" w:customStyle="1" w:styleId="NoList41121">
    <w:name w:val="No List41121"/>
    <w:next w:val="a2"/>
    <w:uiPriority w:val="99"/>
    <w:semiHidden/>
    <w:unhideWhenUsed/>
    <w:rsid w:val="00F00114"/>
  </w:style>
  <w:style w:type="numbering" w:customStyle="1" w:styleId="22121">
    <w:name w:val="无列表22121"/>
    <w:next w:val="a2"/>
    <w:uiPriority w:val="99"/>
    <w:semiHidden/>
    <w:unhideWhenUsed/>
    <w:rsid w:val="00F00114"/>
  </w:style>
  <w:style w:type="numbering" w:customStyle="1" w:styleId="NoList1211121">
    <w:name w:val="No List1211121"/>
    <w:next w:val="a2"/>
    <w:uiPriority w:val="99"/>
    <w:semiHidden/>
    <w:unhideWhenUsed/>
    <w:rsid w:val="00F00114"/>
  </w:style>
  <w:style w:type="numbering" w:customStyle="1" w:styleId="11111211">
    <w:name w:val="リストなし1111121"/>
    <w:next w:val="a2"/>
    <w:uiPriority w:val="99"/>
    <w:semiHidden/>
    <w:unhideWhenUsed/>
    <w:rsid w:val="00F00114"/>
  </w:style>
  <w:style w:type="numbering" w:customStyle="1" w:styleId="11111212">
    <w:name w:val="无列表1111121"/>
    <w:next w:val="a2"/>
    <w:semiHidden/>
    <w:rsid w:val="00F00114"/>
  </w:style>
  <w:style w:type="numbering" w:customStyle="1" w:styleId="NoList2111121">
    <w:name w:val="No List2111121"/>
    <w:next w:val="a2"/>
    <w:semiHidden/>
    <w:rsid w:val="00F00114"/>
  </w:style>
  <w:style w:type="numbering" w:customStyle="1" w:styleId="NoList3111121">
    <w:name w:val="No List3111121"/>
    <w:next w:val="a2"/>
    <w:uiPriority w:val="99"/>
    <w:semiHidden/>
    <w:rsid w:val="00F00114"/>
  </w:style>
  <w:style w:type="numbering" w:customStyle="1" w:styleId="NoList11111121">
    <w:name w:val="No List11111121"/>
    <w:next w:val="a2"/>
    <w:uiPriority w:val="99"/>
    <w:semiHidden/>
    <w:unhideWhenUsed/>
    <w:rsid w:val="00F00114"/>
  </w:style>
  <w:style w:type="numbering" w:customStyle="1" w:styleId="12111210">
    <w:name w:val="無清單1211121"/>
    <w:next w:val="a2"/>
    <w:uiPriority w:val="99"/>
    <w:semiHidden/>
    <w:unhideWhenUsed/>
    <w:rsid w:val="00F00114"/>
  </w:style>
  <w:style w:type="numbering" w:customStyle="1" w:styleId="111111210">
    <w:name w:val="無清單11111121"/>
    <w:next w:val="a2"/>
    <w:uiPriority w:val="99"/>
    <w:semiHidden/>
    <w:unhideWhenUsed/>
    <w:rsid w:val="00F00114"/>
  </w:style>
  <w:style w:type="numbering" w:customStyle="1" w:styleId="NoList131121">
    <w:name w:val="No List131121"/>
    <w:next w:val="a2"/>
    <w:uiPriority w:val="99"/>
    <w:semiHidden/>
    <w:unhideWhenUsed/>
    <w:rsid w:val="00F00114"/>
  </w:style>
  <w:style w:type="numbering" w:customStyle="1" w:styleId="1211211">
    <w:name w:val="リストなし121121"/>
    <w:next w:val="a2"/>
    <w:uiPriority w:val="99"/>
    <w:semiHidden/>
    <w:unhideWhenUsed/>
    <w:rsid w:val="00F00114"/>
  </w:style>
  <w:style w:type="numbering" w:customStyle="1" w:styleId="1211212">
    <w:name w:val="无列表121121"/>
    <w:next w:val="a2"/>
    <w:semiHidden/>
    <w:rsid w:val="00F00114"/>
  </w:style>
  <w:style w:type="numbering" w:customStyle="1" w:styleId="NoList221121">
    <w:name w:val="No List221121"/>
    <w:next w:val="a2"/>
    <w:semiHidden/>
    <w:rsid w:val="00F00114"/>
  </w:style>
  <w:style w:type="numbering" w:customStyle="1" w:styleId="NoList321121">
    <w:name w:val="No List321121"/>
    <w:next w:val="a2"/>
    <w:uiPriority w:val="99"/>
    <w:semiHidden/>
    <w:rsid w:val="00F00114"/>
  </w:style>
  <w:style w:type="numbering" w:customStyle="1" w:styleId="NoList1121121">
    <w:name w:val="No List1121121"/>
    <w:next w:val="a2"/>
    <w:uiPriority w:val="99"/>
    <w:semiHidden/>
    <w:unhideWhenUsed/>
    <w:rsid w:val="00F00114"/>
  </w:style>
  <w:style w:type="numbering" w:customStyle="1" w:styleId="1311210">
    <w:name w:val="無清單131121"/>
    <w:next w:val="a2"/>
    <w:uiPriority w:val="99"/>
    <w:semiHidden/>
    <w:unhideWhenUsed/>
    <w:rsid w:val="00F00114"/>
  </w:style>
  <w:style w:type="numbering" w:customStyle="1" w:styleId="11211210">
    <w:name w:val="無清單1121121"/>
    <w:next w:val="a2"/>
    <w:uiPriority w:val="99"/>
    <w:semiHidden/>
    <w:unhideWhenUsed/>
    <w:rsid w:val="00F00114"/>
  </w:style>
  <w:style w:type="numbering" w:customStyle="1" w:styleId="211121">
    <w:name w:val="无列表211121"/>
    <w:next w:val="a2"/>
    <w:uiPriority w:val="99"/>
    <w:semiHidden/>
    <w:unhideWhenUsed/>
    <w:rsid w:val="00F00114"/>
  </w:style>
  <w:style w:type="numbering" w:customStyle="1" w:styleId="NoList1221121">
    <w:name w:val="No List1221121"/>
    <w:next w:val="a2"/>
    <w:uiPriority w:val="99"/>
    <w:semiHidden/>
    <w:unhideWhenUsed/>
    <w:rsid w:val="00F00114"/>
  </w:style>
  <w:style w:type="numbering" w:customStyle="1" w:styleId="11211211">
    <w:name w:val="リストなし1121121"/>
    <w:next w:val="a2"/>
    <w:uiPriority w:val="99"/>
    <w:semiHidden/>
    <w:unhideWhenUsed/>
    <w:rsid w:val="00F00114"/>
  </w:style>
  <w:style w:type="numbering" w:customStyle="1" w:styleId="11211212">
    <w:name w:val="无列表1121121"/>
    <w:next w:val="a2"/>
    <w:semiHidden/>
    <w:rsid w:val="00F00114"/>
  </w:style>
  <w:style w:type="numbering" w:customStyle="1" w:styleId="NoList2121121">
    <w:name w:val="No List2121121"/>
    <w:next w:val="a2"/>
    <w:semiHidden/>
    <w:rsid w:val="00F00114"/>
  </w:style>
  <w:style w:type="numbering" w:customStyle="1" w:styleId="NoList3121121">
    <w:name w:val="No List3121121"/>
    <w:next w:val="a2"/>
    <w:uiPriority w:val="99"/>
    <w:semiHidden/>
    <w:rsid w:val="00F00114"/>
  </w:style>
  <w:style w:type="numbering" w:customStyle="1" w:styleId="NoList11121121">
    <w:name w:val="No List11121121"/>
    <w:next w:val="a2"/>
    <w:uiPriority w:val="99"/>
    <w:semiHidden/>
    <w:unhideWhenUsed/>
    <w:rsid w:val="00F00114"/>
  </w:style>
  <w:style w:type="numbering" w:customStyle="1" w:styleId="1221121">
    <w:name w:val="無清單1221121"/>
    <w:next w:val="a2"/>
    <w:uiPriority w:val="99"/>
    <w:semiHidden/>
    <w:unhideWhenUsed/>
    <w:rsid w:val="00F00114"/>
  </w:style>
  <w:style w:type="numbering" w:customStyle="1" w:styleId="11121121">
    <w:name w:val="無清單11121121"/>
    <w:next w:val="a2"/>
    <w:uiPriority w:val="99"/>
    <w:semiHidden/>
    <w:unhideWhenUsed/>
    <w:rsid w:val="00F00114"/>
  </w:style>
  <w:style w:type="numbering" w:customStyle="1" w:styleId="122212">
    <w:name w:val="无列表12221"/>
    <w:next w:val="a2"/>
    <w:semiHidden/>
    <w:rsid w:val="00F00114"/>
  </w:style>
  <w:style w:type="paragraph" w:customStyle="1" w:styleId="4b">
    <w:name w:val="修订4"/>
    <w:hidden/>
    <w:uiPriority w:val="99"/>
    <w:semiHidden/>
    <w:rsid w:val="00F00114"/>
    <w:rPr>
      <w:rFonts w:ascii="Times New Roman" w:eastAsia="Batang" w:hAnsi="Times New Roman"/>
      <w:lang w:val="en-GB" w:eastAsia="en-US"/>
    </w:rPr>
  </w:style>
  <w:style w:type="numbering" w:customStyle="1" w:styleId="56">
    <w:name w:val="无列表5"/>
    <w:next w:val="a2"/>
    <w:uiPriority w:val="99"/>
    <w:semiHidden/>
    <w:unhideWhenUsed/>
    <w:rsid w:val="00F00114"/>
  </w:style>
  <w:style w:type="table" w:customStyle="1" w:styleId="62">
    <w:name w:val="网格型6"/>
    <w:basedOn w:val="a1"/>
    <w:next w:val="aff4"/>
    <w:rsid w:val="00F0011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F00114"/>
  </w:style>
  <w:style w:type="numbering" w:customStyle="1" w:styleId="11111131">
    <w:name w:val="リストなし1111113"/>
    <w:next w:val="a2"/>
    <w:uiPriority w:val="99"/>
    <w:semiHidden/>
    <w:unhideWhenUsed/>
    <w:rsid w:val="00F00114"/>
  </w:style>
  <w:style w:type="numbering" w:customStyle="1" w:styleId="11111132">
    <w:name w:val="无列表1111113"/>
    <w:next w:val="a2"/>
    <w:semiHidden/>
    <w:rsid w:val="00F00114"/>
  </w:style>
  <w:style w:type="numbering" w:customStyle="1" w:styleId="NoList2111113">
    <w:name w:val="No List2111113"/>
    <w:next w:val="a2"/>
    <w:semiHidden/>
    <w:rsid w:val="00F00114"/>
  </w:style>
  <w:style w:type="numbering" w:customStyle="1" w:styleId="NoList3111113">
    <w:name w:val="No List3111113"/>
    <w:next w:val="a2"/>
    <w:uiPriority w:val="99"/>
    <w:semiHidden/>
    <w:rsid w:val="00F00114"/>
  </w:style>
  <w:style w:type="numbering" w:customStyle="1" w:styleId="NoList11111113">
    <w:name w:val="No List11111113"/>
    <w:next w:val="a2"/>
    <w:uiPriority w:val="99"/>
    <w:semiHidden/>
    <w:unhideWhenUsed/>
    <w:rsid w:val="00F00114"/>
  </w:style>
  <w:style w:type="numbering" w:customStyle="1" w:styleId="12111130">
    <w:name w:val="無清單1211113"/>
    <w:next w:val="a2"/>
    <w:uiPriority w:val="99"/>
    <w:semiHidden/>
    <w:unhideWhenUsed/>
    <w:rsid w:val="00F00114"/>
  </w:style>
  <w:style w:type="numbering" w:customStyle="1" w:styleId="11111113">
    <w:name w:val="無清單11111113"/>
    <w:next w:val="a2"/>
    <w:uiPriority w:val="99"/>
    <w:semiHidden/>
    <w:unhideWhenUsed/>
    <w:rsid w:val="00F00114"/>
  </w:style>
  <w:style w:type="numbering" w:customStyle="1" w:styleId="1211131">
    <w:name w:val="无列表121113"/>
    <w:next w:val="a2"/>
    <w:semiHidden/>
    <w:rsid w:val="00F00114"/>
  </w:style>
  <w:style w:type="numbering" w:customStyle="1" w:styleId="211113">
    <w:name w:val="无列表211113"/>
    <w:next w:val="a2"/>
    <w:uiPriority w:val="99"/>
    <w:semiHidden/>
    <w:unhideWhenUsed/>
    <w:rsid w:val="00F00114"/>
  </w:style>
  <w:style w:type="character" w:customStyle="1" w:styleId="2f2">
    <w:name w:val="副標題 字元2"/>
    <w:basedOn w:val="a0"/>
    <w:rsid w:val="00F00114"/>
    <w:rPr>
      <w:rFonts w:ascii="Calibri" w:eastAsia="Malgun Gothic" w:hAnsi="Calibri" w:cs="Times New Roman"/>
      <w:color w:val="5A5A5A"/>
      <w:spacing w:val="15"/>
      <w:sz w:val="22"/>
      <w:szCs w:val="22"/>
      <w:lang w:val="en-GB" w:eastAsia="en-US"/>
    </w:rPr>
  </w:style>
  <w:style w:type="paragraph" w:customStyle="1" w:styleId="IntenseQuote2">
    <w:name w:val="Intense Quote2"/>
    <w:basedOn w:val="a"/>
    <w:next w:val="a"/>
    <w:uiPriority w:val="30"/>
    <w:qFormat/>
    <w:rsid w:val="00F00114"/>
    <w:pPr>
      <w:pBdr>
        <w:top w:val="single" w:sz="4" w:space="10" w:color="4472C4"/>
        <w:bottom w:val="single" w:sz="4" w:space="10" w:color="4472C4"/>
      </w:pBdr>
      <w:spacing w:before="360" w:after="360"/>
      <w:ind w:left="864" w:right="864"/>
      <w:jc w:val="center"/>
    </w:pPr>
    <w:rPr>
      <w:rFonts w:eastAsia="宋体"/>
      <w:i/>
      <w:iCs/>
      <w:color w:val="5B9BD5"/>
    </w:rPr>
  </w:style>
  <w:style w:type="character" w:customStyle="1" w:styleId="IntenseQuoteChar2">
    <w:name w:val="Intense Quote Char2"/>
    <w:basedOn w:val="a0"/>
    <w:uiPriority w:val="30"/>
    <w:rsid w:val="00F00114"/>
    <w:rPr>
      <w:i/>
      <w:iCs/>
      <w:color w:val="4472C4"/>
      <w:lang w:eastAsia="en-US"/>
    </w:rPr>
  </w:style>
  <w:style w:type="character" w:customStyle="1" w:styleId="Char4">
    <w:name w:val="明显引用 Char4"/>
    <w:basedOn w:val="a0"/>
    <w:uiPriority w:val="30"/>
    <w:rsid w:val="00F00114"/>
    <w:rPr>
      <w:rFonts w:ascii="Times New Roman" w:hAnsi="Times New Roman"/>
      <w:i/>
      <w:iCs/>
      <w:color w:val="4472C4"/>
      <w:lang w:val="en-GB" w:eastAsia="en-US"/>
    </w:rPr>
  </w:style>
  <w:style w:type="character" w:customStyle="1" w:styleId="2f3">
    <w:name w:val="鮮明引文 字元2"/>
    <w:basedOn w:val="a0"/>
    <w:uiPriority w:val="30"/>
    <w:rsid w:val="00F00114"/>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F00114"/>
    <w:rPr>
      <w:rFonts w:ascii="Calibri Light" w:eastAsia="Malgun Gothic"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F00114"/>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F00114"/>
    <w:rPr>
      <w:rFonts w:ascii="Calibri Light" w:eastAsia="Malgun Gothic" w:hAnsi="Calibri Light" w:cs="Times New Roman"/>
      <w:color w:val="1F3763"/>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F00114"/>
    <w:rPr>
      <w:rFonts w:ascii="Calibri Light" w:eastAsia="Malgun Gothic"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F00114"/>
    <w:rPr>
      <w:rFonts w:ascii="Calibri Light" w:eastAsia="Malgun Gothic" w:hAnsi="Calibri Light" w:cs="Times New Roman"/>
      <w:color w:val="2F5496"/>
      <w:lang w:val="en-GB" w:eastAsia="en-US"/>
    </w:rPr>
  </w:style>
  <w:style w:type="character" w:customStyle="1" w:styleId="911">
    <w:name w:val="標題 9 字元1"/>
    <w:aliases w:val="Figure Heading 字元1,FH 字元1"/>
    <w:basedOn w:val="a0"/>
    <w:semiHidden/>
    <w:rsid w:val="00F00114"/>
    <w:rPr>
      <w:rFonts w:ascii="Calibri Light" w:eastAsia="Malgun Gothic" w:hAnsi="Calibri Light" w:cs="Times New Roman"/>
      <w:i/>
      <w:iCs/>
      <w:color w:val="272727"/>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F00114"/>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F00114"/>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F00114"/>
    <w:rPr>
      <w:rFonts w:ascii="Times New Roman" w:eastAsia="宋体" w:hAnsi="Times New Roman"/>
      <w:lang w:val="en-GB" w:eastAsia="en-US"/>
    </w:rPr>
  </w:style>
  <w:style w:type="paragraph" w:customStyle="1" w:styleId="afffd">
    <w:name w:val="吹き出し"/>
    <w:basedOn w:val="a"/>
    <w:uiPriority w:val="99"/>
    <w:semiHidden/>
    <w:rsid w:val="00F00114"/>
    <w:rPr>
      <w:rFonts w:ascii="Tahoma" w:eastAsia="MS Mincho" w:hAnsi="Tahoma" w:cs="Tahoma"/>
      <w:sz w:val="16"/>
      <w:szCs w:val="16"/>
      <w:lang w:eastAsia="ko-KR"/>
    </w:rPr>
  </w:style>
  <w:style w:type="paragraph" w:customStyle="1" w:styleId="TOC91">
    <w:name w:val="TOC 91"/>
    <w:basedOn w:val="81"/>
    <w:uiPriority w:val="99"/>
    <w:rsid w:val="00F00114"/>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F00114"/>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F00114"/>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F00114"/>
    <w:pPr>
      <w:numPr>
        <w:numId w:val="11"/>
      </w:numPr>
      <w:overflowPunct w:val="0"/>
      <w:autoSpaceDE w:val="0"/>
      <w:autoSpaceDN w:val="0"/>
      <w:adjustRightInd w:val="0"/>
    </w:pPr>
    <w:rPr>
      <w:lang w:eastAsia="ko-KR"/>
    </w:rPr>
  </w:style>
  <w:style w:type="paragraph" w:customStyle="1" w:styleId="B3">
    <w:name w:val="B3+"/>
    <w:basedOn w:val="B30"/>
    <w:uiPriority w:val="99"/>
    <w:rsid w:val="00F00114"/>
    <w:pPr>
      <w:numPr>
        <w:numId w:val="12"/>
      </w:numPr>
      <w:tabs>
        <w:tab w:val="left" w:pos="1134"/>
      </w:tabs>
      <w:overflowPunct w:val="0"/>
      <w:autoSpaceDE w:val="0"/>
      <w:autoSpaceDN w:val="0"/>
      <w:adjustRightInd w:val="0"/>
    </w:pPr>
    <w:rPr>
      <w:lang w:eastAsia="ko-KR"/>
    </w:rPr>
  </w:style>
  <w:style w:type="paragraph" w:customStyle="1" w:styleId="BN">
    <w:name w:val="BN"/>
    <w:basedOn w:val="a"/>
    <w:uiPriority w:val="99"/>
    <w:rsid w:val="00F00114"/>
    <w:pPr>
      <w:numPr>
        <w:numId w:val="13"/>
      </w:numPr>
      <w:overflowPunct w:val="0"/>
      <w:autoSpaceDE w:val="0"/>
      <w:autoSpaceDN w:val="0"/>
      <w:adjustRightInd w:val="0"/>
    </w:pPr>
    <w:rPr>
      <w:lang w:eastAsia="ko-KR"/>
    </w:rPr>
  </w:style>
  <w:style w:type="paragraph" w:customStyle="1" w:styleId="TB1">
    <w:name w:val="TB1"/>
    <w:basedOn w:val="a"/>
    <w:uiPriority w:val="99"/>
    <w:qFormat/>
    <w:rsid w:val="00F00114"/>
    <w:pPr>
      <w:keepNext/>
      <w:keepLines/>
      <w:numPr>
        <w:numId w:val="14"/>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
    <w:uiPriority w:val="99"/>
    <w:qFormat/>
    <w:rsid w:val="00F00114"/>
    <w:pPr>
      <w:keepNext/>
      <w:keepLines/>
      <w:numPr>
        <w:numId w:val="15"/>
      </w:numPr>
      <w:tabs>
        <w:tab w:val="left" w:pos="1109"/>
      </w:tabs>
      <w:overflowPunct w:val="0"/>
      <w:autoSpaceDE w:val="0"/>
      <w:autoSpaceDN w:val="0"/>
      <w:adjustRightInd w:val="0"/>
      <w:spacing w:after="0"/>
      <w:ind w:left="1100" w:hanging="380"/>
    </w:pPr>
    <w:rPr>
      <w:rFonts w:ascii="Arial" w:hAnsi="Arial"/>
      <w:sz w:val="18"/>
      <w:lang w:eastAsia="ko-KR"/>
    </w:rPr>
  </w:style>
  <w:style w:type="character" w:customStyle="1" w:styleId="UnresolvedMention1">
    <w:name w:val="Unresolved Mention1"/>
    <w:basedOn w:val="a0"/>
    <w:uiPriority w:val="99"/>
    <w:rsid w:val="00F00114"/>
    <w:rPr>
      <w:color w:val="605E5C"/>
      <w:shd w:val="clear" w:color="auto" w:fill="E1DFDD"/>
    </w:rPr>
  </w:style>
  <w:style w:type="character" w:customStyle="1" w:styleId="fontstyle01">
    <w:name w:val="fontstyle01"/>
    <w:rsid w:val="00F00114"/>
    <w:rPr>
      <w:rFonts w:ascii="Times-Roman" w:hAnsi="Times-Roman" w:hint="default"/>
      <w:b w:val="0"/>
      <w:bCs w:val="0"/>
      <w:i w:val="0"/>
      <w:iCs w:val="0"/>
      <w:color w:val="000000"/>
      <w:sz w:val="20"/>
      <w:szCs w:val="20"/>
    </w:rPr>
  </w:style>
  <w:style w:type="paragraph" w:styleId="afff7">
    <w:name w:val="Intense Quote"/>
    <w:basedOn w:val="a"/>
    <w:next w:val="a"/>
    <w:link w:val="afff6"/>
    <w:uiPriority w:val="30"/>
    <w:qFormat/>
    <w:rsid w:val="00F00114"/>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3">
    <w:name w:val="Intense Quote Char3"/>
    <w:basedOn w:val="a0"/>
    <w:uiPriority w:val="30"/>
    <w:rsid w:val="00F00114"/>
    <w:rPr>
      <w:rFonts w:ascii="Times New Roman" w:hAnsi="Times New Roman"/>
      <w:i/>
      <w:iCs/>
      <w:color w:val="4F81BD" w:themeColor="accent1"/>
      <w:lang w:val="en-GB" w:eastAsia="en-US"/>
    </w:rPr>
  </w:style>
  <w:style w:type="paragraph" w:customStyle="1" w:styleId="116">
    <w:name w:val="1.1"/>
    <w:basedOn w:val="30"/>
    <w:link w:val="11Char"/>
    <w:qFormat/>
    <w:rsid w:val="00275B9E"/>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275B9E"/>
    <w:rPr>
      <w:color w:val="605E5C"/>
      <w:shd w:val="clear" w:color="auto" w:fill="E1DFDD"/>
    </w:rPr>
  </w:style>
  <w:style w:type="character" w:customStyle="1" w:styleId="eop">
    <w:name w:val="eop"/>
    <w:basedOn w:val="a0"/>
    <w:rsid w:val="00275B9E"/>
  </w:style>
  <w:style w:type="character" w:customStyle="1" w:styleId="normaltextrun">
    <w:name w:val="normaltextrun"/>
    <w:basedOn w:val="a0"/>
    <w:rsid w:val="00275B9E"/>
  </w:style>
  <w:style w:type="numbering" w:customStyle="1" w:styleId="NoList19">
    <w:name w:val="No List19"/>
    <w:next w:val="a2"/>
    <w:uiPriority w:val="99"/>
    <w:semiHidden/>
    <w:unhideWhenUsed/>
    <w:rsid w:val="00275B9E"/>
  </w:style>
  <w:style w:type="table" w:customStyle="1" w:styleId="TableGrid30">
    <w:name w:val="Table Grid30"/>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275B9E"/>
  </w:style>
  <w:style w:type="numbering" w:customStyle="1" w:styleId="182">
    <w:name w:val="リストなし18"/>
    <w:next w:val="a2"/>
    <w:uiPriority w:val="99"/>
    <w:semiHidden/>
    <w:unhideWhenUsed/>
    <w:rsid w:val="00275B9E"/>
  </w:style>
  <w:style w:type="table" w:customStyle="1" w:styleId="TableGrid120">
    <w:name w:val="Table Grid120"/>
    <w:basedOn w:val="a1"/>
    <w:next w:val="aff4"/>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275B9E"/>
  </w:style>
  <w:style w:type="table" w:customStyle="1" w:styleId="3100">
    <w:name w:val="网格型310"/>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275B9E"/>
  </w:style>
  <w:style w:type="numbering" w:customStyle="1" w:styleId="NoList38">
    <w:name w:val="No List38"/>
    <w:next w:val="a2"/>
    <w:uiPriority w:val="99"/>
    <w:semiHidden/>
    <w:rsid w:val="00275B9E"/>
  </w:style>
  <w:style w:type="table" w:customStyle="1" w:styleId="TableGrid410">
    <w:name w:val="Table Grid410"/>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275B9E"/>
  </w:style>
  <w:style w:type="numbering" w:customStyle="1" w:styleId="191">
    <w:name w:val="無清單19"/>
    <w:next w:val="a2"/>
    <w:uiPriority w:val="99"/>
    <w:semiHidden/>
    <w:unhideWhenUsed/>
    <w:rsid w:val="00275B9E"/>
  </w:style>
  <w:style w:type="numbering" w:customStyle="1" w:styleId="1180">
    <w:name w:val="無清單118"/>
    <w:next w:val="a2"/>
    <w:uiPriority w:val="99"/>
    <w:semiHidden/>
    <w:unhideWhenUsed/>
    <w:rsid w:val="00275B9E"/>
  </w:style>
  <w:style w:type="table" w:customStyle="1" w:styleId="1100">
    <w:name w:val="表格格線110"/>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275B9E"/>
  </w:style>
  <w:style w:type="table" w:customStyle="1" w:styleId="TableGrid58">
    <w:name w:val="Table Grid58"/>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275B9E"/>
  </w:style>
  <w:style w:type="numbering" w:customStyle="1" w:styleId="1181">
    <w:name w:val="リストなし118"/>
    <w:next w:val="a2"/>
    <w:uiPriority w:val="99"/>
    <w:semiHidden/>
    <w:unhideWhenUsed/>
    <w:rsid w:val="00275B9E"/>
  </w:style>
  <w:style w:type="table" w:customStyle="1" w:styleId="TableGrid1110">
    <w:name w:val="Table Grid1110"/>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275B9E"/>
  </w:style>
  <w:style w:type="table" w:customStyle="1" w:styleId="3180">
    <w:name w:val="网格型318"/>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275B9E"/>
  </w:style>
  <w:style w:type="numbering" w:customStyle="1" w:styleId="NoList318">
    <w:name w:val="No List318"/>
    <w:next w:val="a2"/>
    <w:uiPriority w:val="99"/>
    <w:semiHidden/>
    <w:rsid w:val="00275B9E"/>
  </w:style>
  <w:style w:type="table" w:customStyle="1" w:styleId="TableGrid418">
    <w:name w:val="Table Grid418"/>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275B9E"/>
  </w:style>
  <w:style w:type="numbering" w:customStyle="1" w:styleId="128">
    <w:name w:val="無清單128"/>
    <w:next w:val="a2"/>
    <w:uiPriority w:val="99"/>
    <w:semiHidden/>
    <w:unhideWhenUsed/>
    <w:rsid w:val="00275B9E"/>
  </w:style>
  <w:style w:type="numbering" w:customStyle="1" w:styleId="1118">
    <w:name w:val="無清單1118"/>
    <w:next w:val="a2"/>
    <w:uiPriority w:val="99"/>
    <w:semiHidden/>
    <w:unhideWhenUsed/>
    <w:rsid w:val="00275B9E"/>
  </w:style>
  <w:style w:type="table" w:customStyle="1" w:styleId="1183">
    <w:name w:val="表格格線118"/>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275B9E"/>
  </w:style>
  <w:style w:type="numbering" w:customStyle="1" w:styleId="NoList1217">
    <w:name w:val="No List1217"/>
    <w:next w:val="a2"/>
    <w:uiPriority w:val="99"/>
    <w:semiHidden/>
    <w:unhideWhenUsed/>
    <w:rsid w:val="00275B9E"/>
  </w:style>
  <w:style w:type="numbering" w:customStyle="1" w:styleId="11170">
    <w:name w:val="リストなし1117"/>
    <w:next w:val="a2"/>
    <w:uiPriority w:val="99"/>
    <w:semiHidden/>
    <w:unhideWhenUsed/>
    <w:rsid w:val="00275B9E"/>
  </w:style>
  <w:style w:type="numbering" w:customStyle="1" w:styleId="11171">
    <w:name w:val="无列表1117"/>
    <w:next w:val="a2"/>
    <w:semiHidden/>
    <w:rsid w:val="00275B9E"/>
  </w:style>
  <w:style w:type="numbering" w:customStyle="1" w:styleId="NoList2117">
    <w:name w:val="No List2117"/>
    <w:next w:val="a2"/>
    <w:semiHidden/>
    <w:rsid w:val="00275B9E"/>
  </w:style>
  <w:style w:type="numbering" w:customStyle="1" w:styleId="NoList3117">
    <w:name w:val="No List3117"/>
    <w:next w:val="a2"/>
    <w:uiPriority w:val="99"/>
    <w:semiHidden/>
    <w:rsid w:val="00275B9E"/>
  </w:style>
  <w:style w:type="numbering" w:customStyle="1" w:styleId="NoList11117">
    <w:name w:val="No List11117"/>
    <w:next w:val="a2"/>
    <w:uiPriority w:val="99"/>
    <w:semiHidden/>
    <w:unhideWhenUsed/>
    <w:rsid w:val="00275B9E"/>
  </w:style>
  <w:style w:type="numbering" w:customStyle="1" w:styleId="1217">
    <w:name w:val="無清單1217"/>
    <w:next w:val="a2"/>
    <w:uiPriority w:val="99"/>
    <w:semiHidden/>
    <w:unhideWhenUsed/>
    <w:rsid w:val="00275B9E"/>
  </w:style>
  <w:style w:type="numbering" w:customStyle="1" w:styleId="11117">
    <w:name w:val="無清單11117"/>
    <w:next w:val="a2"/>
    <w:uiPriority w:val="99"/>
    <w:semiHidden/>
    <w:unhideWhenUsed/>
    <w:rsid w:val="00275B9E"/>
  </w:style>
  <w:style w:type="numbering" w:customStyle="1" w:styleId="NoList57">
    <w:name w:val="No List57"/>
    <w:next w:val="a2"/>
    <w:uiPriority w:val="99"/>
    <w:semiHidden/>
    <w:unhideWhenUsed/>
    <w:rsid w:val="00275B9E"/>
  </w:style>
  <w:style w:type="table" w:customStyle="1" w:styleId="TableGrid68">
    <w:name w:val="Table Grid68"/>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275B9E"/>
  </w:style>
  <w:style w:type="numbering" w:customStyle="1" w:styleId="1271">
    <w:name w:val="リストなし127"/>
    <w:next w:val="a2"/>
    <w:uiPriority w:val="99"/>
    <w:semiHidden/>
    <w:unhideWhenUsed/>
    <w:rsid w:val="00275B9E"/>
  </w:style>
  <w:style w:type="table" w:customStyle="1" w:styleId="TableGrid128">
    <w:name w:val="Table Grid128"/>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275B9E"/>
  </w:style>
  <w:style w:type="table" w:customStyle="1" w:styleId="3280">
    <w:name w:val="网格型328"/>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275B9E"/>
  </w:style>
  <w:style w:type="numbering" w:customStyle="1" w:styleId="NoList327">
    <w:name w:val="No List327"/>
    <w:next w:val="a2"/>
    <w:uiPriority w:val="99"/>
    <w:semiHidden/>
    <w:rsid w:val="00275B9E"/>
  </w:style>
  <w:style w:type="table" w:customStyle="1" w:styleId="TableGrid428">
    <w:name w:val="Table Grid428"/>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275B9E"/>
  </w:style>
  <w:style w:type="numbering" w:customStyle="1" w:styleId="137">
    <w:name w:val="無清單137"/>
    <w:next w:val="a2"/>
    <w:uiPriority w:val="99"/>
    <w:semiHidden/>
    <w:unhideWhenUsed/>
    <w:rsid w:val="00275B9E"/>
  </w:style>
  <w:style w:type="numbering" w:customStyle="1" w:styleId="1127">
    <w:name w:val="無清單1127"/>
    <w:next w:val="a2"/>
    <w:uiPriority w:val="99"/>
    <w:semiHidden/>
    <w:unhideWhenUsed/>
    <w:rsid w:val="00275B9E"/>
  </w:style>
  <w:style w:type="table" w:customStyle="1" w:styleId="1280">
    <w:name w:val="表格格線128"/>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275B9E"/>
  </w:style>
  <w:style w:type="numbering" w:customStyle="1" w:styleId="NoList1226">
    <w:name w:val="No List1226"/>
    <w:next w:val="a2"/>
    <w:uiPriority w:val="99"/>
    <w:semiHidden/>
    <w:unhideWhenUsed/>
    <w:rsid w:val="00275B9E"/>
  </w:style>
  <w:style w:type="numbering" w:customStyle="1" w:styleId="11260">
    <w:name w:val="リストなし1126"/>
    <w:next w:val="a2"/>
    <w:uiPriority w:val="99"/>
    <w:semiHidden/>
    <w:unhideWhenUsed/>
    <w:rsid w:val="00275B9E"/>
  </w:style>
  <w:style w:type="numbering" w:customStyle="1" w:styleId="11261">
    <w:name w:val="无列表1126"/>
    <w:next w:val="a2"/>
    <w:semiHidden/>
    <w:rsid w:val="00275B9E"/>
  </w:style>
  <w:style w:type="numbering" w:customStyle="1" w:styleId="NoList2126">
    <w:name w:val="No List2126"/>
    <w:next w:val="a2"/>
    <w:semiHidden/>
    <w:rsid w:val="00275B9E"/>
  </w:style>
  <w:style w:type="numbering" w:customStyle="1" w:styleId="NoList3126">
    <w:name w:val="No List3126"/>
    <w:next w:val="a2"/>
    <w:uiPriority w:val="99"/>
    <w:semiHidden/>
    <w:rsid w:val="00275B9E"/>
  </w:style>
  <w:style w:type="numbering" w:customStyle="1" w:styleId="NoList11127">
    <w:name w:val="No List11127"/>
    <w:next w:val="a2"/>
    <w:uiPriority w:val="99"/>
    <w:semiHidden/>
    <w:unhideWhenUsed/>
    <w:rsid w:val="00275B9E"/>
  </w:style>
  <w:style w:type="numbering" w:customStyle="1" w:styleId="12260">
    <w:name w:val="無清單1226"/>
    <w:next w:val="a2"/>
    <w:uiPriority w:val="99"/>
    <w:semiHidden/>
    <w:unhideWhenUsed/>
    <w:rsid w:val="00275B9E"/>
  </w:style>
  <w:style w:type="numbering" w:customStyle="1" w:styleId="11126">
    <w:name w:val="無清單11126"/>
    <w:next w:val="a2"/>
    <w:uiPriority w:val="99"/>
    <w:semiHidden/>
    <w:unhideWhenUsed/>
    <w:rsid w:val="00275B9E"/>
  </w:style>
  <w:style w:type="numbering" w:customStyle="1" w:styleId="NoList65">
    <w:name w:val="No List65"/>
    <w:next w:val="a2"/>
    <w:uiPriority w:val="99"/>
    <w:semiHidden/>
    <w:unhideWhenUsed/>
    <w:rsid w:val="00275B9E"/>
  </w:style>
  <w:style w:type="table" w:customStyle="1" w:styleId="TableGrid76">
    <w:name w:val="Table Grid76"/>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275B9E"/>
  </w:style>
  <w:style w:type="numbering" w:customStyle="1" w:styleId="1352">
    <w:name w:val="リストなし135"/>
    <w:next w:val="a2"/>
    <w:uiPriority w:val="99"/>
    <w:semiHidden/>
    <w:unhideWhenUsed/>
    <w:rsid w:val="00275B9E"/>
  </w:style>
  <w:style w:type="table" w:customStyle="1" w:styleId="TableGrid136">
    <w:name w:val="Table Grid136"/>
    <w:basedOn w:val="a1"/>
    <w:next w:val="aff4"/>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275B9E"/>
  </w:style>
  <w:style w:type="table" w:customStyle="1" w:styleId="3360">
    <w:name w:val="网格型33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275B9E"/>
  </w:style>
  <w:style w:type="numbering" w:customStyle="1" w:styleId="NoList335">
    <w:name w:val="No List335"/>
    <w:next w:val="a2"/>
    <w:uiPriority w:val="99"/>
    <w:semiHidden/>
    <w:rsid w:val="00275B9E"/>
  </w:style>
  <w:style w:type="table" w:customStyle="1" w:styleId="TableGrid436">
    <w:name w:val="Table Grid436"/>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275B9E"/>
  </w:style>
  <w:style w:type="numbering" w:customStyle="1" w:styleId="1450">
    <w:name w:val="無清單145"/>
    <w:next w:val="a2"/>
    <w:uiPriority w:val="99"/>
    <w:semiHidden/>
    <w:unhideWhenUsed/>
    <w:rsid w:val="00275B9E"/>
  </w:style>
  <w:style w:type="numbering" w:customStyle="1" w:styleId="1135">
    <w:name w:val="無清單1135"/>
    <w:next w:val="a2"/>
    <w:uiPriority w:val="99"/>
    <w:semiHidden/>
    <w:unhideWhenUsed/>
    <w:rsid w:val="00275B9E"/>
  </w:style>
  <w:style w:type="table" w:customStyle="1" w:styleId="1360">
    <w:name w:val="表格格線136"/>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275B9E"/>
  </w:style>
  <w:style w:type="numbering" w:customStyle="1" w:styleId="NoList1235">
    <w:name w:val="No List1235"/>
    <w:next w:val="a2"/>
    <w:uiPriority w:val="99"/>
    <w:semiHidden/>
    <w:unhideWhenUsed/>
    <w:rsid w:val="00275B9E"/>
  </w:style>
  <w:style w:type="numbering" w:customStyle="1" w:styleId="11350">
    <w:name w:val="リストなし1135"/>
    <w:next w:val="a2"/>
    <w:uiPriority w:val="99"/>
    <w:semiHidden/>
    <w:unhideWhenUsed/>
    <w:rsid w:val="00275B9E"/>
  </w:style>
  <w:style w:type="numbering" w:customStyle="1" w:styleId="11351">
    <w:name w:val="无列表1135"/>
    <w:next w:val="a2"/>
    <w:semiHidden/>
    <w:rsid w:val="00275B9E"/>
  </w:style>
  <w:style w:type="numbering" w:customStyle="1" w:styleId="NoList2135">
    <w:name w:val="No List2135"/>
    <w:next w:val="a2"/>
    <w:semiHidden/>
    <w:rsid w:val="00275B9E"/>
  </w:style>
  <w:style w:type="numbering" w:customStyle="1" w:styleId="NoList3135">
    <w:name w:val="No List3135"/>
    <w:next w:val="a2"/>
    <w:uiPriority w:val="99"/>
    <w:semiHidden/>
    <w:rsid w:val="00275B9E"/>
  </w:style>
  <w:style w:type="numbering" w:customStyle="1" w:styleId="NoList11135">
    <w:name w:val="No List11135"/>
    <w:next w:val="a2"/>
    <w:uiPriority w:val="99"/>
    <w:semiHidden/>
    <w:unhideWhenUsed/>
    <w:rsid w:val="00275B9E"/>
  </w:style>
  <w:style w:type="numbering" w:customStyle="1" w:styleId="1235">
    <w:name w:val="無清單1235"/>
    <w:next w:val="a2"/>
    <w:uiPriority w:val="99"/>
    <w:semiHidden/>
    <w:unhideWhenUsed/>
    <w:rsid w:val="00275B9E"/>
  </w:style>
  <w:style w:type="numbering" w:customStyle="1" w:styleId="11135">
    <w:name w:val="無清單11135"/>
    <w:next w:val="a2"/>
    <w:uiPriority w:val="99"/>
    <w:semiHidden/>
    <w:unhideWhenUsed/>
    <w:rsid w:val="00275B9E"/>
  </w:style>
  <w:style w:type="numbering" w:customStyle="1" w:styleId="NoList415">
    <w:name w:val="No List415"/>
    <w:next w:val="a2"/>
    <w:uiPriority w:val="99"/>
    <w:semiHidden/>
    <w:unhideWhenUsed/>
    <w:rsid w:val="00275B9E"/>
  </w:style>
  <w:style w:type="table" w:customStyle="1" w:styleId="TableGrid516">
    <w:name w:val="Table Grid516"/>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275B9E"/>
  </w:style>
  <w:style w:type="numbering" w:customStyle="1" w:styleId="111150">
    <w:name w:val="リストなし11115"/>
    <w:next w:val="a2"/>
    <w:uiPriority w:val="99"/>
    <w:semiHidden/>
    <w:unhideWhenUsed/>
    <w:rsid w:val="00275B9E"/>
  </w:style>
  <w:style w:type="numbering" w:customStyle="1" w:styleId="111151">
    <w:name w:val="无列表11115"/>
    <w:next w:val="a2"/>
    <w:semiHidden/>
    <w:rsid w:val="00275B9E"/>
  </w:style>
  <w:style w:type="numbering" w:customStyle="1" w:styleId="NoList21115">
    <w:name w:val="No List21115"/>
    <w:next w:val="a2"/>
    <w:semiHidden/>
    <w:rsid w:val="00275B9E"/>
  </w:style>
  <w:style w:type="numbering" w:customStyle="1" w:styleId="NoList31115">
    <w:name w:val="No List31115"/>
    <w:next w:val="a2"/>
    <w:uiPriority w:val="99"/>
    <w:semiHidden/>
    <w:rsid w:val="00275B9E"/>
  </w:style>
  <w:style w:type="numbering" w:customStyle="1" w:styleId="NoList111115">
    <w:name w:val="No List111115"/>
    <w:next w:val="a2"/>
    <w:uiPriority w:val="99"/>
    <w:semiHidden/>
    <w:unhideWhenUsed/>
    <w:rsid w:val="00275B9E"/>
  </w:style>
  <w:style w:type="numbering" w:customStyle="1" w:styleId="12115">
    <w:name w:val="無清單12115"/>
    <w:next w:val="a2"/>
    <w:uiPriority w:val="99"/>
    <w:semiHidden/>
    <w:unhideWhenUsed/>
    <w:rsid w:val="00275B9E"/>
  </w:style>
  <w:style w:type="numbering" w:customStyle="1" w:styleId="111115">
    <w:name w:val="無清單111115"/>
    <w:next w:val="a2"/>
    <w:uiPriority w:val="99"/>
    <w:semiHidden/>
    <w:unhideWhenUsed/>
    <w:rsid w:val="00275B9E"/>
  </w:style>
  <w:style w:type="numbering" w:customStyle="1" w:styleId="NoList515">
    <w:name w:val="No List515"/>
    <w:next w:val="a2"/>
    <w:uiPriority w:val="99"/>
    <w:semiHidden/>
    <w:unhideWhenUsed/>
    <w:rsid w:val="00275B9E"/>
  </w:style>
  <w:style w:type="table" w:customStyle="1" w:styleId="TableGrid616">
    <w:name w:val="Table Grid616"/>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275B9E"/>
  </w:style>
  <w:style w:type="numbering" w:customStyle="1" w:styleId="12152">
    <w:name w:val="リストなし1215"/>
    <w:next w:val="a2"/>
    <w:uiPriority w:val="99"/>
    <w:semiHidden/>
    <w:unhideWhenUsed/>
    <w:rsid w:val="00275B9E"/>
  </w:style>
  <w:style w:type="table" w:customStyle="1" w:styleId="TableGrid1216">
    <w:name w:val="Table Grid1216"/>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275B9E"/>
  </w:style>
  <w:style w:type="table" w:customStyle="1" w:styleId="3216">
    <w:name w:val="网格型321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275B9E"/>
  </w:style>
  <w:style w:type="numbering" w:customStyle="1" w:styleId="NoList3215">
    <w:name w:val="No List3215"/>
    <w:next w:val="a2"/>
    <w:uiPriority w:val="99"/>
    <w:semiHidden/>
    <w:rsid w:val="00275B9E"/>
  </w:style>
  <w:style w:type="table" w:customStyle="1" w:styleId="TableGrid4216">
    <w:name w:val="Table Grid4216"/>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275B9E"/>
  </w:style>
  <w:style w:type="numbering" w:customStyle="1" w:styleId="1315">
    <w:name w:val="無清單1315"/>
    <w:next w:val="a2"/>
    <w:uiPriority w:val="99"/>
    <w:semiHidden/>
    <w:unhideWhenUsed/>
    <w:rsid w:val="00275B9E"/>
  </w:style>
  <w:style w:type="numbering" w:customStyle="1" w:styleId="11215">
    <w:name w:val="無清單11215"/>
    <w:next w:val="a2"/>
    <w:uiPriority w:val="99"/>
    <w:semiHidden/>
    <w:unhideWhenUsed/>
    <w:rsid w:val="00275B9E"/>
  </w:style>
  <w:style w:type="table" w:customStyle="1" w:styleId="12160">
    <w:name w:val="表格格線1216"/>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275B9E"/>
  </w:style>
  <w:style w:type="numbering" w:customStyle="1" w:styleId="NoList12215">
    <w:name w:val="No List12215"/>
    <w:next w:val="a2"/>
    <w:uiPriority w:val="99"/>
    <w:semiHidden/>
    <w:unhideWhenUsed/>
    <w:rsid w:val="00275B9E"/>
  </w:style>
  <w:style w:type="numbering" w:customStyle="1" w:styleId="112150">
    <w:name w:val="リストなし11215"/>
    <w:next w:val="a2"/>
    <w:uiPriority w:val="99"/>
    <w:semiHidden/>
    <w:unhideWhenUsed/>
    <w:rsid w:val="00275B9E"/>
  </w:style>
  <w:style w:type="numbering" w:customStyle="1" w:styleId="112151">
    <w:name w:val="无列表11215"/>
    <w:next w:val="a2"/>
    <w:semiHidden/>
    <w:rsid w:val="00275B9E"/>
  </w:style>
  <w:style w:type="numbering" w:customStyle="1" w:styleId="NoList21215">
    <w:name w:val="No List21215"/>
    <w:next w:val="a2"/>
    <w:semiHidden/>
    <w:rsid w:val="00275B9E"/>
  </w:style>
  <w:style w:type="numbering" w:customStyle="1" w:styleId="NoList31215">
    <w:name w:val="No List31215"/>
    <w:next w:val="a2"/>
    <w:uiPriority w:val="99"/>
    <w:semiHidden/>
    <w:rsid w:val="00275B9E"/>
  </w:style>
  <w:style w:type="numbering" w:customStyle="1" w:styleId="NoList111215">
    <w:name w:val="No List111215"/>
    <w:next w:val="a2"/>
    <w:uiPriority w:val="99"/>
    <w:semiHidden/>
    <w:unhideWhenUsed/>
    <w:rsid w:val="00275B9E"/>
  </w:style>
  <w:style w:type="numbering" w:customStyle="1" w:styleId="12215">
    <w:name w:val="無清單12215"/>
    <w:next w:val="a2"/>
    <w:uiPriority w:val="99"/>
    <w:semiHidden/>
    <w:unhideWhenUsed/>
    <w:rsid w:val="00275B9E"/>
  </w:style>
  <w:style w:type="numbering" w:customStyle="1" w:styleId="111215">
    <w:name w:val="無清單111215"/>
    <w:next w:val="a2"/>
    <w:uiPriority w:val="99"/>
    <w:semiHidden/>
    <w:unhideWhenUsed/>
    <w:rsid w:val="00275B9E"/>
  </w:style>
  <w:style w:type="table" w:customStyle="1" w:styleId="174">
    <w:name w:val="网格型17"/>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275B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275B9E"/>
  </w:style>
  <w:style w:type="table" w:customStyle="1" w:styleId="261">
    <w:name w:val="网格型26"/>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275B9E"/>
  </w:style>
  <w:style w:type="numbering" w:customStyle="1" w:styleId="NoList11314">
    <w:name w:val="No List11314"/>
    <w:next w:val="a2"/>
    <w:uiPriority w:val="99"/>
    <w:semiHidden/>
    <w:unhideWhenUsed/>
    <w:rsid w:val="00275B9E"/>
  </w:style>
  <w:style w:type="numbering" w:customStyle="1" w:styleId="NoList4115">
    <w:name w:val="No List4115"/>
    <w:next w:val="a2"/>
    <w:uiPriority w:val="99"/>
    <w:semiHidden/>
    <w:unhideWhenUsed/>
    <w:rsid w:val="00275B9E"/>
  </w:style>
  <w:style w:type="table" w:customStyle="1" w:styleId="TableGrid1127">
    <w:name w:val="Table Grid1127"/>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275B9E"/>
  </w:style>
  <w:style w:type="numbering" w:customStyle="1" w:styleId="NoList121115">
    <w:name w:val="No List121115"/>
    <w:next w:val="a2"/>
    <w:uiPriority w:val="99"/>
    <w:semiHidden/>
    <w:unhideWhenUsed/>
    <w:rsid w:val="00275B9E"/>
  </w:style>
  <w:style w:type="numbering" w:customStyle="1" w:styleId="1111150">
    <w:name w:val="リストなし111115"/>
    <w:next w:val="a2"/>
    <w:uiPriority w:val="99"/>
    <w:semiHidden/>
    <w:unhideWhenUsed/>
    <w:rsid w:val="00275B9E"/>
  </w:style>
  <w:style w:type="numbering" w:customStyle="1" w:styleId="1111151">
    <w:name w:val="无列表111115"/>
    <w:next w:val="a2"/>
    <w:semiHidden/>
    <w:rsid w:val="00275B9E"/>
  </w:style>
  <w:style w:type="numbering" w:customStyle="1" w:styleId="NoList211115">
    <w:name w:val="No List211115"/>
    <w:next w:val="a2"/>
    <w:semiHidden/>
    <w:rsid w:val="00275B9E"/>
  </w:style>
  <w:style w:type="numbering" w:customStyle="1" w:styleId="NoList311115">
    <w:name w:val="No List311115"/>
    <w:next w:val="a2"/>
    <w:uiPriority w:val="99"/>
    <w:semiHidden/>
    <w:rsid w:val="00275B9E"/>
  </w:style>
  <w:style w:type="numbering" w:customStyle="1" w:styleId="NoList1111115">
    <w:name w:val="No List1111115"/>
    <w:next w:val="a2"/>
    <w:uiPriority w:val="99"/>
    <w:semiHidden/>
    <w:unhideWhenUsed/>
    <w:rsid w:val="00275B9E"/>
  </w:style>
  <w:style w:type="numbering" w:customStyle="1" w:styleId="121115">
    <w:name w:val="無清單121115"/>
    <w:next w:val="a2"/>
    <w:uiPriority w:val="99"/>
    <w:semiHidden/>
    <w:unhideWhenUsed/>
    <w:rsid w:val="00275B9E"/>
  </w:style>
  <w:style w:type="numbering" w:customStyle="1" w:styleId="1111115">
    <w:name w:val="無清單1111115"/>
    <w:next w:val="a2"/>
    <w:uiPriority w:val="99"/>
    <w:semiHidden/>
    <w:unhideWhenUsed/>
    <w:rsid w:val="00275B9E"/>
  </w:style>
  <w:style w:type="numbering" w:customStyle="1" w:styleId="NoList13115">
    <w:name w:val="No List13115"/>
    <w:next w:val="a2"/>
    <w:uiPriority w:val="99"/>
    <w:semiHidden/>
    <w:unhideWhenUsed/>
    <w:rsid w:val="00275B9E"/>
  </w:style>
  <w:style w:type="numbering" w:customStyle="1" w:styleId="121150">
    <w:name w:val="リストなし12115"/>
    <w:next w:val="a2"/>
    <w:uiPriority w:val="99"/>
    <w:semiHidden/>
    <w:unhideWhenUsed/>
    <w:rsid w:val="00275B9E"/>
  </w:style>
  <w:style w:type="numbering" w:customStyle="1" w:styleId="121151">
    <w:name w:val="无列表12115"/>
    <w:next w:val="a2"/>
    <w:semiHidden/>
    <w:rsid w:val="00275B9E"/>
  </w:style>
  <w:style w:type="numbering" w:customStyle="1" w:styleId="NoList22115">
    <w:name w:val="No List22115"/>
    <w:next w:val="a2"/>
    <w:semiHidden/>
    <w:rsid w:val="00275B9E"/>
  </w:style>
  <w:style w:type="numbering" w:customStyle="1" w:styleId="NoList32115">
    <w:name w:val="No List32115"/>
    <w:next w:val="a2"/>
    <w:uiPriority w:val="99"/>
    <w:semiHidden/>
    <w:rsid w:val="00275B9E"/>
  </w:style>
  <w:style w:type="numbering" w:customStyle="1" w:styleId="NoList112115">
    <w:name w:val="No List112115"/>
    <w:next w:val="a2"/>
    <w:uiPriority w:val="99"/>
    <w:semiHidden/>
    <w:unhideWhenUsed/>
    <w:rsid w:val="00275B9E"/>
  </w:style>
  <w:style w:type="numbering" w:customStyle="1" w:styleId="13115">
    <w:name w:val="無清單13115"/>
    <w:next w:val="a2"/>
    <w:uiPriority w:val="99"/>
    <w:semiHidden/>
    <w:unhideWhenUsed/>
    <w:rsid w:val="00275B9E"/>
  </w:style>
  <w:style w:type="numbering" w:customStyle="1" w:styleId="112115">
    <w:name w:val="無清單112115"/>
    <w:next w:val="a2"/>
    <w:uiPriority w:val="99"/>
    <w:semiHidden/>
    <w:unhideWhenUsed/>
    <w:rsid w:val="00275B9E"/>
  </w:style>
  <w:style w:type="numbering" w:customStyle="1" w:styleId="21115">
    <w:name w:val="无列表21115"/>
    <w:next w:val="a2"/>
    <w:uiPriority w:val="99"/>
    <w:semiHidden/>
    <w:unhideWhenUsed/>
    <w:rsid w:val="00275B9E"/>
  </w:style>
  <w:style w:type="numbering" w:customStyle="1" w:styleId="NoList122115">
    <w:name w:val="No List122115"/>
    <w:next w:val="a2"/>
    <w:uiPriority w:val="99"/>
    <w:semiHidden/>
    <w:unhideWhenUsed/>
    <w:rsid w:val="00275B9E"/>
  </w:style>
  <w:style w:type="numbering" w:customStyle="1" w:styleId="1121150">
    <w:name w:val="リストなし112115"/>
    <w:next w:val="a2"/>
    <w:uiPriority w:val="99"/>
    <w:semiHidden/>
    <w:unhideWhenUsed/>
    <w:rsid w:val="00275B9E"/>
  </w:style>
  <w:style w:type="numbering" w:customStyle="1" w:styleId="1121151">
    <w:name w:val="无列表112115"/>
    <w:next w:val="a2"/>
    <w:semiHidden/>
    <w:rsid w:val="00275B9E"/>
  </w:style>
  <w:style w:type="numbering" w:customStyle="1" w:styleId="NoList212115">
    <w:name w:val="No List212115"/>
    <w:next w:val="a2"/>
    <w:semiHidden/>
    <w:rsid w:val="00275B9E"/>
  </w:style>
  <w:style w:type="numbering" w:customStyle="1" w:styleId="NoList312115">
    <w:name w:val="No List312115"/>
    <w:next w:val="a2"/>
    <w:uiPriority w:val="99"/>
    <w:semiHidden/>
    <w:rsid w:val="00275B9E"/>
  </w:style>
  <w:style w:type="numbering" w:customStyle="1" w:styleId="NoList1112115">
    <w:name w:val="No List1112115"/>
    <w:next w:val="a2"/>
    <w:uiPriority w:val="99"/>
    <w:semiHidden/>
    <w:unhideWhenUsed/>
    <w:rsid w:val="00275B9E"/>
  </w:style>
  <w:style w:type="numbering" w:customStyle="1" w:styleId="1221150">
    <w:name w:val="無清單122115"/>
    <w:next w:val="a2"/>
    <w:uiPriority w:val="99"/>
    <w:semiHidden/>
    <w:unhideWhenUsed/>
    <w:rsid w:val="00275B9E"/>
  </w:style>
  <w:style w:type="numbering" w:customStyle="1" w:styleId="1112115">
    <w:name w:val="無清單1112115"/>
    <w:next w:val="a2"/>
    <w:uiPriority w:val="99"/>
    <w:semiHidden/>
    <w:unhideWhenUsed/>
    <w:rsid w:val="00275B9E"/>
  </w:style>
  <w:style w:type="numbering" w:customStyle="1" w:styleId="NoList5114">
    <w:name w:val="No List5114"/>
    <w:next w:val="a2"/>
    <w:uiPriority w:val="99"/>
    <w:semiHidden/>
    <w:unhideWhenUsed/>
    <w:rsid w:val="00275B9E"/>
  </w:style>
  <w:style w:type="numbering" w:customStyle="1" w:styleId="NoList614">
    <w:name w:val="No List614"/>
    <w:next w:val="a2"/>
    <w:uiPriority w:val="99"/>
    <w:semiHidden/>
    <w:unhideWhenUsed/>
    <w:rsid w:val="00275B9E"/>
  </w:style>
  <w:style w:type="numbering" w:customStyle="1" w:styleId="NoList1414">
    <w:name w:val="No List1414"/>
    <w:next w:val="a2"/>
    <w:uiPriority w:val="99"/>
    <w:semiHidden/>
    <w:unhideWhenUsed/>
    <w:rsid w:val="00275B9E"/>
  </w:style>
  <w:style w:type="numbering" w:customStyle="1" w:styleId="13141">
    <w:name w:val="リストなし1314"/>
    <w:next w:val="a2"/>
    <w:uiPriority w:val="99"/>
    <w:semiHidden/>
    <w:unhideWhenUsed/>
    <w:rsid w:val="00275B9E"/>
  </w:style>
  <w:style w:type="numbering" w:customStyle="1" w:styleId="NoList2314">
    <w:name w:val="No List2314"/>
    <w:next w:val="a2"/>
    <w:semiHidden/>
    <w:rsid w:val="00275B9E"/>
  </w:style>
  <w:style w:type="numbering" w:customStyle="1" w:styleId="NoList3314">
    <w:name w:val="No List3314"/>
    <w:next w:val="a2"/>
    <w:uiPriority w:val="99"/>
    <w:semiHidden/>
    <w:rsid w:val="00275B9E"/>
  </w:style>
  <w:style w:type="numbering" w:customStyle="1" w:styleId="NoList1144">
    <w:name w:val="No List1144"/>
    <w:next w:val="a2"/>
    <w:uiPriority w:val="99"/>
    <w:semiHidden/>
    <w:unhideWhenUsed/>
    <w:rsid w:val="00275B9E"/>
  </w:style>
  <w:style w:type="numbering" w:customStyle="1" w:styleId="14140">
    <w:name w:val="無清單1414"/>
    <w:next w:val="a2"/>
    <w:uiPriority w:val="99"/>
    <w:semiHidden/>
    <w:unhideWhenUsed/>
    <w:rsid w:val="00275B9E"/>
  </w:style>
  <w:style w:type="numbering" w:customStyle="1" w:styleId="11314">
    <w:name w:val="無清單11314"/>
    <w:next w:val="a2"/>
    <w:uiPriority w:val="99"/>
    <w:semiHidden/>
    <w:unhideWhenUsed/>
    <w:rsid w:val="00275B9E"/>
  </w:style>
  <w:style w:type="numbering" w:customStyle="1" w:styleId="NoList424">
    <w:name w:val="No List424"/>
    <w:next w:val="a2"/>
    <w:uiPriority w:val="99"/>
    <w:semiHidden/>
    <w:unhideWhenUsed/>
    <w:rsid w:val="00275B9E"/>
  </w:style>
  <w:style w:type="numbering" w:customStyle="1" w:styleId="NoList12314">
    <w:name w:val="No List12314"/>
    <w:next w:val="a2"/>
    <w:uiPriority w:val="99"/>
    <w:semiHidden/>
    <w:unhideWhenUsed/>
    <w:rsid w:val="00275B9E"/>
  </w:style>
  <w:style w:type="numbering" w:customStyle="1" w:styleId="113140">
    <w:name w:val="リストなし11314"/>
    <w:next w:val="a2"/>
    <w:uiPriority w:val="99"/>
    <w:semiHidden/>
    <w:unhideWhenUsed/>
    <w:rsid w:val="00275B9E"/>
  </w:style>
  <w:style w:type="numbering" w:customStyle="1" w:styleId="113141">
    <w:name w:val="无列表11314"/>
    <w:next w:val="a2"/>
    <w:semiHidden/>
    <w:rsid w:val="00275B9E"/>
  </w:style>
  <w:style w:type="numbering" w:customStyle="1" w:styleId="NoList21314">
    <w:name w:val="No List21314"/>
    <w:next w:val="a2"/>
    <w:semiHidden/>
    <w:rsid w:val="00275B9E"/>
  </w:style>
  <w:style w:type="numbering" w:customStyle="1" w:styleId="NoList31314">
    <w:name w:val="No List31314"/>
    <w:next w:val="a2"/>
    <w:uiPriority w:val="99"/>
    <w:semiHidden/>
    <w:rsid w:val="00275B9E"/>
  </w:style>
  <w:style w:type="numbering" w:customStyle="1" w:styleId="NoList111314">
    <w:name w:val="No List111314"/>
    <w:next w:val="a2"/>
    <w:uiPriority w:val="99"/>
    <w:semiHidden/>
    <w:unhideWhenUsed/>
    <w:rsid w:val="00275B9E"/>
  </w:style>
  <w:style w:type="numbering" w:customStyle="1" w:styleId="12314">
    <w:name w:val="無清單12314"/>
    <w:next w:val="a2"/>
    <w:uiPriority w:val="99"/>
    <w:semiHidden/>
    <w:unhideWhenUsed/>
    <w:rsid w:val="00275B9E"/>
  </w:style>
  <w:style w:type="numbering" w:customStyle="1" w:styleId="111314">
    <w:name w:val="無清單111314"/>
    <w:next w:val="a2"/>
    <w:uiPriority w:val="99"/>
    <w:semiHidden/>
    <w:unhideWhenUsed/>
    <w:rsid w:val="00275B9E"/>
  </w:style>
  <w:style w:type="numbering" w:customStyle="1" w:styleId="NoList12124">
    <w:name w:val="No List12124"/>
    <w:next w:val="a2"/>
    <w:uiPriority w:val="99"/>
    <w:semiHidden/>
    <w:unhideWhenUsed/>
    <w:rsid w:val="00275B9E"/>
  </w:style>
  <w:style w:type="numbering" w:customStyle="1" w:styleId="111241">
    <w:name w:val="リストなし11124"/>
    <w:next w:val="a2"/>
    <w:uiPriority w:val="99"/>
    <w:semiHidden/>
    <w:unhideWhenUsed/>
    <w:rsid w:val="00275B9E"/>
  </w:style>
  <w:style w:type="numbering" w:customStyle="1" w:styleId="111242">
    <w:name w:val="无列表11124"/>
    <w:next w:val="a2"/>
    <w:semiHidden/>
    <w:rsid w:val="00275B9E"/>
  </w:style>
  <w:style w:type="numbering" w:customStyle="1" w:styleId="NoList21124">
    <w:name w:val="No List21124"/>
    <w:next w:val="a2"/>
    <w:semiHidden/>
    <w:rsid w:val="00275B9E"/>
  </w:style>
  <w:style w:type="numbering" w:customStyle="1" w:styleId="NoList31124">
    <w:name w:val="No List31124"/>
    <w:next w:val="a2"/>
    <w:uiPriority w:val="99"/>
    <w:semiHidden/>
    <w:rsid w:val="00275B9E"/>
  </w:style>
  <w:style w:type="numbering" w:customStyle="1" w:styleId="NoList111124">
    <w:name w:val="No List111124"/>
    <w:next w:val="a2"/>
    <w:uiPriority w:val="99"/>
    <w:semiHidden/>
    <w:unhideWhenUsed/>
    <w:rsid w:val="00275B9E"/>
  </w:style>
  <w:style w:type="numbering" w:customStyle="1" w:styleId="12124">
    <w:name w:val="無清單12124"/>
    <w:next w:val="a2"/>
    <w:uiPriority w:val="99"/>
    <w:semiHidden/>
    <w:unhideWhenUsed/>
    <w:rsid w:val="00275B9E"/>
  </w:style>
  <w:style w:type="numbering" w:customStyle="1" w:styleId="1111240">
    <w:name w:val="無清單111124"/>
    <w:next w:val="a2"/>
    <w:uiPriority w:val="99"/>
    <w:semiHidden/>
    <w:unhideWhenUsed/>
    <w:rsid w:val="00275B9E"/>
  </w:style>
  <w:style w:type="numbering" w:customStyle="1" w:styleId="NoList524">
    <w:name w:val="No List524"/>
    <w:next w:val="a2"/>
    <w:uiPriority w:val="99"/>
    <w:semiHidden/>
    <w:unhideWhenUsed/>
    <w:rsid w:val="00275B9E"/>
  </w:style>
  <w:style w:type="numbering" w:customStyle="1" w:styleId="NoList1324">
    <w:name w:val="No List1324"/>
    <w:next w:val="a2"/>
    <w:uiPriority w:val="99"/>
    <w:semiHidden/>
    <w:unhideWhenUsed/>
    <w:rsid w:val="00275B9E"/>
  </w:style>
  <w:style w:type="numbering" w:customStyle="1" w:styleId="12242">
    <w:name w:val="リストなし1224"/>
    <w:next w:val="a2"/>
    <w:uiPriority w:val="99"/>
    <w:semiHidden/>
    <w:unhideWhenUsed/>
    <w:rsid w:val="00275B9E"/>
  </w:style>
  <w:style w:type="numbering" w:customStyle="1" w:styleId="12251">
    <w:name w:val="无列表1225"/>
    <w:next w:val="a2"/>
    <w:semiHidden/>
    <w:rsid w:val="00275B9E"/>
  </w:style>
  <w:style w:type="numbering" w:customStyle="1" w:styleId="NoList2224">
    <w:name w:val="No List2224"/>
    <w:next w:val="a2"/>
    <w:semiHidden/>
    <w:rsid w:val="00275B9E"/>
  </w:style>
  <w:style w:type="numbering" w:customStyle="1" w:styleId="NoList3224">
    <w:name w:val="No List3224"/>
    <w:next w:val="a2"/>
    <w:uiPriority w:val="99"/>
    <w:semiHidden/>
    <w:rsid w:val="00275B9E"/>
  </w:style>
  <w:style w:type="numbering" w:customStyle="1" w:styleId="NoList11224">
    <w:name w:val="No List11224"/>
    <w:next w:val="a2"/>
    <w:uiPriority w:val="99"/>
    <w:semiHidden/>
    <w:unhideWhenUsed/>
    <w:rsid w:val="00275B9E"/>
  </w:style>
  <w:style w:type="numbering" w:customStyle="1" w:styleId="1324">
    <w:name w:val="無清單1324"/>
    <w:next w:val="a2"/>
    <w:uiPriority w:val="99"/>
    <w:semiHidden/>
    <w:unhideWhenUsed/>
    <w:rsid w:val="00275B9E"/>
  </w:style>
  <w:style w:type="numbering" w:customStyle="1" w:styleId="11224">
    <w:name w:val="無清單11224"/>
    <w:next w:val="a2"/>
    <w:uiPriority w:val="99"/>
    <w:semiHidden/>
    <w:unhideWhenUsed/>
    <w:rsid w:val="00275B9E"/>
  </w:style>
  <w:style w:type="numbering" w:customStyle="1" w:styleId="2124">
    <w:name w:val="无列表2124"/>
    <w:next w:val="a2"/>
    <w:uiPriority w:val="99"/>
    <w:semiHidden/>
    <w:unhideWhenUsed/>
    <w:rsid w:val="00275B9E"/>
  </w:style>
  <w:style w:type="numbering" w:customStyle="1" w:styleId="NoList111224">
    <w:name w:val="No List111224"/>
    <w:next w:val="a2"/>
    <w:uiPriority w:val="99"/>
    <w:semiHidden/>
    <w:unhideWhenUsed/>
    <w:rsid w:val="00275B9E"/>
  </w:style>
  <w:style w:type="numbering" w:customStyle="1" w:styleId="NoList74">
    <w:name w:val="No List74"/>
    <w:next w:val="a2"/>
    <w:uiPriority w:val="99"/>
    <w:semiHidden/>
    <w:unhideWhenUsed/>
    <w:rsid w:val="00275B9E"/>
  </w:style>
  <w:style w:type="table" w:customStyle="1" w:styleId="TableGrid86">
    <w:name w:val="Table Grid86"/>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275B9E"/>
  </w:style>
  <w:style w:type="numbering" w:customStyle="1" w:styleId="1442">
    <w:name w:val="リストなし144"/>
    <w:next w:val="a2"/>
    <w:uiPriority w:val="99"/>
    <w:semiHidden/>
    <w:unhideWhenUsed/>
    <w:rsid w:val="00275B9E"/>
  </w:style>
  <w:style w:type="table" w:customStyle="1" w:styleId="TableGrid146">
    <w:name w:val="Table Grid146"/>
    <w:basedOn w:val="a1"/>
    <w:next w:val="aff4"/>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275B9E"/>
  </w:style>
  <w:style w:type="table" w:customStyle="1" w:styleId="3460">
    <w:name w:val="网格型34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275B9E"/>
  </w:style>
  <w:style w:type="numbering" w:customStyle="1" w:styleId="NoList344">
    <w:name w:val="No List344"/>
    <w:next w:val="a2"/>
    <w:uiPriority w:val="99"/>
    <w:semiHidden/>
    <w:rsid w:val="00275B9E"/>
  </w:style>
  <w:style w:type="table" w:customStyle="1" w:styleId="TableGrid446">
    <w:name w:val="Table Grid446"/>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275B9E"/>
  </w:style>
  <w:style w:type="numbering" w:customStyle="1" w:styleId="1541">
    <w:name w:val="無清單154"/>
    <w:next w:val="a2"/>
    <w:uiPriority w:val="99"/>
    <w:semiHidden/>
    <w:unhideWhenUsed/>
    <w:rsid w:val="00275B9E"/>
  </w:style>
  <w:style w:type="numbering" w:customStyle="1" w:styleId="11440">
    <w:name w:val="無清單1144"/>
    <w:next w:val="a2"/>
    <w:uiPriority w:val="99"/>
    <w:semiHidden/>
    <w:unhideWhenUsed/>
    <w:rsid w:val="00275B9E"/>
  </w:style>
  <w:style w:type="table" w:customStyle="1" w:styleId="146">
    <w:name w:val="表格格線146"/>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275B9E"/>
  </w:style>
  <w:style w:type="table" w:customStyle="1" w:styleId="TableGrid526">
    <w:name w:val="Table Grid526"/>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275B9E"/>
  </w:style>
  <w:style w:type="numbering" w:customStyle="1" w:styleId="11441">
    <w:name w:val="リストなし1144"/>
    <w:next w:val="a2"/>
    <w:uiPriority w:val="99"/>
    <w:semiHidden/>
    <w:unhideWhenUsed/>
    <w:rsid w:val="00275B9E"/>
  </w:style>
  <w:style w:type="table" w:customStyle="1" w:styleId="TableGrid1136">
    <w:name w:val="Table Grid1136"/>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275B9E"/>
  </w:style>
  <w:style w:type="table" w:customStyle="1" w:styleId="31260">
    <w:name w:val="网格型312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275B9E"/>
  </w:style>
  <w:style w:type="numbering" w:customStyle="1" w:styleId="NoList3144">
    <w:name w:val="No List3144"/>
    <w:next w:val="a2"/>
    <w:uiPriority w:val="99"/>
    <w:semiHidden/>
    <w:rsid w:val="00275B9E"/>
  </w:style>
  <w:style w:type="table" w:customStyle="1" w:styleId="TableGrid4126">
    <w:name w:val="Table Grid4126"/>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275B9E"/>
  </w:style>
  <w:style w:type="numbering" w:customStyle="1" w:styleId="1244">
    <w:name w:val="無清單1244"/>
    <w:next w:val="a2"/>
    <w:uiPriority w:val="99"/>
    <w:semiHidden/>
    <w:unhideWhenUsed/>
    <w:rsid w:val="00275B9E"/>
  </w:style>
  <w:style w:type="numbering" w:customStyle="1" w:styleId="11144">
    <w:name w:val="無清單11144"/>
    <w:next w:val="a2"/>
    <w:uiPriority w:val="99"/>
    <w:semiHidden/>
    <w:unhideWhenUsed/>
    <w:rsid w:val="00275B9E"/>
  </w:style>
  <w:style w:type="table" w:customStyle="1" w:styleId="11262">
    <w:name w:val="表格格線1126"/>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275B9E"/>
  </w:style>
  <w:style w:type="numbering" w:customStyle="1" w:styleId="NoList12134">
    <w:name w:val="No List12134"/>
    <w:next w:val="a2"/>
    <w:uiPriority w:val="99"/>
    <w:semiHidden/>
    <w:unhideWhenUsed/>
    <w:rsid w:val="00275B9E"/>
  </w:style>
  <w:style w:type="numbering" w:customStyle="1" w:styleId="111341">
    <w:name w:val="リストなし11134"/>
    <w:next w:val="a2"/>
    <w:uiPriority w:val="99"/>
    <w:semiHidden/>
    <w:unhideWhenUsed/>
    <w:rsid w:val="00275B9E"/>
  </w:style>
  <w:style w:type="numbering" w:customStyle="1" w:styleId="111342">
    <w:name w:val="无列表11134"/>
    <w:next w:val="a2"/>
    <w:semiHidden/>
    <w:rsid w:val="00275B9E"/>
  </w:style>
  <w:style w:type="numbering" w:customStyle="1" w:styleId="NoList21134">
    <w:name w:val="No List21134"/>
    <w:next w:val="a2"/>
    <w:semiHidden/>
    <w:rsid w:val="00275B9E"/>
  </w:style>
  <w:style w:type="numbering" w:customStyle="1" w:styleId="NoList31134">
    <w:name w:val="No List31134"/>
    <w:next w:val="a2"/>
    <w:uiPriority w:val="99"/>
    <w:semiHidden/>
    <w:rsid w:val="00275B9E"/>
  </w:style>
  <w:style w:type="numbering" w:customStyle="1" w:styleId="NoList111134">
    <w:name w:val="No List111134"/>
    <w:next w:val="a2"/>
    <w:uiPriority w:val="99"/>
    <w:semiHidden/>
    <w:unhideWhenUsed/>
    <w:rsid w:val="00275B9E"/>
  </w:style>
  <w:style w:type="numbering" w:customStyle="1" w:styleId="12134">
    <w:name w:val="無清單12134"/>
    <w:next w:val="a2"/>
    <w:uiPriority w:val="99"/>
    <w:semiHidden/>
    <w:unhideWhenUsed/>
    <w:rsid w:val="00275B9E"/>
  </w:style>
  <w:style w:type="numbering" w:customStyle="1" w:styleId="111134">
    <w:name w:val="無清單111134"/>
    <w:next w:val="a2"/>
    <w:uiPriority w:val="99"/>
    <w:semiHidden/>
    <w:unhideWhenUsed/>
    <w:rsid w:val="00275B9E"/>
  </w:style>
  <w:style w:type="numbering" w:customStyle="1" w:styleId="NoList534">
    <w:name w:val="No List534"/>
    <w:next w:val="a2"/>
    <w:uiPriority w:val="99"/>
    <w:semiHidden/>
    <w:unhideWhenUsed/>
    <w:rsid w:val="00275B9E"/>
  </w:style>
  <w:style w:type="table" w:customStyle="1" w:styleId="TableGrid626">
    <w:name w:val="Table Grid626"/>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275B9E"/>
  </w:style>
  <w:style w:type="numbering" w:customStyle="1" w:styleId="12342">
    <w:name w:val="リストなし1234"/>
    <w:next w:val="a2"/>
    <w:uiPriority w:val="99"/>
    <w:semiHidden/>
    <w:unhideWhenUsed/>
    <w:rsid w:val="00275B9E"/>
  </w:style>
  <w:style w:type="table" w:customStyle="1" w:styleId="TableGrid1226">
    <w:name w:val="Table Grid1226"/>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275B9E"/>
  </w:style>
  <w:style w:type="table" w:customStyle="1" w:styleId="3226">
    <w:name w:val="网格型322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275B9E"/>
  </w:style>
  <w:style w:type="numbering" w:customStyle="1" w:styleId="NoList3234">
    <w:name w:val="No List3234"/>
    <w:next w:val="a2"/>
    <w:uiPriority w:val="99"/>
    <w:semiHidden/>
    <w:rsid w:val="00275B9E"/>
  </w:style>
  <w:style w:type="table" w:customStyle="1" w:styleId="TableGrid4226">
    <w:name w:val="Table Grid4226"/>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275B9E"/>
  </w:style>
  <w:style w:type="numbering" w:customStyle="1" w:styleId="1334">
    <w:name w:val="無清單1334"/>
    <w:next w:val="a2"/>
    <w:uiPriority w:val="99"/>
    <w:semiHidden/>
    <w:unhideWhenUsed/>
    <w:rsid w:val="00275B9E"/>
  </w:style>
  <w:style w:type="numbering" w:customStyle="1" w:styleId="11234">
    <w:name w:val="無清單11234"/>
    <w:next w:val="a2"/>
    <w:uiPriority w:val="99"/>
    <w:semiHidden/>
    <w:unhideWhenUsed/>
    <w:rsid w:val="00275B9E"/>
  </w:style>
  <w:style w:type="table" w:customStyle="1" w:styleId="12261">
    <w:name w:val="表格格線1226"/>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275B9E"/>
  </w:style>
  <w:style w:type="numbering" w:customStyle="1" w:styleId="NoList12224">
    <w:name w:val="No List12224"/>
    <w:next w:val="a2"/>
    <w:uiPriority w:val="99"/>
    <w:semiHidden/>
    <w:unhideWhenUsed/>
    <w:rsid w:val="00275B9E"/>
  </w:style>
  <w:style w:type="numbering" w:customStyle="1" w:styleId="112240">
    <w:name w:val="リストなし11224"/>
    <w:next w:val="a2"/>
    <w:uiPriority w:val="99"/>
    <w:semiHidden/>
    <w:unhideWhenUsed/>
    <w:rsid w:val="00275B9E"/>
  </w:style>
  <w:style w:type="numbering" w:customStyle="1" w:styleId="112241">
    <w:name w:val="无列表11224"/>
    <w:next w:val="a2"/>
    <w:semiHidden/>
    <w:rsid w:val="00275B9E"/>
  </w:style>
  <w:style w:type="numbering" w:customStyle="1" w:styleId="NoList21224">
    <w:name w:val="No List21224"/>
    <w:next w:val="a2"/>
    <w:semiHidden/>
    <w:rsid w:val="00275B9E"/>
  </w:style>
  <w:style w:type="numbering" w:customStyle="1" w:styleId="NoList31224">
    <w:name w:val="No List31224"/>
    <w:next w:val="a2"/>
    <w:uiPriority w:val="99"/>
    <w:semiHidden/>
    <w:rsid w:val="00275B9E"/>
  </w:style>
  <w:style w:type="numbering" w:customStyle="1" w:styleId="NoList111234">
    <w:name w:val="No List111234"/>
    <w:next w:val="a2"/>
    <w:uiPriority w:val="99"/>
    <w:semiHidden/>
    <w:unhideWhenUsed/>
    <w:rsid w:val="00275B9E"/>
  </w:style>
  <w:style w:type="numbering" w:customStyle="1" w:styleId="12224">
    <w:name w:val="無清單12224"/>
    <w:next w:val="a2"/>
    <w:uiPriority w:val="99"/>
    <w:semiHidden/>
    <w:unhideWhenUsed/>
    <w:rsid w:val="00275B9E"/>
  </w:style>
  <w:style w:type="numbering" w:customStyle="1" w:styleId="111224">
    <w:name w:val="無清單111224"/>
    <w:next w:val="a2"/>
    <w:uiPriority w:val="99"/>
    <w:semiHidden/>
    <w:unhideWhenUsed/>
    <w:rsid w:val="00275B9E"/>
  </w:style>
  <w:style w:type="numbering" w:customStyle="1" w:styleId="NoList83">
    <w:name w:val="No List83"/>
    <w:next w:val="a2"/>
    <w:uiPriority w:val="99"/>
    <w:semiHidden/>
    <w:unhideWhenUsed/>
    <w:rsid w:val="00275B9E"/>
  </w:style>
  <w:style w:type="table" w:customStyle="1" w:styleId="TableGrid96">
    <w:name w:val="Table Grid96"/>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275B9E"/>
  </w:style>
  <w:style w:type="numbering" w:customStyle="1" w:styleId="1532">
    <w:name w:val="リストなし153"/>
    <w:next w:val="a2"/>
    <w:uiPriority w:val="99"/>
    <w:semiHidden/>
    <w:unhideWhenUsed/>
    <w:rsid w:val="00275B9E"/>
  </w:style>
  <w:style w:type="table" w:customStyle="1" w:styleId="TableGrid155">
    <w:name w:val="Table Grid155"/>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275B9E"/>
  </w:style>
  <w:style w:type="table" w:customStyle="1" w:styleId="3550">
    <w:name w:val="网格型35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275B9E"/>
  </w:style>
  <w:style w:type="numbering" w:customStyle="1" w:styleId="NoList353">
    <w:name w:val="No List353"/>
    <w:next w:val="a2"/>
    <w:uiPriority w:val="99"/>
    <w:semiHidden/>
    <w:rsid w:val="00275B9E"/>
  </w:style>
  <w:style w:type="table" w:customStyle="1" w:styleId="TableGrid455">
    <w:name w:val="Table Grid455"/>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275B9E"/>
  </w:style>
  <w:style w:type="numbering" w:customStyle="1" w:styleId="1630">
    <w:name w:val="無清單163"/>
    <w:next w:val="a2"/>
    <w:uiPriority w:val="99"/>
    <w:semiHidden/>
    <w:unhideWhenUsed/>
    <w:rsid w:val="00275B9E"/>
  </w:style>
  <w:style w:type="numbering" w:customStyle="1" w:styleId="1153">
    <w:name w:val="無清單1153"/>
    <w:next w:val="a2"/>
    <w:uiPriority w:val="99"/>
    <w:semiHidden/>
    <w:unhideWhenUsed/>
    <w:rsid w:val="00275B9E"/>
  </w:style>
  <w:style w:type="table" w:customStyle="1" w:styleId="155">
    <w:name w:val="表格格線155"/>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275B9E"/>
  </w:style>
  <w:style w:type="table" w:customStyle="1" w:styleId="TableGrid535">
    <w:name w:val="Table Grid535"/>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275B9E"/>
  </w:style>
  <w:style w:type="numbering" w:customStyle="1" w:styleId="11530">
    <w:name w:val="リストなし1153"/>
    <w:next w:val="a2"/>
    <w:uiPriority w:val="99"/>
    <w:semiHidden/>
    <w:unhideWhenUsed/>
    <w:rsid w:val="00275B9E"/>
  </w:style>
  <w:style w:type="table" w:customStyle="1" w:styleId="TableGrid1145">
    <w:name w:val="Table Grid1145"/>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275B9E"/>
  </w:style>
  <w:style w:type="table" w:customStyle="1" w:styleId="3135">
    <w:name w:val="网格型313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275B9E"/>
  </w:style>
  <w:style w:type="numbering" w:customStyle="1" w:styleId="NoList3153">
    <w:name w:val="No List3153"/>
    <w:next w:val="a2"/>
    <w:uiPriority w:val="99"/>
    <w:semiHidden/>
    <w:rsid w:val="00275B9E"/>
  </w:style>
  <w:style w:type="table" w:customStyle="1" w:styleId="TableGrid4135">
    <w:name w:val="Table Grid4135"/>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275B9E"/>
  </w:style>
  <w:style w:type="numbering" w:customStyle="1" w:styleId="1253">
    <w:name w:val="無清單1253"/>
    <w:next w:val="a2"/>
    <w:uiPriority w:val="99"/>
    <w:semiHidden/>
    <w:unhideWhenUsed/>
    <w:rsid w:val="00275B9E"/>
  </w:style>
  <w:style w:type="numbering" w:customStyle="1" w:styleId="11153">
    <w:name w:val="無清單11153"/>
    <w:next w:val="a2"/>
    <w:uiPriority w:val="99"/>
    <w:semiHidden/>
    <w:unhideWhenUsed/>
    <w:rsid w:val="00275B9E"/>
  </w:style>
  <w:style w:type="table" w:customStyle="1" w:styleId="11352">
    <w:name w:val="表格格線1135"/>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275B9E"/>
  </w:style>
  <w:style w:type="numbering" w:customStyle="1" w:styleId="NoList12143">
    <w:name w:val="No List12143"/>
    <w:next w:val="a2"/>
    <w:uiPriority w:val="99"/>
    <w:semiHidden/>
    <w:unhideWhenUsed/>
    <w:rsid w:val="00275B9E"/>
  </w:style>
  <w:style w:type="numbering" w:customStyle="1" w:styleId="111430">
    <w:name w:val="リストなし11143"/>
    <w:next w:val="a2"/>
    <w:uiPriority w:val="99"/>
    <w:semiHidden/>
    <w:unhideWhenUsed/>
    <w:rsid w:val="00275B9E"/>
  </w:style>
  <w:style w:type="numbering" w:customStyle="1" w:styleId="111431">
    <w:name w:val="无列表11143"/>
    <w:next w:val="a2"/>
    <w:semiHidden/>
    <w:rsid w:val="00275B9E"/>
  </w:style>
  <w:style w:type="numbering" w:customStyle="1" w:styleId="NoList21143">
    <w:name w:val="No List21143"/>
    <w:next w:val="a2"/>
    <w:semiHidden/>
    <w:rsid w:val="00275B9E"/>
  </w:style>
  <w:style w:type="numbering" w:customStyle="1" w:styleId="NoList31143">
    <w:name w:val="No List31143"/>
    <w:next w:val="a2"/>
    <w:uiPriority w:val="99"/>
    <w:semiHidden/>
    <w:rsid w:val="00275B9E"/>
  </w:style>
  <w:style w:type="numbering" w:customStyle="1" w:styleId="NoList111143">
    <w:name w:val="No List111143"/>
    <w:next w:val="a2"/>
    <w:uiPriority w:val="99"/>
    <w:semiHidden/>
    <w:unhideWhenUsed/>
    <w:rsid w:val="00275B9E"/>
  </w:style>
  <w:style w:type="numbering" w:customStyle="1" w:styleId="121430">
    <w:name w:val="無清單12143"/>
    <w:next w:val="a2"/>
    <w:uiPriority w:val="99"/>
    <w:semiHidden/>
    <w:unhideWhenUsed/>
    <w:rsid w:val="00275B9E"/>
  </w:style>
  <w:style w:type="numbering" w:customStyle="1" w:styleId="1111430">
    <w:name w:val="無清單111143"/>
    <w:next w:val="a2"/>
    <w:uiPriority w:val="99"/>
    <w:semiHidden/>
    <w:unhideWhenUsed/>
    <w:rsid w:val="00275B9E"/>
  </w:style>
  <w:style w:type="numbering" w:customStyle="1" w:styleId="NoList543">
    <w:name w:val="No List543"/>
    <w:next w:val="a2"/>
    <w:uiPriority w:val="99"/>
    <w:semiHidden/>
    <w:unhideWhenUsed/>
    <w:rsid w:val="00275B9E"/>
  </w:style>
  <w:style w:type="table" w:customStyle="1" w:styleId="TableGrid635">
    <w:name w:val="Table Grid635"/>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275B9E"/>
  </w:style>
  <w:style w:type="numbering" w:customStyle="1" w:styleId="12430">
    <w:name w:val="リストなし1243"/>
    <w:next w:val="a2"/>
    <w:uiPriority w:val="99"/>
    <w:semiHidden/>
    <w:unhideWhenUsed/>
    <w:rsid w:val="00275B9E"/>
  </w:style>
  <w:style w:type="table" w:customStyle="1" w:styleId="TableGrid1235">
    <w:name w:val="Table Grid1235"/>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275B9E"/>
  </w:style>
  <w:style w:type="table" w:customStyle="1" w:styleId="3235">
    <w:name w:val="网格型323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275B9E"/>
  </w:style>
  <w:style w:type="numbering" w:customStyle="1" w:styleId="NoList3243">
    <w:name w:val="No List3243"/>
    <w:next w:val="a2"/>
    <w:uiPriority w:val="99"/>
    <w:semiHidden/>
    <w:rsid w:val="00275B9E"/>
  </w:style>
  <w:style w:type="table" w:customStyle="1" w:styleId="TableGrid4235">
    <w:name w:val="Table Grid4235"/>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275B9E"/>
  </w:style>
  <w:style w:type="numbering" w:customStyle="1" w:styleId="13430">
    <w:name w:val="無清單1343"/>
    <w:next w:val="a2"/>
    <w:uiPriority w:val="99"/>
    <w:semiHidden/>
    <w:unhideWhenUsed/>
    <w:rsid w:val="00275B9E"/>
  </w:style>
  <w:style w:type="numbering" w:customStyle="1" w:styleId="11243">
    <w:name w:val="無清單11243"/>
    <w:next w:val="a2"/>
    <w:uiPriority w:val="99"/>
    <w:semiHidden/>
    <w:unhideWhenUsed/>
    <w:rsid w:val="00275B9E"/>
  </w:style>
  <w:style w:type="table" w:customStyle="1" w:styleId="12350">
    <w:name w:val="表格格線1235"/>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275B9E"/>
  </w:style>
  <w:style w:type="numbering" w:customStyle="1" w:styleId="NoList12233">
    <w:name w:val="No List12233"/>
    <w:next w:val="a2"/>
    <w:uiPriority w:val="99"/>
    <w:semiHidden/>
    <w:unhideWhenUsed/>
    <w:rsid w:val="00275B9E"/>
  </w:style>
  <w:style w:type="numbering" w:customStyle="1" w:styleId="112331">
    <w:name w:val="リストなし11233"/>
    <w:next w:val="a2"/>
    <w:uiPriority w:val="99"/>
    <w:semiHidden/>
    <w:unhideWhenUsed/>
    <w:rsid w:val="00275B9E"/>
  </w:style>
  <w:style w:type="numbering" w:customStyle="1" w:styleId="112332">
    <w:name w:val="无列表11233"/>
    <w:next w:val="a2"/>
    <w:semiHidden/>
    <w:rsid w:val="00275B9E"/>
  </w:style>
  <w:style w:type="numbering" w:customStyle="1" w:styleId="NoList21233">
    <w:name w:val="No List21233"/>
    <w:next w:val="a2"/>
    <w:semiHidden/>
    <w:rsid w:val="00275B9E"/>
  </w:style>
  <w:style w:type="numbering" w:customStyle="1" w:styleId="NoList31233">
    <w:name w:val="No List31233"/>
    <w:next w:val="a2"/>
    <w:uiPriority w:val="99"/>
    <w:semiHidden/>
    <w:rsid w:val="00275B9E"/>
  </w:style>
  <w:style w:type="numbering" w:customStyle="1" w:styleId="NoList111243">
    <w:name w:val="No List111243"/>
    <w:next w:val="a2"/>
    <w:uiPriority w:val="99"/>
    <w:semiHidden/>
    <w:unhideWhenUsed/>
    <w:rsid w:val="00275B9E"/>
  </w:style>
  <w:style w:type="numbering" w:customStyle="1" w:styleId="122330">
    <w:name w:val="無清單12233"/>
    <w:next w:val="a2"/>
    <w:uiPriority w:val="99"/>
    <w:semiHidden/>
    <w:unhideWhenUsed/>
    <w:rsid w:val="00275B9E"/>
  </w:style>
  <w:style w:type="numbering" w:customStyle="1" w:styleId="1112330">
    <w:name w:val="無清單111233"/>
    <w:next w:val="a2"/>
    <w:uiPriority w:val="99"/>
    <w:semiHidden/>
    <w:unhideWhenUsed/>
    <w:rsid w:val="00275B9E"/>
  </w:style>
  <w:style w:type="numbering" w:customStyle="1" w:styleId="NoList622">
    <w:name w:val="No List622"/>
    <w:next w:val="a2"/>
    <w:uiPriority w:val="99"/>
    <w:semiHidden/>
    <w:unhideWhenUsed/>
    <w:rsid w:val="00275B9E"/>
  </w:style>
  <w:style w:type="table" w:customStyle="1" w:styleId="TableGrid713">
    <w:name w:val="Table Grid713"/>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275B9E"/>
  </w:style>
  <w:style w:type="numbering" w:customStyle="1" w:styleId="13222">
    <w:name w:val="リストなし1322"/>
    <w:next w:val="a2"/>
    <w:uiPriority w:val="99"/>
    <w:semiHidden/>
    <w:unhideWhenUsed/>
    <w:rsid w:val="00275B9E"/>
  </w:style>
  <w:style w:type="table" w:customStyle="1" w:styleId="TableGrid1313">
    <w:name w:val="Table Grid1313"/>
    <w:basedOn w:val="a1"/>
    <w:next w:val="aff4"/>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275B9E"/>
  </w:style>
  <w:style w:type="table" w:customStyle="1" w:styleId="3313">
    <w:name w:val="网格型33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275B9E"/>
  </w:style>
  <w:style w:type="numbering" w:customStyle="1" w:styleId="NoList3322">
    <w:name w:val="No List3322"/>
    <w:next w:val="a2"/>
    <w:uiPriority w:val="99"/>
    <w:semiHidden/>
    <w:rsid w:val="00275B9E"/>
  </w:style>
  <w:style w:type="table" w:customStyle="1" w:styleId="TableGrid4313">
    <w:name w:val="Table Grid4313"/>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275B9E"/>
  </w:style>
  <w:style w:type="numbering" w:customStyle="1" w:styleId="14220">
    <w:name w:val="無清單1422"/>
    <w:next w:val="a2"/>
    <w:uiPriority w:val="99"/>
    <w:semiHidden/>
    <w:unhideWhenUsed/>
    <w:rsid w:val="00275B9E"/>
  </w:style>
  <w:style w:type="numbering" w:customStyle="1" w:styleId="113220">
    <w:name w:val="無清單11322"/>
    <w:next w:val="a2"/>
    <w:uiPriority w:val="99"/>
    <w:semiHidden/>
    <w:unhideWhenUsed/>
    <w:rsid w:val="00275B9E"/>
  </w:style>
  <w:style w:type="table" w:customStyle="1" w:styleId="13133">
    <w:name w:val="表格格線1313"/>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275B9E"/>
  </w:style>
  <w:style w:type="numbering" w:customStyle="1" w:styleId="NoList12322">
    <w:name w:val="No List12322"/>
    <w:next w:val="a2"/>
    <w:uiPriority w:val="99"/>
    <w:semiHidden/>
    <w:unhideWhenUsed/>
    <w:rsid w:val="00275B9E"/>
  </w:style>
  <w:style w:type="numbering" w:customStyle="1" w:styleId="113221">
    <w:name w:val="リストなし11322"/>
    <w:next w:val="a2"/>
    <w:uiPriority w:val="99"/>
    <w:semiHidden/>
    <w:unhideWhenUsed/>
    <w:rsid w:val="00275B9E"/>
  </w:style>
  <w:style w:type="numbering" w:customStyle="1" w:styleId="113222">
    <w:name w:val="无列表11322"/>
    <w:next w:val="a2"/>
    <w:semiHidden/>
    <w:rsid w:val="00275B9E"/>
  </w:style>
  <w:style w:type="numbering" w:customStyle="1" w:styleId="NoList21322">
    <w:name w:val="No List21322"/>
    <w:next w:val="a2"/>
    <w:semiHidden/>
    <w:rsid w:val="00275B9E"/>
  </w:style>
  <w:style w:type="numbering" w:customStyle="1" w:styleId="NoList31322">
    <w:name w:val="No List31322"/>
    <w:next w:val="a2"/>
    <w:uiPriority w:val="99"/>
    <w:semiHidden/>
    <w:rsid w:val="00275B9E"/>
  </w:style>
  <w:style w:type="numbering" w:customStyle="1" w:styleId="NoList111322">
    <w:name w:val="No List111322"/>
    <w:next w:val="a2"/>
    <w:uiPriority w:val="99"/>
    <w:semiHidden/>
    <w:unhideWhenUsed/>
    <w:rsid w:val="00275B9E"/>
  </w:style>
  <w:style w:type="numbering" w:customStyle="1" w:styleId="123220">
    <w:name w:val="無清單12322"/>
    <w:next w:val="a2"/>
    <w:uiPriority w:val="99"/>
    <w:semiHidden/>
    <w:unhideWhenUsed/>
    <w:rsid w:val="00275B9E"/>
  </w:style>
  <w:style w:type="numbering" w:customStyle="1" w:styleId="1113220">
    <w:name w:val="無清單111322"/>
    <w:next w:val="a2"/>
    <w:uiPriority w:val="99"/>
    <w:semiHidden/>
    <w:unhideWhenUsed/>
    <w:rsid w:val="00275B9E"/>
  </w:style>
  <w:style w:type="numbering" w:customStyle="1" w:styleId="NoList4123">
    <w:name w:val="No List4123"/>
    <w:next w:val="a2"/>
    <w:uiPriority w:val="99"/>
    <w:semiHidden/>
    <w:unhideWhenUsed/>
    <w:rsid w:val="00275B9E"/>
  </w:style>
  <w:style w:type="table" w:customStyle="1" w:styleId="TableGrid5113">
    <w:name w:val="Table Grid5113"/>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275B9E"/>
  </w:style>
  <w:style w:type="numbering" w:customStyle="1" w:styleId="1111231">
    <w:name w:val="リストなし111123"/>
    <w:next w:val="a2"/>
    <w:uiPriority w:val="99"/>
    <w:semiHidden/>
    <w:unhideWhenUsed/>
    <w:rsid w:val="00275B9E"/>
  </w:style>
  <w:style w:type="numbering" w:customStyle="1" w:styleId="1111232">
    <w:name w:val="无列表111123"/>
    <w:next w:val="a2"/>
    <w:semiHidden/>
    <w:rsid w:val="00275B9E"/>
  </w:style>
  <w:style w:type="numbering" w:customStyle="1" w:styleId="NoList211123">
    <w:name w:val="No List211123"/>
    <w:next w:val="a2"/>
    <w:semiHidden/>
    <w:rsid w:val="00275B9E"/>
  </w:style>
  <w:style w:type="numbering" w:customStyle="1" w:styleId="NoList311123">
    <w:name w:val="No List311123"/>
    <w:next w:val="a2"/>
    <w:uiPriority w:val="99"/>
    <w:semiHidden/>
    <w:rsid w:val="00275B9E"/>
  </w:style>
  <w:style w:type="numbering" w:customStyle="1" w:styleId="NoList1111123">
    <w:name w:val="No List1111123"/>
    <w:next w:val="a2"/>
    <w:uiPriority w:val="99"/>
    <w:semiHidden/>
    <w:unhideWhenUsed/>
    <w:rsid w:val="00275B9E"/>
  </w:style>
  <w:style w:type="numbering" w:customStyle="1" w:styleId="1211230">
    <w:name w:val="無清單121123"/>
    <w:next w:val="a2"/>
    <w:uiPriority w:val="99"/>
    <w:semiHidden/>
    <w:unhideWhenUsed/>
    <w:rsid w:val="00275B9E"/>
  </w:style>
  <w:style w:type="numbering" w:customStyle="1" w:styleId="1111123">
    <w:name w:val="無清單1111123"/>
    <w:next w:val="a2"/>
    <w:uiPriority w:val="99"/>
    <w:semiHidden/>
    <w:unhideWhenUsed/>
    <w:rsid w:val="00275B9E"/>
  </w:style>
  <w:style w:type="numbering" w:customStyle="1" w:styleId="NoList5122">
    <w:name w:val="No List5122"/>
    <w:next w:val="a2"/>
    <w:uiPriority w:val="99"/>
    <w:semiHidden/>
    <w:unhideWhenUsed/>
    <w:rsid w:val="00275B9E"/>
  </w:style>
  <w:style w:type="table" w:customStyle="1" w:styleId="TableGrid6113">
    <w:name w:val="Table Grid6113"/>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275B9E"/>
  </w:style>
  <w:style w:type="numbering" w:customStyle="1" w:styleId="121231">
    <w:name w:val="リストなし12123"/>
    <w:next w:val="a2"/>
    <w:uiPriority w:val="99"/>
    <w:semiHidden/>
    <w:unhideWhenUsed/>
    <w:rsid w:val="00275B9E"/>
  </w:style>
  <w:style w:type="table" w:customStyle="1" w:styleId="TableGrid12113">
    <w:name w:val="Table Grid12113"/>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275B9E"/>
  </w:style>
  <w:style w:type="table" w:customStyle="1" w:styleId="32113">
    <w:name w:val="网格型321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275B9E"/>
  </w:style>
  <w:style w:type="numbering" w:customStyle="1" w:styleId="NoList32123">
    <w:name w:val="No List32123"/>
    <w:next w:val="a2"/>
    <w:uiPriority w:val="99"/>
    <w:semiHidden/>
    <w:rsid w:val="00275B9E"/>
  </w:style>
  <w:style w:type="table" w:customStyle="1" w:styleId="TableGrid42113">
    <w:name w:val="Table Grid42113"/>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275B9E"/>
  </w:style>
  <w:style w:type="numbering" w:customStyle="1" w:styleId="131230">
    <w:name w:val="無清單13123"/>
    <w:next w:val="a2"/>
    <w:uiPriority w:val="99"/>
    <w:semiHidden/>
    <w:unhideWhenUsed/>
    <w:rsid w:val="00275B9E"/>
  </w:style>
  <w:style w:type="numbering" w:customStyle="1" w:styleId="1121230">
    <w:name w:val="無清單112123"/>
    <w:next w:val="a2"/>
    <w:uiPriority w:val="99"/>
    <w:semiHidden/>
    <w:unhideWhenUsed/>
    <w:rsid w:val="00275B9E"/>
  </w:style>
  <w:style w:type="table" w:customStyle="1" w:styleId="121133">
    <w:name w:val="表格格線12113"/>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275B9E"/>
  </w:style>
  <w:style w:type="numbering" w:customStyle="1" w:styleId="NoList122123">
    <w:name w:val="No List122123"/>
    <w:next w:val="a2"/>
    <w:uiPriority w:val="99"/>
    <w:semiHidden/>
    <w:unhideWhenUsed/>
    <w:rsid w:val="00275B9E"/>
  </w:style>
  <w:style w:type="numbering" w:customStyle="1" w:styleId="1121231">
    <w:name w:val="リストなし112123"/>
    <w:next w:val="a2"/>
    <w:uiPriority w:val="99"/>
    <w:semiHidden/>
    <w:unhideWhenUsed/>
    <w:rsid w:val="00275B9E"/>
  </w:style>
  <w:style w:type="numbering" w:customStyle="1" w:styleId="1121232">
    <w:name w:val="无列表112123"/>
    <w:next w:val="a2"/>
    <w:semiHidden/>
    <w:rsid w:val="00275B9E"/>
  </w:style>
  <w:style w:type="numbering" w:customStyle="1" w:styleId="NoList212123">
    <w:name w:val="No List212123"/>
    <w:next w:val="a2"/>
    <w:semiHidden/>
    <w:rsid w:val="00275B9E"/>
  </w:style>
  <w:style w:type="numbering" w:customStyle="1" w:styleId="NoList312123">
    <w:name w:val="No List312123"/>
    <w:next w:val="a2"/>
    <w:uiPriority w:val="99"/>
    <w:semiHidden/>
    <w:rsid w:val="00275B9E"/>
  </w:style>
  <w:style w:type="numbering" w:customStyle="1" w:styleId="NoList1112123">
    <w:name w:val="No List1112123"/>
    <w:next w:val="a2"/>
    <w:uiPriority w:val="99"/>
    <w:semiHidden/>
    <w:unhideWhenUsed/>
    <w:rsid w:val="00275B9E"/>
  </w:style>
  <w:style w:type="numbering" w:customStyle="1" w:styleId="1221230">
    <w:name w:val="無清單122123"/>
    <w:next w:val="a2"/>
    <w:uiPriority w:val="99"/>
    <w:semiHidden/>
    <w:unhideWhenUsed/>
    <w:rsid w:val="00275B9E"/>
  </w:style>
  <w:style w:type="numbering" w:customStyle="1" w:styleId="1112123">
    <w:name w:val="無清單1112123"/>
    <w:next w:val="a2"/>
    <w:uiPriority w:val="99"/>
    <w:semiHidden/>
    <w:unhideWhenUsed/>
    <w:rsid w:val="00275B9E"/>
  </w:style>
  <w:style w:type="table" w:customStyle="1" w:styleId="1154">
    <w:name w:val="网格型115"/>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275B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275B9E"/>
  </w:style>
  <w:style w:type="table" w:customStyle="1" w:styleId="2151">
    <w:name w:val="网格型215"/>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275B9E"/>
  </w:style>
  <w:style w:type="numbering" w:customStyle="1" w:styleId="NoList113112">
    <w:name w:val="No List113112"/>
    <w:next w:val="a2"/>
    <w:uiPriority w:val="99"/>
    <w:semiHidden/>
    <w:unhideWhenUsed/>
    <w:rsid w:val="00275B9E"/>
  </w:style>
  <w:style w:type="numbering" w:customStyle="1" w:styleId="NoList41113">
    <w:name w:val="No List41113"/>
    <w:next w:val="a2"/>
    <w:uiPriority w:val="99"/>
    <w:semiHidden/>
    <w:unhideWhenUsed/>
    <w:rsid w:val="00275B9E"/>
  </w:style>
  <w:style w:type="table" w:customStyle="1" w:styleId="TableGrid11215">
    <w:name w:val="Table Grid11215"/>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275B9E"/>
  </w:style>
  <w:style w:type="numbering" w:customStyle="1" w:styleId="NoList1211114">
    <w:name w:val="No List1211114"/>
    <w:next w:val="a2"/>
    <w:uiPriority w:val="99"/>
    <w:semiHidden/>
    <w:unhideWhenUsed/>
    <w:rsid w:val="00275B9E"/>
  </w:style>
  <w:style w:type="numbering" w:customStyle="1" w:styleId="11111140">
    <w:name w:val="リストなし1111114"/>
    <w:next w:val="a2"/>
    <w:uiPriority w:val="99"/>
    <w:semiHidden/>
    <w:unhideWhenUsed/>
    <w:rsid w:val="00275B9E"/>
  </w:style>
  <w:style w:type="numbering" w:customStyle="1" w:styleId="11111141">
    <w:name w:val="无列表1111114"/>
    <w:next w:val="a2"/>
    <w:semiHidden/>
    <w:rsid w:val="00275B9E"/>
  </w:style>
  <w:style w:type="numbering" w:customStyle="1" w:styleId="NoList2111114">
    <w:name w:val="No List2111114"/>
    <w:next w:val="a2"/>
    <w:semiHidden/>
    <w:rsid w:val="00275B9E"/>
  </w:style>
  <w:style w:type="numbering" w:customStyle="1" w:styleId="NoList3111114">
    <w:name w:val="No List3111114"/>
    <w:next w:val="a2"/>
    <w:uiPriority w:val="99"/>
    <w:semiHidden/>
    <w:rsid w:val="00275B9E"/>
  </w:style>
  <w:style w:type="numbering" w:customStyle="1" w:styleId="NoList11111114">
    <w:name w:val="No List11111114"/>
    <w:next w:val="a2"/>
    <w:uiPriority w:val="99"/>
    <w:semiHidden/>
    <w:unhideWhenUsed/>
    <w:rsid w:val="00275B9E"/>
  </w:style>
  <w:style w:type="numbering" w:customStyle="1" w:styleId="1211114">
    <w:name w:val="無清單1211114"/>
    <w:next w:val="a2"/>
    <w:uiPriority w:val="99"/>
    <w:semiHidden/>
    <w:unhideWhenUsed/>
    <w:rsid w:val="00275B9E"/>
  </w:style>
  <w:style w:type="numbering" w:customStyle="1" w:styleId="11111114">
    <w:name w:val="無清單11111114"/>
    <w:next w:val="a2"/>
    <w:uiPriority w:val="99"/>
    <w:semiHidden/>
    <w:unhideWhenUsed/>
    <w:rsid w:val="00275B9E"/>
  </w:style>
  <w:style w:type="numbering" w:customStyle="1" w:styleId="NoList131113">
    <w:name w:val="No List131113"/>
    <w:next w:val="a2"/>
    <w:uiPriority w:val="99"/>
    <w:semiHidden/>
    <w:unhideWhenUsed/>
    <w:rsid w:val="00275B9E"/>
  </w:style>
  <w:style w:type="numbering" w:customStyle="1" w:styleId="1211132">
    <w:name w:val="リストなし121113"/>
    <w:next w:val="a2"/>
    <w:uiPriority w:val="99"/>
    <w:semiHidden/>
    <w:unhideWhenUsed/>
    <w:rsid w:val="00275B9E"/>
  </w:style>
  <w:style w:type="numbering" w:customStyle="1" w:styleId="1211140">
    <w:name w:val="无列表121114"/>
    <w:next w:val="a2"/>
    <w:semiHidden/>
    <w:rsid w:val="00275B9E"/>
  </w:style>
  <w:style w:type="numbering" w:customStyle="1" w:styleId="NoList221113">
    <w:name w:val="No List221113"/>
    <w:next w:val="a2"/>
    <w:semiHidden/>
    <w:rsid w:val="00275B9E"/>
  </w:style>
  <w:style w:type="numbering" w:customStyle="1" w:styleId="NoList321113">
    <w:name w:val="No List321113"/>
    <w:next w:val="a2"/>
    <w:uiPriority w:val="99"/>
    <w:semiHidden/>
    <w:rsid w:val="00275B9E"/>
  </w:style>
  <w:style w:type="numbering" w:customStyle="1" w:styleId="NoList1121113">
    <w:name w:val="No List1121113"/>
    <w:next w:val="a2"/>
    <w:uiPriority w:val="99"/>
    <w:semiHidden/>
    <w:unhideWhenUsed/>
    <w:rsid w:val="00275B9E"/>
  </w:style>
  <w:style w:type="numbering" w:customStyle="1" w:styleId="1311130">
    <w:name w:val="無清單131113"/>
    <w:next w:val="a2"/>
    <w:uiPriority w:val="99"/>
    <w:semiHidden/>
    <w:unhideWhenUsed/>
    <w:rsid w:val="00275B9E"/>
  </w:style>
  <w:style w:type="numbering" w:customStyle="1" w:styleId="1121113">
    <w:name w:val="無清單1121113"/>
    <w:next w:val="a2"/>
    <w:uiPriority w:val="99"/>
    <w:semiHidden/>
    <w:unhideWhenUsed/>
    <w:rsid w:val="00275B9E"/>
  </w:style>
  <w:style w:type="numbering" w:customStyle="1" w:styleId="211114">
    <w:name w:val="无列表211114"/>
    <w:next w:val="a2"/>
    <w:uiPriority w:val="99"/>
    <w:semiHidden/>
    <w:unhideWhenUsed/>
    <w:rsid w:val="00275B9E"/>
  </w:style>
  <w:style w:type="numbering" w:customStyle="1" w:styleId="NoList1221113">
    <w:name w:val="No List1221113"/>
    <w:next w:val="a2"/>
    <w:uiPriority w:val="99"/>
    <w:semiHidden/>
    <w:unhideWhenUsed/>
    <w:rsid w:val="00275B9E"/>
  </w:style>
  <w:style w:type="numbering" w:customStyle="1" w:styleId="11211130">
    <w:name w:val="リストなし1121113"/>
    <w:next w:val="a2"/>
    <w:uiPriority w:val="99"/>
    <w:semiHidden/>
    <w:unhideWhenUsed/>
    <w:rsid w:val="00275B9E"/>
  </w:style>
  <w:style w:type="numbering" w:customStyle="1" w:styleId="11211131">
    <w:name w:val="无列表1121113"/>
    <w:next w:val="a2"/>
    <w:semiHidden/>
    <w:rsid w:val="00275B9E"/>
  </w:style>
  <w:style w:type="numbering" w:customStyle="1" w:styleId="NoList2121113">
    <w:name w:val="No List2121113"/>
    <w:next w:val="a2"/>
    <w:semiHidden/>
    <w:rsid w:val="00275B9E"/>
  </w:style>
  <w:style w:type="numbering" w:customStyle="1" w:styleId="NoList3121113">
    <w:name w:val="No List3121113"/>
    <w:next w:val="a2"/>
    <w:uiPriority w:val="99"/>
    <w:semiHidden/>
    <w:rsid w:val="00275B9E"/>
  </w:style>
  <w:style w:type="numbering" w:customStyle="1" w:styleId="NoList11121113">
    <w:name w:val="No List11121113"/>
    <w:next w:val="a2"/>
    <w:uiPriority w:val="99"/>
    <w:semiHidden/>
    <w:unhideWhenUsed/>
    <w:rsid w:val="00275B9E"/>
  </w:style>
  <w:style w:type="numbering" w:customStyle="1" w:styleId="1221113">
    <w:name w:val="無清單1221113"/>
    <w:next w:val="a2"/>
    <w:uiPriority w:val="99"/>
    <w:semiHidden/>
    <w:unhideWhenUsed/>
    <w:rsid w:val="00275B9E"/>
  </w:style>
  <w:style w:type="numbering" w:customStyle="1" w:styleId="11121113">
    <w:name w:val="無清單11121113"/>
    <w:next w:val="a2"/>
    <w:uiPriority w:val="99"/>
    <w:semiHidden/>
    <w:unhideWhenUsed/>
    <w:rsid w:val="00275B9E"/>
  </w:style>
  <w:style w:type="numbering" w:customStyle="1" w:styleId="NoList51112">
    <w:name w:val="No List51112"/>
    <w:next w:val="a2"/>
    <w:uiPriority w:val="99"/>
    <w:semiHidden/>
    <w:unhideWhenUsed/>
    <w:rsid w:val="00275B9E"/>
  </w:style>
  <w:style w:type="numbering" w:customStyle="1" w:styleId="NoList6112">
    <w:name w:val="No List6112"/>
    <w:next w:val="a2"/>
    <w:uiPriority w:val="99"/>
    <w:semiHidden/>
    <w:unhideWhenUsed/>
    <w:rsid w:val="00275B9E"/>
  </w:style>
  <w:style w:type="numbering" w:customStyle="1" w:styleId="NoList14112">
    <w:name w:val="No List14112"/>
    <w:next w:val="a2"/>
    <w:uiPriority w:val="99"/>
    <w:semiHidden/>
    <w:unhideWhenUsed/>
    <w:rsid w:val="00275B9E"/>
  </w:style>
  <w:style w:type="numbering" w:customStyle="1" w:styleId="131122">
    <w:name w:val="リストなし13112"/>
    <w:next w:val="a2"/>
    <w:uiPriority w:val="99"/>
    <w:semiHidden/>
    <w:unhideWhenUsed/>
    <w:rsid w:val="00275B9E"/>
  </w:style>
  <w:style w:type="numbering" w:customStyle="1" w:styleId="NoList23112">
    <w:name w:val="No List23112"/>
    <w:next w:val="a2"/>
    <w:semiHidden/>
    <w:rsid w:val="00275B9E"/>
  </w:style>
  <w:style w:type="numbering" w:customStyle="1" w:styleId="NoList33112">
    <w:name w:val="No List33112"/>
    <w:next w:val="a2"/>
    <w:uiPriority w:val="99"/>
    <w:semiHidden/>
    <w:rsid w:val="00275B9E"/>
  </w:style>
  <w:style w:type="numbering" w:customStyle="1" w:styleId="NoList11412">
    <w:name w:val="No List11412"/>
    <w:next w:val="a2"/>
    <w:uiPriority w:val="99"/>
    <w:semiHidden/>
    <w:unhideWhenUsed/>
    <w:rsid w:val="00275B9E"/>
  </w:style>
  <w:style w:type="numbering" w:customStyle="1" w:styleId="141120">
    <w:name w:val="無清單14112"/>
    <w:next w:val="a2"/>
    <w:uiPriority w:val="99"/>
    <w:semiHidden/>
    <w:unhideWhenUsed/>
    <w:rsid w:val="00275B9E"/>
  </w:style>
  <w:style w:type="numbering" w:customStyle="1" w:styleId="1131120">
    <w:name w:val="無清單113112"/>
    <w:next w:val="a2"/>
    <w:uiPriority w:val="99"/>
    <w:semiHidden/>
    <w:unhideWhenUsed/>
    <w:rsid w:val="00275B9E"/>
  </w:style>
  <w:style w:type="numbering" w:customStyle="1" w:styleId="NoList4212">
    <w:name w:val="No List4212"/>
    <w:next w:val="a2"/>
    <w:uiPriority w:val="99"/>
    <w:semiHidden/>
    <w:unhideWhenUsed/>
    <w:rsid w:val="00275B9E"/>
  </w:style>
  <w:style w:type="numbering" w:customStyle="1" w:styleId="NoList123112">
    <w:name w:val="No List123112"/>
    <w:next w:val="a2"/>
    <w:uiPriority w:val="99"/>
    <w:semiHidden/>
    <w:unhideWhenUsed/>
    <w:rsid w:val="00275B9E"/>
  </w:style>
  <w:style w:type="numbering" w:customStyle="1" w:styleId="1131121">
    <w:name w:val="リストなし113112"/>
    <w:next w:val="a2"/>
    <w:uiPriority w:val="99"/>
    <w:semiHidden/>
    <w:unhideWhenUsed/>
    <w:rsid w:val="00275B9E"/>
  </w:style>
  <w:style w:type="numbering" w:customStyle="1" w:styleId="1131122">
    <w:name w:val="无列表113112"/>
    <w:next w:val="a2"/>
    <w:semiHidden/>
    <w:rsid w:val="00275B9E"/>
  </w:style>
  <w:style w:type="numbering" w:customStyle="1" w:styleId="NoList213112">
    <w:name w:val="No List213112"/>
    <w:next w:val="a2"/>
    <w:semiHidden/>
    <w:rsid w:val="00275B9E"/>
  </w:style>
  <w:style w:type="numbering" w:customStyle="1" w:styleId="NoList313112">
    <w:name w:val="No List313112"/>
    <w:next w:val="a2"/>
    <w:uiPriority w:val="99"/>
    <w:semiHidden/>
    <w:rsid w:val="00275B9E"/>
  </w:style>
  <w:style w:type="numbering" w:customStyle="1" w:styleId="NoList1113112">
    <w:name w:val="No List1113112"/>
    <w:next w:val="a2"/>
    <w:uiPriority w:val="99"/>
    <w:semiHidden/>
    <w:unhideWhenUsed/>
    <w:rsid w:val="00275B9E"/>
  </w:style>
  <w:style w:type="numbering" w:customStyle="1" w:styleId="1231120">
    <w:name w:val="無清單123112"/>
    <w:next w:val="a2"/>
    <w:uiPriority w:val="99"/>
    <w:semiHidden/>
    <w:unhideWhenUsed/>
    <w:rsid w:val="00275B9E"/>
  </w:style>
  <w:style w:type="numbering" w:customStyle="1" w:styleId="11131120">
    <w:name w:val="無清單1113112"/>
    <w:next w:val="a2"/>
    <w:uiPriority w:val="99"/>
    <w:semiHidden/>
    <w:unhideWhenUsed/>
    <w:rsid w:val="00275B9E"/>
  </w:style>
  <w:style w:type="numbering" w:customStyle="1" w:styleId="NoList121212">
    <w:name w:val="No List121212"/>
    <w:next w:val="a2"/>
    <w:uiPriority w:val="99"/>
    <w:semiHidden/>
    <w:unhideWhenUsed/>
    <w:rsid w:val="00275B9E"/>
  </w:style>
  <w:style w:type="numbering" w:customStyle="1" w:styleId="1112124">
    <w:name w:val="リストなし111212"/>
    <w:next w:val="a2"/>
    <w:uiPriority w:val="99"/>
    <w:semiHidden/>
    <w:unhideWhenUsed/>
    <w:rsid w:val="00275B9E"/>
  </w:style>
  <w:style w:type="numbering" w:customStyle="1" w:styleId="1112125">
    <w:name w:val="无列表111212"/>
    <w:next w:val="a2"/>
    <w:semiHidden/>
    <w:rsid w:val="00275B9E"/>
  </w:style>
  <w:style w:type="numbering" w:customStyle="1" w:styleId="NoList211212">
    <w:name w:val="No List211212"/>
    <w:next w:val="a2"/>
    <w:semiHidden/>
    <w:rsid w:val="00275B9E"/>
  </w:style>
  <w:style w:type="numbering" w:customStyle="1" w:styleId="NoList311212">
    <w:name w:val="No List311212"/>
    <w:next w:val="a2"/>
    <w:uiPriority w:val="99"/>
    <w:semiHidden/>
    <w:rsid w:val="00275B9E"/>
  </w:style>
  <w:style w:type="numbering" w:customStyle="1" w:styleId="NoList1111212">
    <w:name w:val="No List1111212"/>
    <w:next w:val="a2"/>
    <w:uiPriority w:val="99"/>
    <w:semiHidden/>
    <w:unhideWhenUsed/>
    <w:rsid w:val="00275B9E"/>
  </w:style>
  <w:style w:type="numbering" w:customStyle="1" w:styleId="1212120">
    <w:name w:val="無清單121212"/>
    <w:next w:val="a2"/>
    <w:uiPriority w:val="99"/>
    <w:semiHidden/>
    <w:unhideWhenUsed/>
    <w:rsid w:val="00275B9E"/>
  </w:style>
  <w:style w:type="numbering" w:customStyle="1" w:styleId="11112120">
    <w:name w:val="無清單1111212"/>
    <w:next w:val="a2"/>
    <w:uiPriority w:val="99"/>
    <w:semiHidden/>
    <w:unhideWhenUsed/>
    <w:rsid w:val="00275B9E"/>
  </w:style>
  <w:style w:type="numbering" w:customStyle="1" w:styleId="NoList5212">
    <w:name w:val="No List5212"/>
    <w:next w:val="a2"/>
    <w:uiPriority w:val="99"/>
    <w:semiHidden/>
    <w:unhideWhenUsed/>
    <w:rsid w:val="00275B9E"/>
  </w:style>
  <w:style w:type="numbering" w:customStyle="1" w:styleId="NoList13212">
    <w:name w:val="No List13212"/>
    <w:next w:val="a2"/>
    <w:uiPriority w:val="99"/>
    <w:semiHidden/>
    <w:unhideWhenUsed/>
    <w:rsid w:val="00275B9E"/>
  </w:style>
  <w:style w:type="numbering" w:customStyle="1" w:styleId="122124">
    <w:name w:val="リストなし12212"/>
    <w:next w:val="a2"/>
    <w:uiPriority w:val="99"/>
    <w:semiHidden/>
    <w:unhideWhenUsed/>
    <w:rsid w:val="00275B9E"/>
  </w:style>
  <w:style w:type="numbering" w:customStyle="1" w:styleId="122131">
    <w:name w:val="无列表12213"/>
    <w:next w:val="a2"/>
    <w:semiHidden/>
    <w:rsid w:val="00275B9E"/>
  </w:style>
  <w:style w:type="numbering" w:customStyle="1" w:styleId="NoList22212">
    <w:name w:val="No List22212"/>
    <w:next w:val="a2"/>
    <w:semiHidden/>
    <w:rsid w:val="00275B9E"/>
  </w:style>
  <w:style w:type="numbering" w:customStyle="1" w:styleId="NoList32212">
    <w:name w:val="No List32212"/>
    <w:next w:val="a2"/>
    <w:uiPriority w:val="99"/>
    <w:semiHidden/>
    <w:rsid w:val="00275B9E"/>
  </w:style>
  <w:style w:type="numbering" w:customStyle="1" w:styleId="NoList112212">
    <w:name w:val="No List112212"/>
    <w:next w:val="a2"/>
    <w:uiPriority w:val="99"/>
    <w:semiHidden/>
    <w:unhideWhenUsed/>
    <w:rsid w:val="00275B9E"/>
  </w:style>
  <w:style w:type="numbering" w:customStyle="1" w:styleId="132120">
    <w:name w:val="無清單13212"/>
    <w:next w:val="a2"/>
    <w:uiPriority w:val="99"/>
    <w:semiHidden/>
    <w:unhideWhenUsed/>
    <w:rsid w:val="00275B9E"/>
  </w:style>
  <w:style w:type="numbering" w:customStyle="1" w:styleId="1122120">
    <w:name w:val="無清單112212"/>
    <w:next w:val="a2"/>
    <w:uiPriority w:val="99"/>
    <w:semiHidden/>
    <w:unhideWhenUsed/>
    <w:rsid w:val="00275B9E"/>
  </w:style>
  <w:style w:type="numbering" w:customStyle="1" w:styleId="21212">
    <w:name w:val="无列表21212"/>
    <w:next w:val="a2"/>
    <w:uiPriority w:val="99"/>
    <w:semiHidden/>
    <w:unhideWhenUsed/>
    <w:rsid w:val="00275B9E"/>
  </w:style>
  <w:style w:type="numbering" w:customStyle="1" w:styleId="NoList1112212">
    <w:name w:val="No List1112212"/>
    <w:next w:val="a2"/>
    <w:uiPriority w:val="99"/>
    <w:semiHidden/>
    <w:unhideWhenUsed/>
    <w:rsid w:val="00275B9E"/>
  </w:style>
  <w:style w:type="numbering" w:customStyle="1" w:styleId="NoList712">
    <w:name w:val="No List712"/>
    <w:next w:val="a2"/>
    <w:uiPriority w:val="99"/>
    <w:semiHidden/>
    <w:unhideWhenUsed/>
    <w:rsid w:val="00275B9E"/>
  </w:style>
  <w:style w:type="table" w:customStyle="1" w:styleId="TableGrid813">
    <w:name w:val="Table Grid813"/>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275B9E"/>
  </w:style>
  <w:style w:type="numbering" w:customStyle="1" w:styleId="14121">
    <w:name w:val="リストなし1412"/>
    <w:next w:val="a2"/>
    <w:uiPriority w:val="99"/>
    <w:semiHidden/>
    <w:unhideWhenUsed/>
    <w:rsid w:val="00275B9E"/>
  </w:style>
  <w:style w:type="table" w:customStyle="1" w:styleId="TableGrid1413">
    <w:name w:val="Table Grid1413"/>
    <w:basedOn w:val="a1"/>
    <w:next w:val="aff4"/>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275B9E"/>
  </w:style>
  <w:style w:type="table" w:customStyle="1" w:styleId="3413">
    <w:name w:val="网格型34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275B9E"/>
  </w:style>
  <w:style w:type="numbering" w:customStyle="1" w:styleId="NoList3412">
    <w:name w:val="No List3412"/>
    <w:next w:val="a2"/>
    <w:uiPriority w:val="99"/>
    <w:semiHidden/>
    <w:rsid w:val="00275B9E"/>
  </w:style>
  <w:style w:type="table" w:customStyle="1" w:styleId="TableGrid4413">
    <w:name w:val="Table Grid4413"/>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275B9E"/>
  </w:style>
  <w:style w:type="numbering" w:customStyle="1" w:styleId="15120">
    <w:name w:val="無清單1512"/>
    <w:next w:val="a2"/>
    <w:uiPriority w:val="99"/>
    <w:semiHidden/>
    <w:unhideWhenUsed/>
    <w:rsid w:val="00275B9E"/>
  </w:style>
  <w:style w:type="numbering" w:customStyle="1" w:styleId="114120">
    <w:name w:val="無清單11412"/>
    <w:next w:val="a2"/>
    <w:uiPriority w:val="99"/>
    <w:semiHidden/>
    <w:unhideWhenUsed/>
    <w:rsid w:val="00275B9E"/>
  </w:style>
  <w:style w:type="table" w:customStyle="1" w:styleId="14131">
    <w:name w:val="表格格線1413"/>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275B9E"/>
  </w:style>
  <w:style w:type="table" w:customStyle="1" w:styleId="TableGrid5213">
    <w:name w:val="Table Grid5213"/>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275B9E"/>
  </w:style>
  <w:style w:type="numbering" w:customStyle="1" w:styleId="114121">
    <w:name w:val="リストなし11412"/>
    <w:next w:val="a2"/>
    <w:uiPriority w:val="99"/>
    <w:semiHidden/>
    <w:unhideWhenUsed/>
    <w:rsid w:val="00275B9E"/>
  </w:style>
  <w:style w:type="table" w:customStyle="1" w:styleId="TableGrid11313">
    <w:name w:val="Table Grid11313"/>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275B9E"/>
  </w:style>
  <w:style w:type="table" w:customStyle="1" w:styleId="31213">
    <w:name w:val="网格型312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275B9E"/>
  </w:style>
  <w:style w:type="numbering" w:customStyle="1" w:styleId="NoList31412">
    <w:name w:val="No List31412"/>
    <w:next w:val="a2"/>
    <w:uiPriority w:val="99"/>
    <w:semiHidden/>
    <w:rsid w:val="00275B9E"/>
  </w:style>
  <w:style w:type="table" w:customStyle="1" w:styleId="TableGrid41213">
    <w:name w:val="Table Grid41213"/>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275B9E"/>
  </w:style>
  <w:style w:type="numbering" w:customStyle="1" w:styleId="124120">
    <w:name w:val="無清單12412"/>
    <w:next w:val="a2"/>
    <w:uiPriority w:val="99"/>
    <w:semiHidden/>
    <w:unhideWhenUsed/>
    <w:rsid w:val="00275B9E"/>
  </w:style>
  <w:style w:type="numbering" w:customStyle="1" w:styleId="1114120">
    <w:name w:val="無清單111412"/>
    <w:next w:val="a2"/>
    <w:uiPriority w:val="99"/>
    <w:semiHidden/>
    <w:unhideWhenUsed/>
    <w:rsid w:val="00275B9E"/>
  </w:style>
  <w:style w:type="table" w:customStyle="1" w:styleId="112133">
    <w:name w:val="表格格線11213"/>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275B9E"/>
  </w:style>
  <w:style w:type="numbering" w:customStyle="1" w:styleId="NoList121312">
    <w:name w:val="No List121312"/>
    <w:next w:val="a2"/>
    <w:uiPriority w:val="99"/>
    <w:semiHidden/>
    <w:unhideWhenUsed/>
    <w:rsid w:val="00275B9E"/>
  </w:style>
  <w:style w:type="numbering" w:customStyle="1" w:styleId="1113121">
    <w:name w:val="リストなし111312"/>
    <w:next w:val="a2"/>
    <w:uiPriority w:val="99"/>
    <w:semiHidden/>
    <w:unhideWhenUsed/>
    <w:rsid w:val="00275B9E"/>
  </w:style>
  <w:style w:type="numbering" w:customStyle="1" w:styleId="1113122">
    <w:name w:val="无列表111312"/>
    <w:next w:val="a2"/>
    <w:semiHidden/>
    <w:rsid w:val="00275B9E"/>
  </w:style>
  <w:style w:type="numbering" w:customStyle="1" w:styleId="NoList211312">
    <w:name w:val="No List211312"/>
    <w:next w:val="a2"/>
    <w:semiHidden/>
    <w:rsid w:val="00275B9E"/>
  </w:style>
  <w:style w:type="numbering" w:customStyle="1" w:styleId="NoList311312">
    <w:name w:val="No List311312"/>
    <w:next w:val="a2"/>
    <w:uiPriority w:val="99"/>
    <w:semiHidden/>
    <w:rsid w:val="00275B9E"/>
  </w:style>
  <w:style w:type="numbering" w:customStyle="1" w:styleId="NoList1111312">
    <w:name w:val="No List1111312"/>
    <w:next w:val="a2"/>
    <w:uiPriority w:val="99"/>
    <w:semiHidden/>
    <w:unhideWhenUsed/>
    <w:rsid w:val="00275B9E"/>
  </w:style>
  <w:style w:type="numbering" w:customStyle="1" w:styleId="121312">
    <w:name w:val="無清單121312"/>
    <w:next w:val="a2"/>
    <w:uiPriority w:val="99"/>
    <w:semiHidden/>
    <w:unhideWhenUsed/>
    <w:rsid w:val="00275B9E"/>
  </w:style>
  <w:style w:type="numbering" w:customStyle="1" w:styleId="1111312">
    <w:name w:val="無清單1111312"/>
    <w:next w:val="a2"/>
    <w:uiPriority w:val="99"/>
    <w:semiHidden/>
    <w:unhideWhenUsed/>
    <w:rsid w:val="00275B9E"/>
  </w:style>
  <w:style w:type="numbering" w:customStyle="1" w:styleId="NoList5312">
    <w:name w:val="No List5312"/>
    <w:next w:val="a2"/>
    <w:uiPriority w:val="99"/>
    <w:semiHidden/>
    <w:unhideWhenUsed/>
    <w:rsid w:val="00275B9E"/>
  </w:style>
  <w:style w:type="table" w:customStyle="1" w:styleId="TableGrid6213">
    <w:name w:val="Table Grid6213"/>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275B9E"/>
  </w:style>
  <w:style w:type="numbering" w:customStyle="1" w:styleId="123121">
    <w:name w:val="リストなし12312"/>
    <w:next w:val="a2"/>
    <w:uiPriority w:val="99"/>
    <w:semiHidden/>
    <w:unhideWhenUsed/>
    <w:rsid w:val="00275B9E"/>
  </w:style>
  <w:style w:type="table" w:customStyle="1" w:styleId="TableGrid12213">
    <w:name w:val="Table Grid12213"/>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275B9E"/>
  </w:style>
  <w:style w:type="table" w:customStyle="1" w:styleId="32213">
    <w:name w:val="网格型322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275B9E"/>
  </w:style>
  <w:style w:type="numbering" w:customStyle="1" w:styleId="NoList32312">
    <w:name w:val="No List32312"/>
    <w:next w:val="a2"/>
    <w:uiPriority w:val="99"/>
    <w:semiHidden/>
    <w:rsid w:val="00275B9E"/>
  </w:style>
  <w:style w:type="table" w:customStyle="1" w:styleId="TableGrid42213">
    <w:name w:val="Table Grid42213"/>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275B9E"/>
  </w:style>
  <w:style w:type="numbering" w:customStyle="1" w:styleId="13312">
    <w:name w:val="無清單13312"/>
    <w:next w:val="a2"/>
    <w:uiPriority w:val="99"/>
    <w:semiHidden/>
    <w:unhideWhenUsed/>
    <w:rsid w:val="00275B9E"/>
  </w:style>
  <w:style w:type="numbering" w:customStyle="1" w:styleId="1123120">
    <w:name w:val="無清單112312"/>
    <w:next w:val="a2"/>
    <w:uiPriority w:val="99"/>
    <w:semiHidden/>
    <w:unhideWhenUsed/>
    <w:rsid w:val="00275B9E"/>
  </w:style>
  <w:style w:type="table" w:customStyle="1" w:styleId="122132">
    <w:name w:val="表格格線12213"/>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275B9E"/>
  </w:style>
  <w:style w:type="numbering" w:customStyle="1" w:styleId="NoList122212">
    <w:name w:val="No List122212"/>
    <w:next w:val="a2"/>
    <w:uiPriority w:val="99"/>
    <w:semiHidden/>
    <w:unhideWhenUsed/>
    <w:rsid w:val="00275B9E"/>
  </w:style>
  <w:style w:type="numbering" w:customStyle="1" w:styleId="1122121">
    <w:name w:val="リストなし112212"/>
    <w:next w:val="a2"/>
    <w:uiPriority w:val="99"/>
    <w:semiHidden/>
    <w:unhideWhenUsed/>
    <w:rsid w:val="00275B9E"/>
  </w:style>
  <w:style w:type="numbering" w:customStyle="1" w:styleId="1122122">
    <w:name w:val="无列表112212"/>
    <w:next w:val="a2"/>
    <w:semiHidden/>
    <w:rsid w:val="00275B9E"/>
  </w:style>
  <w:style w:type="numbering" w:customStyle="1" w:styleId="NoList212212">
    <w:name w:val="No List212212"/>
    <w:next w:val="a2"/>
    <w:semiHidden/>
    <w:rsid w:val="00275B9E"/>
  </w:style>
  <w:style w:type="numbering" w:customStyle="1" w:styleId="NoList312212">
    <w:name w:val="No List312212"/>
    <w:next w:val="a2"/>
    <w:uiPriority w:val="99"/>
    <w:semiHidden/>
    <w:rsid w:val="00275B9E"/>
  </w:style>
  <w:style w:type="numbering" w:customStyle="1" w:styleId="NoList1112312">
    <w:name w:val="No List1112312"/>
    <w:next w:val="a2"/>
    <w:uiPriority w:val="99"/>
    <w:semiHidden/>
    <w:unhideWhenUsed/>
    <w:rsid w:val="00275B9E"/>
  </w:style>
  <w:style w:type="numbering" w:customStyle="1" w:styleId="1222120">
    <w:name w:val="無清單122212"/>
    <w:next w:val="a2"/>
    <w:uiPriority w:val="99"/>
    <w:semiHidden/>
    <w:unhideWhenUsed/>
    <w:rsid w:val="00275B9E"/>
  </w:style>
  <w:style w:type="numbering" w:customStyle="1" w:styleId="1112212">
    <w:name w:val="無清單1112212"/>
    <w:next w:val="a2"/>
    <w:uiPriority w:val="99"/>
    <w:semiHidden/>
    <w:unhideWhenUsed/>
    <w:rsid w:val="00275B9E"/>
  </w:style>
  <w:style w:type="numbering" w:customStyle="1" w:styleId="429">
    <w:name w:val="无列表42"/>
    <w:next w:val="a2"/>
    <w:uiPriority w:val="99"/>
    <w:semiHidden/>
    <w:unhideWhenUsed/>
    <w:rsid w:val="00275B9E"/>
  </w:style>
  <w:style w:type="table" w:customStyle="1" w:styleId="530">
    <w:name w:val="网格型53"/>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275B9E"/>
  </w:style>
  <w:style w:type="numbering" w:customStyle="1" w:styleId="131221">
    <w:name w:val="无列表13122"/>
    <w:next w:val="a2"/>
    <w:semiHidden/>
    <w:rsid w:val="00275B9E"/>
  </w:style>
  <w:style w:type="numbering" w:customStyle="1" w:styleId="NoList41122">
    <w:name w:val="No List41122"/>
    <w:next w:val="a2"/>
    <w:uiPriority w:val="99"/>
    <w:semiHidden/>
    <w:unhideWhenUsed/>
    <w:rsid w:val="00275B9E"/>
  </w:style>
  <w:style w:type="numbering" w:customStyle="1" w:styleId="22122">
    <w:name w:val="无列表22122"/>
    <w:next w:val="a2"/>
    <w:uiPriority w:val="99"/>
    <w:semiHidden/>
    <w:unhideWhenUsed/>
    <w:rsid w:val="00275B9E"/>
  </w:style>
  <w:style w:type="numbering" w:customStyle="1" w:styleId="NoList1211122">
    <w:name w:val="No List1211122"/>
    <w:next w:val="a2"/>
    <w:uiPriority w:val="99"/>
    <w:semiHidden/>
    <w:unhideWhenUsed/>
    <w:rsid w:val="00275B9E"/>
  </w:style>
  <w:style w:type="numbering" w:customStyle="1" w:styleId="11111221">
    <w:name w:val="リストなし1111122"/>
    <w:next w:val="a2"/>
    <w:uiPriority w:val="99"/>
    <w:semiHidden/>
    <w:unhideWhenUsed/>
    <w:rsid w:val="00275B9E"/>
  </w:style>
  <w:style w:type="numbering" w:customStyle="1" w:styleId="11111222">
    <w:name w:val="无列表1111122"/>
    <w:next w:val="a2"/>
    <w:semiHidden/>
    <w:rsid w:val="00275B9E"/>
  </w:style>
  <w:style w:type="numbering" w:customStyle="1" w:styleId="NoList2111122">
    <w:name w:val="No List2111122"/>
    <w:next w:val="a2"/>
    <w:semiHidden/>
    <w:rsid w:val="00275B9E"/>
  </w:style>
  <w:style w:type="numbering" w:customStyle="1" w:styleId="NoList3111122">
    <w:name w:val="No List3111122"/>
    <w:next w:val="a2"/>
    <w:uiPriority w:val="99"/>
    <w:semiHidden/>
    <w:rsid w:val="00275B9E"/>
  </w:style>
  <w:style w:type="numbering" w:customStyle="1" w:styleId="NoList11111122">
    <w:name w:val="No List11111122"/>
    <w:next w:val="a2"/>
    <w:uiPriority w:val="99"/>
    <w:semiHidden/>
    <w:unhideWhenUsed/>
    <w:rsid w:val="00275B9E"/>
  </w:style>
  <w:style w:type="numbering" w:customStyle="1" w:styleId="12111220">
    <w:name w:val="無清單1211122"/>
    <w:next w:val="a2"/>
    <w:uiPriority w:val="99"/>
    <w:semiHidden/>
    <w:unhideWhenUsed/>
    <w:rsid w:val="00275B9E"/>
  </w:style>
  <w:style w:type="numbering" w:customStyle="1" w:styleId="111111220">
    <w:name w:val="無清單11111122"/>
    <w:next w:val="a2"/>
    <w:uiPriority w:val="99"/>
    <w:semiHidden/>
    <w:unhideWhenUsed/>
    <w:rsid w:val="00275B9E"/>
  </w:style>
  <w:style w:type="numbering" w:customStyle="1" w:styleId="NoList131122">
    <w:name w:val="No List131122"/>
    <w:next w:val="a2"/>
    <w:uiPriority w:val="99"/>
    <w:semiHidden/>
    <w:unhideWhenUsed/>
    <w:rsid w:val="00275B9E"/>
  </w:style>
  <w:style w:type="numbering" w:customStyle="1" w:styleId="1211221">
    <w:name w:val="リストなし121122"/>
    <w:next w:val="a2"/>
    <w:uiPriority w:val="99"/>
    <w:semiHidden/>
    <w:unhideWhenUsed/>
    <w:rsid w:val="00275B9E"/>
  </w:style>
  <w:style w:type="numbering" w:customStyle="1" w:styleId="1211222">
    <w:name w:val="无列表121122"/>
    <w:next w:val="a2"/>
    <w:semiHidden/>
    <w:rsid w:val="00275B9E"/>
  </w:style>
  <w:style w:type="numbering" w:customStyle="1" w:styleId="NoList221122">
    <w:name w:val="No List221122"/>
    <w:next w:val="a2"/>
    <w:semiHidden/>
    <w:rsid w:val="00275B9E"/>
  </w:style>
  <w:style w:type="numbering" w:customStyle="1" w:styleId="NoList321122">
    <w:name w:val="No List321122"/>
    <w:next w:val="a2"/>
    <w:uiPriority w:val="99"/>
    <w:semiHidden/>
    <w:rsid w:val="00275B9E"/>
  </w:style>
  <w:style w:type="numbering" w:customStyle="1" w:styleId="NoList1121122">
    <w:name w:val="No List1121122"/>
    <w:next w:val="a2"/>
    <w:uiPriority w:val="99"/>
    <w:semiHidden/>
    <w:unhideWhenUsed/>
    <w:rsid w:val="00275B9E"/>
  </w:style>
  <w:style w:type="numbering" w:customStyle="1" w:styleId="1311220">
    <w:name w:val="無清單131122"/>
    <w:next w:val="a2"/>
    <w:uiPriority w:val="99"/>
    <w:semiHidden/>
    <w:unhideWhenUsed/>
    <w:rsid w:val="00275B9E"/>
  </w:style>
  <w:style w:type="numbering" w:customStyle="1" w:styleId="11211220">
    <w:name w:val="無清單1121122"/>
    <w:next w:val="a2"/>
    <w:uiPriority w:val="99"/>
    <w:semiHidden/>
    <w:unhideWhenUsed/>
    <w:rsid w:val="00275B9E"/>
  </w:style>
  <w:style w:type="numbering" w:customStyle="1" w:styleId="211122">
    <w:name w:val="无列表211122"/>
    <w:next w:val="a2"/>
    <w:uiPriority w:val="99"/>
    <w:semiHidden/>
    <w:unhideWhenUsed/>
    <w:rsid w:val="00275B9E"/>
  </w:style>
  <w:style w:type="numbering" w:customStyle="1" w:styleId="NoList1221122">
    <w:name w:val="No List1221122"/>
    <w:next w:val="a2"/>
    <w:uiPriority w:val="99"/>
    <w:semiHidden/>
    <w:unhideWhenUsed/>
    <w:rsid w:val="00275B9E"/>
  </w:style>
  <w:style w:type="numbering" w:customStyle="1" w:styleId="11211221">
    <w:name w:val="リストなし1121122"/>
    <w:next w:val="a2"/>
    <w:uiPriority w:val="99"/>
    <w:semiHidden/>
    <w:unhideWhenUsed/>
    <w:rsid w:val="00275B9E"/>
  </w:style>
  <w:style w:type="numbering" w:customStyle="1" w:styleId="11211222">
    <w:name w:val="无列表1121122"/>
    <w:next w:val="a2"/>
    <w:semiHidden/>
    <w:rsid w:val="00275B9E"/>
  </w:style>
  <w:style w:type="numbering" w:customStyle="1" w:styleId="NoList2121122">
    <w:name w:val="No List2121122"/>
    <w:next w:val="a2"/>
    <w:semiHidden/>
    <w:rsid w:val="00275B9E"/>
  </w:style>
  <w:style w:type="numbering" w:customStyle="1" w:styleId="NoList3121122">
    <w:name w:val="No List3121122"/>
    <w:next w:val="a2"/>
    <w:uiPriority w:val="99"/>
    <w:semiHidden/>
    <w:rsid w:val="00275B9E"/>
  </w:style>
  <w:style w:type="numbering" w:customStyle="1" w:styleId="NoList11121122">
    <w:name w:val="No List11121122"/>
    <w:next w:val="a2"/>
    <w:uiPriority w:val="99"/>
    <w:semiHidden/>
    <w:unhideWhenUsed/>
    <w:rsid w:val="00275B9E"/>
  </w:style>
  <w:style w:type="numbering" w:customStyle="1" w:styleId="1221122">
    <w:name w:val="無清單1221122"/>
    <w:next w:val="a2"/>
    <w:uiPriority w:val="99"/>
    <w:semiHidden/>
    <w:unhideWhenUsed/>
    <w:rsid w:val="00275B9E"/>
  </w:style>
  <w:style w:type="numbering" w:customStyle="1" w:styleId="11121122">
    <w:name w:val="無清單11121122"/>
    <w:next w:val="a2"/>
    <w:uiPriority w:val="99"/>
    <w:semiHidden/>
    <w:unhideWhenUsed/>
    <w:rsid w:val="00275B9E"/>
  </w:style>
  <w:style w:type="numbering" w:customStyle="1" w:styleId="122221">
    <w:name w:val="无列表12222"/>
    <w:next w:val="a2"/>
    <w:semiHidden/>
    <w:rsid w:val="00275B9E"/>
  </w:style>
  <w:style w:type="table" w:customStyle="1" w:styleId="TableGrid11224">
    <w:name w:val="Table Grid11224"/>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275B9E"/>
  </w:style>
  <w:style w:type="numbering" w:customStyle="1" w:styleId="111111121">
    <w:name w:val="リストなし11111112"/>
    <w:next w:val="a2"/>
    <w:uiPriority w:val="99"/>
    <w:semiHidden/>
    <w:unhideWhenUsed/>
    <w:rsid w:val="00275B9E"/>
  </w:style>
  <w:style w:type="numbering" w:customStyle="1" w:styleId="111111122">
    <w:name w:val="无列表11111112"/>
    <w:next w:val="a2"/>
    <w:semiHidden/>
    <w:rsid w:val="00275B9E"/>
  </w:style>
  <w:style w:type="numbering" w:customStyle="1" w:styleId="NoList21111112">
    <w:name w:val="No List21111112"/>
    <w:next w:val="a2"/>
    <w:semiHidden/>
    <w:rsid w:val="00275B9E"/>
  </w:style>
  <w:style w:type="numbering" w:customStyle="1" w:styleId="NoList31111112">
    <w:name w:val="No List31111112"/>
    <w:next w:val="a2"/>
    <w:uiPriority w:val="99"/>
    <w:semiHidden/>
    <w:rsid w:val="00275B9E"/>
  </w:style>
  <w:style w:type="numbering" w:customStyle="1" w:styleId="NoList111111112">
    <w:name w:val="No List111111112"/>
    <w:next w:val="a2"/>
    <w:uiPriority w:val="99"/>
    <w:semiHidden/>
    <w:unhideWhenUsed/>
    <w:rsid w:val="00275B9E"/>
  </w:style>
  <w:style w:type="numbering" w:customStyle="1" w:styleId="121111120">
    <w:name w:val="無清單12111112"/>
    <w:next w:val="a2"/>
    <w:uiPriority w:val="99"/>
    <w:semiHidden/>
    <w:unhideWhenUsed/>
    <w:rsid w:val="00275B9E"/>
  </w:style>
  <w:style w:type="numbering" w:customStyle="1" w:styleId="1111111120">
    <w:name w:val="無清單111111112"/>
    <w:next w:val="a2"/>
    <w:uiPriority w:val="99"/>
    <w:semiHidden/>
    <w:unhideWhenUsed/>
    <w:rsid w:val="00275B9E"/>
  </w:style>
  <w:style w:type="numbering" w:customStyle="1" w:styleId="12111121">
    <w:name w:val="无列表1211112"/>
    <w:next w:val="a2"/>
    <w:semiHidden/>
    <w:rsid w:val="00275B9E"/>
  </w:style>
  <w:style w:type="numbering" w:customStyle="1" w:styleId="2111112">
    <w:name w:val="无列表2111112"/>
    <w:next w:val="a2"/>
    <w:uiPriority w:val="99"/>
    <w:semiHidden/>
    <w:unhideWhenUsed/>
    <w:rsid w:val="00275B9E"/>
  </w:style>
  <w:style w:type="numbering" w:customStyle="1" w:styleId="NoList171">
    <w:name w:val="No List171"/>
    <w:next w:val="a2"/>
    <w:uiPriority w:val="99"/>
    <w:semiHidden/>
    <w:unhideWhenUsed/>
    <w:rsid w:val="00275B9E"/>
  </w:style>
  <w:style w:type="numbering" w:customStyle="1" w:styleId="1611">
    <w:name w:val="リストなし161"/>
    <w:next w:val="a2"/>
    <w:uiPriority w:val="99"/>
    <w:semiHidden/>
    <w:unhideWhenUsed/>
    <w:rsid w:val="00275B9E"/>
  </w:style>
  <w:style w:type="table" w:customStyle="1" w:styleId="TableGrid161">
    <w:name w:val="Table Grid161"/>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275B9E"/>
  </w:style>
  <w:style w:type="table" w:customStyle="1" w:styleId="361">
    <w:name w:val="网格型36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275B9E"/>
  </w:style>
  <w:style w:type="numbering" w:customStyle="1" w:styleId="NoList361">
    <w:name w:val="No List361"/>
    <w:next w:val="a2"/>
    <w:uiPriority w:val="99"/>
    <w:semiHidden/>
    <w:rsid w:val="00275B9E"/>
  </w:style>
  <w:style w:type="table" w:customStyle="1" w:styleId="TableGrid461">
    <w:name w:val="Table Grid461"/>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275B9E"/>
  </w:style>
  <w:style w:type="numbering" w:customStyle="1" w:styleId="1710">
    <w:name w:val="無清單171"/>
    <w:next w:val="a2"/>
    <w:uiPriority w:val="99"/>
    <w:semiHidden/>
    <w:unhideWhenUsed/>
    <w:rsid w:val="00275B9E"/>
  </w:style>
  <w:style w:type="numbering" w:customStyle="1" w:styleId="11610">
    <w:name w:val="無清單1161"/>
    <w:next w:val="a2"/>
    <w:uiPriority w:val="99"/>
    <w:semiHidden/>
    <w:unhideWhenUsed/>
    <w:rsid w:val="00275B9E"/>
  </w:style>
  <w:style w:type="table" w:customStyle="1" w:styleId="1613">
    <w:name w:val="表格格線161"/>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275B9E"/>
  </w:style>
  <w:style w:type="numbering" w:customStyle="1" w:styleId="2510">
    <w:name w:val="无列表251"/>
    <w:next w:val="a2"/>
    <w:uiPriority w:val="99"/>
    <w:semiHidden/>
    <w:unhideWhenUsed/>
    <w:rsid w:val="00275B9E"/>
  </w:style>
  <w:style w:type="numbering" w:customStyle="1" w:styleId="NoList1261">
    <w:name w:val="No List1261"/>
    <w:next w:val="a2"/>
    <w:uiPriority w:val="99"/>
    <w:semiHidden/>
    <w:unhideWhenUsed/>
    <w:rsid w:val="00275B9E"/>
  </w:style>
  <w:style w:type="numbering" w:customStyle="1" w:styleId="11611">
    <w:name w:val="リストなし1161"/>
    <w:next w:val="a2"/>
    <w:uiPriority w:val="99"/>
    <w:semiHidden/>
    <w:unhideWhenUsed/>
    <w:rsid w:val="00275B9E"/>
  </w:style>
  <w:style w:type="numbering" w:customStyle="1" w:styleId="11612">
    <w:name w:val="无列表1161"/>
    <w:next w:val="a2"/>
    <w:semiHidden/>
    <w:rsid w:val="00275B9E"/>
  </w:style>
  <w:style w:type="numbering" w:customStyle="1" w:styleId="NoList2161">
    <w:name w:val="No List2161"/>
    <w:next w:val="a2"/>
    <w:semiHidden/>
    <w:rsid w:val="00275B9E"/>
  </w:style>
  <w:style w:type="numbering" w:customStyle="1" w:styleId="NoList3161">
    <w:name w:val="No List3161"/>
    <w:next w:val="a2"/>
    <w:uiPriority w:val="99"/>
    <w:semiHidden/>
    <w:rsid w:val="00275B9E"/>
  </w:style>
  <w:style w:type="numbering" w:customStyle="1" w:styleId="12610">
    <w:name w:val="無清單1261"/>
    <w:next w:val="a2"/>
    <w:uiPriority w:val="99"/>
    <w:semiHidden/>
    <w:unhideWhenUsed/>
    <w:rsid w:val="00275B9E"/>
  </w:style>
  <w:style w:type="numbering" w:customStyle="1" w:styleId="111610">
    <w:name w:val="無清單11161"/>
    <w:next w:val="a2"/>
    <w:uiPriority w:val="99"/>
    <w:semiHidden/>
    <w:unhideWhenUsed/>
    <w:rsid w:val="00275B9E"/>
  </w:style>
  <w:style w:type="table" w:customStyle="1" w:styleId="TableGrid1151">
    <w:name w:val="Table Grid1151"/>
    <w:basedOn w:val="a1"/>
    <w:next w:val="aff4"/>
    <w:uiPriority w:val="39"/>
    <w:rsid w:val="00275B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275B9E"/>
  </w:style>
  <w:style w:type="numbering" w:customStyle="1" w:styleId="NoList11251">
    <w:name w:val="No List11251"/>
    <w:next w:val="a2"/>
    <w:uiPriority w:val="99"/>
    <w:semiHidden/>
    <w:unhideWhenUsed/>
    <w:rsid w:val="00275B9E"/>
  </w:style>
  <w:style w:type="table" w:customStyle="1" w:styleId="TableGrid541">
    <w:name w:val="Table Grid541"/>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275B9E"/>
  </w:style>
  <w:style w:type="numbering" w:customStyle="1" w:styleId="111511">
    <w:name w:val="リストなし11151"/>
    <w:next w:val="a2"/>
    <w:uiPriority w:val="99"/>
    <w:semiHidden/>
    <w:unhideWhenUsed/>
    <w:rsid w:val="00275B9E"/>
  </w:style>
  <w:style w:type="numbering" w:customStyle="1" w:styleId="111512">
    <w:name w:val="无列表11151"/>
    <w:next w:val="a2"/>
    <w:semiHidden/>
    <w:rsid w:val="00275B9E"/>
  </w:style>
  <w:style w:type="numbering" w:customStyle="1" w:styleId="NoList21151">
    <w:name w:val="No List21151"/>
    <w:next w:val="a2"/>
    <w:semiHidden/>
    <w:rsid w:val="00275B9E"/>
  </w:style>
  <w:style w:type="numbering" w:customStyle="1" w:styleId="NoList31151">
    <w:name w:val="No List31151"/>
    <w:next w:val="a2"/>
    <w:uiPriority w:val="99"/>
    <w:semiHidden/>
    <w:rsid w:val="00275B9E"/>
  </w:style>
  <w:style w:type="numbering" w:customStyle="1" w:styleId="NoList111151">
    <w:name w:val="No List111151"/>
    <w:next w:val="a2"/>
    <w:uiPriority w:val="99"/>
    <w:semiHidden/>
    <w:unhideWhenUsed/>
    <w:rsid w:val="00275B9E"/>
  </w:style>
  <w:style w:type="numbering" w:customStyle="1" w:styleId="121510">
    <w:name w:val="無清單12151"/>
    <w:next w:val="a2"/>
    <w:uiPriority w:val="99"/>
    <w:semiHidden/>
    <w:unhideWhenUsed/>
    <w:rsid w:val="00275B9E"/>
  </w:style>
  <w:style w:type="numbering" w:customStyle="1" w:styleId="1111510">
    <w:name w:val="無清單111151"/>
    <w:next w:val="a2"/>
    <w:uiPriority w:val="99"/>
    <w:semiHidden/>
    <w:unhideWhenUsed/>
    <w:rsid w:val="00275B9E"/>
  </w:style>
  <w:style w:type="numbering" w:customStyle="1" w:styleId="NoList551">
    <w:name w:val="No List551"/>
    <w:next w:val="a2"/>
    <w:uiPriority w:val="99"/>
    <w:semiHidden/>
    <w:unhideWhenUsed/>
    <w:rsid w:val="00275B9E"/>
  </w:style>
  <w:style w:type="table" w:customStyle="1" w:styleId="TableGrid641">
    <w:name w:val="Table Grid641"/>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275B9E"/>
  </w:style>
  <w:style w:type="numbering" w:customStyle="1" w:styleId="12511">
    <w:name w:val="リストなし1251"/>
    <w:next w:val="a2"/>
    <w:uiPriority w:val="99"/>
    <w:semiHidden/>
    <w:unhideWhenUsed/>
    <w:rsid w:val="00275B9E"/>
  </w:style>
  <w:style w:type="table" w:customStyle="1" w:styleId="TableGrid1241">
    <w:name w:val="Table Grid1241"/>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275B9E"/>
  </w:style>
  <w:style w:type="table" w:customStyle="1" w:styleId="3241">
    <w:name w:val="网格型324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275B9E"/>
  </w:style>
  <w:style w:type="numbering" w:customStyle="1" w:styleId="NoList3251">
    <w:name w:val="No List3251"/>
    <w:next w:val="a2"/>
    <w:uiPriority w:val="99"/>
    <w:semiHidden/>
    <w:rsid w:val="00275B9E"/>
  </w:style>
  <w:style w:type="table" w:customStyle="1" w:styleId="TableGrid4241">
    <w:name w:val="Table Grid4241"/>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275B9E"/>
  </w:style>
  <w:style w:type="numbering" w:customStyle="1" w:styleId="112510">
    <w:name w:val="無清單11251"/>
    <w:next w:val="a2"/>
    <w:uiPriority w:val="99"/>
    <w:semiHidden/>
    <w:unhideWhenUsed/>
    <w:rsid w:val="00275B9E"/>
  </w:style>
  <w:style w:type="table" w:customStyle="1" w:styleId="12413">
    <w:name w:val="表格格線1241"/>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275B9E"/>
  </w:style>
  <w:style w:type="numbering" w:customStyle="1" w:styleId="NoList12241">
    <w:name w:val="No List12241"/>
    <w:next w:val="a2"/>
    <w:uiPriority w:val="99"/>
    <w:semiHidden/>
    <w:unhideWhenUsed/>
    <w:rsid w:val="00275B9E"/>
  </w:style>
  <w:style w:type="numbering" w:customStyle="1" w:styleId="112411">
    <w:name w:val="リストなし11241"/>
    <w:next w:val="a2"/>
    <w:uiPriority w:val="99"/>
    <w:semiHidden/>
    <w:unhideWhenUsed/>
    <w:rsid w:val="00275B9E"/>
  </w:style>
  <w:style w:type="numbering" w:customStyle="1" w:styleId="112412">
    <w:name w:val="无列表11241"/>
    <w:next w:val="a2"/>
    <w:semiHidden/>
    <w:rsid w:val="00275B9E"/>
  </w:style>
  <w:style w:type="numbering" w:customStyle="1" w:styleId="NoList21241">
    <w:name w:val="No List21241"/>
    <w:next w:val="a2"/>
    <w:semiHidden/>
    <w:rsid w:val="00275B9E"/>
  </w:style>
  <w:style w:type="numbering" w:customStyle="1" w:styleId="NoList31241">
    <w:name w:val="No List31241"/>
    <w:next w:val="a2"/>
    <w:uiPriority w:val="99"/>
    <w:semiHidden/>
    <w:rsid w:val="00275B9E"/>
  </w:style>
  <w:style w:type="numbering" w:customStyle="1" w:styleId="NoList111251">
    <w:name w:val="No List111251"/>
    <w:next w:val="a2"/>
    <w:uiPriority w:val="99"/>
    <w:semiHidden/>
    <w:unhideWhenUsed/>
    <w:rsid w:val="00275B9E"/>
  </w:style>
  <w:style w:type="numbering" w:customStyle="1" w:styleId="122410">
    <w:name w:val="無清單12241"/>
    <w:next w:val="a2"/>
    <w:uiPriority w:val="99"/>
    <w:semiHidden/>
    <w:unhideWhenUsed/>
    <w:rsid w:val="00275B9E"/>
  </w:style>
  <w:style w:type="numbering" w:customStyle="1" w:styleId="1112410">
    <w:name w:val="無清單111241"/>
    <w:next w:val="a2"/>
    <w:uiPriority w:val="99"/>
    <w:semiHidden/>
    <w:unhideWhenUsed/>
    <w:rsid w:val="00275B9E"/>
  </w:style>
  <w:style w:type="table" w:customStyle="1" w:styleId="TableGrid11131">
    <w:name w:val="Table Grid11131"/>
    <w:basedOn w:val="a1"/>
    <w:next w:val="aff4"/>
    <w:uiPriority w:val="39"/>
    <w:rsid w:val="00275B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275B9E"/>
  </w:style>
  <w:style w:type="numbering" w:customStyle="1" w:styleId="NoList11331">
    <w:name w:val="No List11331"/>
    <w:next w:val="a2"/>
    <w:uiPriority w:val="99"/>
    <w:semiHidden/>
    <w:unhideWhenUsed/>
    <w:rsid w:val="00275B9E"/>
  </w:style>
  <w:style w:type="numbering" w:customStyle="1" w:styleId="NoList4131">
    <w:name w:val="No List4131"/>
    <w:next w:val="a2"/>
    <w:uiPriority w:val="99"/>
    <w:semiHidden/>
    <w:unhideWhenUsed/>
    <w:rsid w:val="00275B9E"/>
  </w:style>
  <w:style w:type="table" w:customStyle="1" w:styleId="TableGrid11231">
    <w:name w:val="Table Grid11231"/>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275B9E"/>
  </w:style>
  <w:style w:type="numbering" w:customStyle="1" w:styleId="NoList121131">
    <w:name w:val="No List121131"/>
    <w:next w:val="a2"/>
    <w:uiPriority w:val="99"/>
    <w:semiHidden/>
    <w:unhideWhenUsed/>
    <w:rsid w:val="00275B9E"/>
  </w:style>
  <w:style w:type="numbering" w:customStyle="1" w:styleId="1111310">
    <w:name w:val="リストなし111131"/>
    <w:next w:val="a2"/>
    <w:uiPriority w:val="99"/>
    <w:semiHidden/>
    <w:unhideWhenUsed/>
    <w:rsid w:val="00275B9E"/>
  </w:style>
  <w:style w:type="numbering" w:customStyle="1" w:styleId="1111313">
    <w:name w:val="无列表111131"/>
    <w:next w:val="a2"/>
    <w:semiHidden/>
    <w:rsid w:val="00275B9E"/>
  </w:style>
  <w:style w:type="numbering" w:customStyle="1" w:styleId="NoList211131">
    <w:name w:val="No List211131"/>
    <w:next w:val="a2"/>
    <w:semiHidden/>
    <w:rsid w:val="00275B9E"/>
  </w:style>
  <w:style w:type="numbering" w:customStyle="1" w:styleId="NoList311131">
    <w:name w:val="No List311131"/>
    <w:next w:val="a2"/>
    <w:uiPriority w:val="99"/>
    <w:semiHidden/>
    <w:rsid w:val="00275B9E"/>
  </w:style>
  <w:style w:type="numbering" w:customStyle="1" w:styleId="NoList1111131">
    <w:name w:val="No List1111131"/>
    <w:next w:val="a2"/>
    <w:uiPriority w:val="99"/>
    <w:semiHidden/>
    <w:unhideWhenUsed/>
    <w:rsid w:val="00275B9E"/>
  </w:style>
  <w:style w:type="numbering" w:customStyle="1" w:styleId="1211310">
    <w:name w:val="無清單121131"/>
    <w:next w:val="a2"/>
    <w:uiPriority w:val="99"/>
    <w:semiHidden/>
    <w:unhideWhenUsed/>
    <w:rsid w:val="00275B9E"/>
  </w:style>
  <w:style w:type="numbering" w:customStyle="1" w:styleId="11111310">
    <w:name w:val="無清單1111131"/>
    <w:next w:val="a2"/>
    <w:uiPriority w:val="99"/>
    <w:semiHidden/>
    <w:unhideWhenUsed/>
    <w:rsid w:val="00275B9E"/>
  </w:style>
  <w:style w:type="numbering" w:customStyle="1" w:styleId="NoList13131">
    <w:name w:val="No List13131"/>
    <w:next w:val="a2"/>
    <w:uiPriority w:val="99"/>
    <w:semiHidden/>
    <w:unhideWhenUsed/>
    <w:rsid w:val="00275B9E"/>
  </w:style>
  <w:style w:type="numbering" w:customStyle="1" w:styleId="121313">
    <w:name w:val="リストなし12131"/>
    <w:next w:val="a2"/>
    <w:uiPriority w:val="99"/>
    <w:semiHidden/>
    <w:unhideWhenUsed/>
    <w:rsid w:val="00275B9E"/>
  </w:style>
  <w:style w:type="numbering" w:customStyle="1" w:styleId="121314">
    <w:name w:val="无列表12131"/>
    <w:next w:val="a2"/>
    <w:semiHidden/>
    <w:rsid w:val="00275B9E"/>
  </w:style>
  <w:style w:type="numbering" w:customStyle="1" w:styleId="NoList22131">
    <w:name w:val="No List22131"/>
    <w:next w:val="a2"/>
    <w:semiHidden/>
    <w:rsid w:val="00275B9E"/>
  </w:style>
  <w:style w:type="numbering" w:customStyle="1" w:styleId="NoList32131">
    <w:name w:val="No List32131"/>
    <w:next w:val="a2"/>
    <w:uiPriority w:val="99"/>
    <w:semiHidden/>
    <w:rsid w:val="00275B9E"/>
  </w:style>
  <w:style w:type="numbering" w:customStyle="1" w:styleId="NoList112131">
    <w:name w:val="No List112131"/>
    <w:next w:val="a2"/>
    <w:uiPriority w:val="99"/>
    <w:semiHidden/>
    <w:unhideWhenUsed/>
    <w:rsid w:val="00275B9E"/>
  </w:style>
  <w:style w:type="numbering" w:customStyle="1" w:styleId="131310">
    <w:name w:val="無清單13131"/>
    <w:next w:val="a2"/>
    <w:uiPriority w:val="99"/>
    <w:semiHidden/>
    <w:unhideWhenUsed/>
    <w:rsid w:val="00275B9E"/>
  </w:style>
  <w:style w:type="numbering" w:customStyle="1" w:styleId="1121310">
    <w:name w:val="無清單112131"/>
    <w:next w:val="a2"/>
    <w:uiPriority w:val="99"/>
    <w:semiHidden/>
    <w:unhideWhenUsed/>
    <w:rsid w:val="00275B9E"/>
  </w:style>
  <w:style w:type="numbering" w:customStyle="1" w:styleId="21131">
    <w:name w:val="无列表21131"/>
    <w:next w:val="a2"/>
    <w:uiPriority w:val="99"/>
    <w:semiHidden/>
    <w:unhideWhenUsed/>
    <w:rsid w:val="00275B9E"/>
  </w:style>
  <w:style w:type="numbering" w:customStyle="1" w:styleId="NoList122131">
    <w:name w:val="No List122131"/>
    <w:next w:val="a2"/>
    <w:uiPriority w:val="99"/>
    <w:semiHidden/>
    <w:unhideWhenUsed/>
    <w:rsid w:val="00275B9E"/>
  </w:style>
  <w:style w:type="numbering" w:customStyle="1" w:styleId="1121311">
    <w:name w:val="リストなし112131"/>
    <w:next w:val="a2"/>
    <w:uiPriority w:val="99"/>
    <w:semiHidden/>
    <w:unhideWhenUsed/>
    <w:rsid w:val="00275B9E"/>
  </w:style>
  <w:style w:type="numbering" w:customStyle="1" w:styleId="1121312">
    <w:name w:val="无列表112131"/>
    <w:next w:val="a2"/>
    <w:semiHidden/>
    <w:rsid w:val="00275B9E"/>
  </w:style>
  <w:style w:type="numbering" w:customStyle="1" w:styleId="NoList212131">
    <w:name w:val="No List212131"/>
    <w:next w:val="a2"/>
    <w:semiHidden/>
    <w:rsid w:val="00275B9E"/>
  </w:style>
  <w:style w:type="numbering" w:customStyle="1" w:styleId="NoList312131">
    <w:name w:val="No List312131"/>
    <w:next w:val="a2"/>
    <w:uiPriority w:val="99"/>
    <w:semiHidden/>
    <w:rsid w:val="00275B9E"/>
  </w:style>
  <w:style w:type="numbering" w:customStyle="1" w:styleId="NoList1112131">
    <w:name w:val="No List1112131"/>
    <w:next w:val="a2"/>
    <w:uiPriority w:val="99"/>
    <w:semiHidden/>
    <w:unhideWhenUsed/>
    <w:rsid w:val="00275B9E"/>
  </w:style>
  <w:style w:type="numbering" w:customStyle="1" w:styleId="1221310">
    <w:name w:val="無清單122131"/>
    <w:next w:val="a2"/>
    <w:uiPriority w:val="99"/>
    <w:semiHidden/>
    <w:unhideWhenUsed/>
    <w:rsid w:val="00275B9E"/>
  </w:style>
  <w:style w:type="numbering" w:customStyle="1" w:styleId="1112131">
    <w:name w:val="無清單1112131"/>
    <w:next w:val="a2"/>
    <w:uiPriority w:val="99"/>
    <w:semiHidden/>
    <w:unhideWhenUsed/>
    <w:rsid w:val="00275B9E"/>
  </w:style>
  <w:style w:type="table" w:customStyle="1" w:styleId="TableGrid112111">
    <w:name w:val="Table Grid112111"/>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275B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275B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275B9E"/>
  </w:style>
  <w:style w:type="table" w:customStyle="1" w:styleId="TableGrid911">
    <w:name w:val="Table Grid911"/>
    <w:basedOn w:val="a1"/>
    <w:next w:val="aff4"/>
    <w:rsid w:val="00275B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275B9E"/>
  </w:style>
  <w:style w:type="numbering" w:customStyle="1" w:styleId="15111">
    <w:name w:val="リストなし1511"/>
    <w:next w:val="a2"/>
    <w:uiPriority w:val="99"/>
    <w:semiHidden/>
    <w:unhideWhenUsed/>
    <w:rsid w:val="00275B9E"/>
  </w:style>
  <w:style w:type="table" w:customStyle="1" w:styleId="TableGrid1511">
    <w:name w:val="Table Grid1511"/>
    <w:basedOn w:val="a1"/>
    <w:next w:val="aff4"/>
    <w:uiPriority w:val="39"/>
    <w:rsid w:val="00275B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275B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275B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275B9E"/>
  </w:style>
  <w:style w:type="table" w:customStyle="1" w:styleId="3511">
    <w:name w:val="网格型351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275B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275B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105231">
      <w:bodyDiv w:val="1"/>
      <w:marLeft w:val="0"/>
      <w:marRight w:val="0"/>
      <w:marTop w:val="0"/>
      <w:marBottom w:val="0"/>
      <w:divBdr>
        <w:top w:val="none" w:sz="0" w:space="0" w:color="auto"/>
        <w:left w:val="none" w:sz="0" w:space="0" w:color="auto"/>
        <w:bottom w:val="none" w:sz="0" w:space="0" w:color="auto"/>
        <w:right w:val="none" w:sz="0" w:space="0" w:color="auto"/>
      </w:divBdr>
    </w:div>
    <w:div w:id="381289038">
      <w:bodyDiv w:val="1"/>
      <w:marLeft w:val="0"/>
      <w:marRight w:val="0"/>
      <w:marTop w:val="0"/>
      <w:marBottom w:val="0"/>
      <w:divBdr>
        <w:top w:val="none" w:sz="0" w:space="0" w:color="auto"/>
        <w:left w:val="none" w:sz="0" w:space="0" w:color="auto"/>
        <w:bottom w:val="none" w:sz="0" w:space="0" w:color="auto"/>
        <w:right w:val="none" w:sz="0" w:space="0" w:color="auto"/>
      </w:divBdr>
    </w:div>
    <w:div w:id="841822208">
      <w:bodyDiv w:val="1"/>
      <w:marLeft w:val="0"/>
      <w:marRight w:val="0"/>
      <w:marTop w:val="0"/>
      <w:marBottom w:val="0"/>
      <w:divBdr>
        <w:top w:val="none" w:sz="0" w:space="0" w:color="auto"/>
        <w:left w:val="none" w:sz="0" w:space="0" w:color="auto"/>
        <w:bottom w:val="none" w:sz="0" w:space="0" w:color="auto"/>
        <w:right w:val="none" w:sz="0" w:space="0" w:color="auto"/>
      </w:divBdr>
    </w:div>
    <w:div w:id="1094667805">
      <w:bodyDiv w:val="1"/>
      <w:marLeft w:val="0"/>
      <w:marRight w:val="0"/>
      <w:marTop w:val="0"/>
      <w:marBottom w:val="0"/>
      <w:divBdr>
        <w:top w:val="none" w:sz="0" w:space="0" w:color="auto"/>
        <w:left w:val="none" w:sz="0" w:space="0" w:color="auto"/>
        <w:bottom w:val="none" w:sz="0" w:space="0" w:color="auto"/>
        <w:right w:val="none" w:sz="0" w:space="0" w:color="auto"/>
      </w:divBdr>
    </w:div>
    <w:div w:id="2040549753">
      <w:bodyDiv w:val="1"/>
      <w:marLeft w:val="0"/>
      <w:marRight w:val="0"/>
      <w:marTop w:val="0"/>
      <w:marBottom w:val="0"/>
      <w:divBdr>
        <w:top w:val="none" w:sz="0" w:space="0" w:color="auto"/>
        <w:left w:val="none" w:sz="0" w:space="0" w:color="auto"/>
        <w:bottom w:val="none" w:sz="0" w:space="0" w:color="auto"/>
        <w:right w:val="none" w:sz="0" w:space="0" w:color="auto"/>
      </w:divBdr>
    </w:div>
    <w:div w:id="2123105115">
      <w:bodyDiv w:val="1"/>
      <w:marLeft w:val="0"/>
      <w:marRight w:val="0"/>
      <w:marTop w:val="0"/>
      <w:marBottom w:val="0"/>
      <w:divBdr>
        <w:top w:val="none" w:sz="0" w:space="0" w:color="auto"/>
        <w:left w:val="none" w:sz="0" w:space="0" w:color="auto"/>
        <w:bottom w:val="none" w:sz="0" w:space="0" w:color="auto"/>
        <w:right w:val="none" w:sz="0" w:space="0" w:color="auto"/>
      </w:divBdr>
      <w:divsChild>
        <w:div w:id="1870793672">
          <w:marLeft w:val="432"/>
          <w:marRight w:val="0"/>
          <w:marTop w:val="240"/>
          <w:marBottom w:val="0"/>
          <w:divBdr>
            <w:top w:val="none" w:sz="0" w:space="0" w:color="auto"/>
            <w:left w:val="none" w:sz="0" w:space="0" w:color="auto"/>
            <w:bottom w:val="none" w:sz="0" w:space="0" w:color="auto"/>
            <w:right w:val="none" w:sz="0" w:space="0" w:color="auto"/>
          </w:divBdr>
        </w:div>
        <w:div w:id="446388747">
          <w:marLeft w:val="1267"/>
          <w:marRight w:val="0"/>
          <w:marTop w:val="180"/>
          <w:marBottom w:val="0"/>
          <w:divBdr>
            <w:top w:val="none" w:sz="0" w:space="0" w:color="auto"/>
            <w:left w:val="none" w:sz="0" w:space="0" w:color="auto"/>
            <w:bottom w:val="none" w:sz="0" w:space="0" w:color="auto"/>
            <w:right w:val="none" w:sz="0" w:space="0" w:color="auto"/>
          </w:divBdr>
        </w:div>
        <w:div w:id="1910769457">
          <w:marLeft w:val="1699"/>
          <w:marRight w:val="0"/>
          <w:marTop w:val="120"/>
          <w:marBottom w:val="0"/>
          <w:divBdr>
            <w:top w:val="none" w:sz="0" w:space="0" w:color="auto"/>
            <w:left w:val="none" w:sz="0" w:space="0" w:color="auto"/>
            <w:bottom w:val="none" w:sz="0" w:space="0" w:color="auto"/>
            <w:right w:val="none" w:sz="0" w:space="0" w:color="auto"/>
          </w:divBdr>
        </w:div>
        <w:div w:id="869684767">
          <w:marLeft w:val="1267"/>
          <w:marRight w:val="0"/>
          <w:marTop w:val="180"/>
          <w:marBottom w:val="0"/>
          <w:divBdr>
            <w:top w:val="none" w:sz="0" w:space="0" w:color="auto"/>
            <w:left w:val="none" w:sz="0" w:space="0" w:color="auto"/>
            <w:bottom w:val="none" w:sz="0" w:space="0" w:color="auto"/>
            <w:right w:val="none" w:sz="0" w:space="0" w:color="auto"/>
          </w:divBdr>
        </w:div>
        <w:div w:id="215746120">
          <w:marLeft w:val="1699"/>
          <w:marRight w:val="0"/>
          <w:marTop w:val="12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2EA762-FC01-48FD-8FE2-587F907EA5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422</TotalTime>
  <Pages>15</Pages>
  <Words>3906</Words>
  <Characters>22267</Characters>
  <Application>Microsoft Office Word</Application>
  <DocSecurity>0</DocSecurity>
  <Lines>185</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26121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Xuhua Tao</dc:creator>
  <cp:keywords/>
  <cp:lastModifiedBy>Xiaomi</cp:lastModifiedBy>
  <cp:revision>71</cp:revision>
  <cp:lastPrinted>1899-12-31T23:00:00Z</cp:lastPrinted>
  <dcterms:created xsi:type="dcterms:W3CDTF">2021-12-13T09:18:00Z</dcterms:created>
  <dcterms:modified xsi:type="dcterms:W3CDTF">2022-08-10T12:05:00Z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a4c592ea58b14bb2bd2b5904d27443bf">
    <vt:lpwstr>CWMXtVmuRNLUcLbkViRM95X+2AtiFlqtM/s9o/0K7zni1J7CrqVMwxfcK3uQM4HSpYU+eGmYeSXFER8Wvke71GmSQ==</vt:lpwstr>
  </property>
</Properties>
</file>